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9"/>
        <w:gridCol w:w="57"/>
        <w:gridCol w:w="241"/>
        <w:gridCol w:w="2279"/>
        <w:gridCol w:w="1560"/>
        <w:gridCol w:w="1410"/>
        <w:gridCol w:w="1414"/>
        <w:gridCol w:w="1410"/>
        <w:gridCol w:w="1410"/>
        <w:gridCol w:w="1400"/>
        <w:gridCol w:w="1400"/>
        <w:gridCol w:w="1400"/>
        <w:gridCol w:w="1380"/>
        <w:gridCol w:w="1380"/>
        <w:gridCol w:w="1380"/>
        <w:gridCol w:w="1380"/>
        <w:gridCol w:w="2040"/>
      </w:tblGrid>
      <w:tr w:rsidR="00A82CB1" w14:paraId="5207A325" w14:textId="77777777" w:rsidTr="00D240BE">
        <w:trPr>
          <w:cantSplit/>
          <w:trHeight w:val="270"/>
          <w:tblHeader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B0DFBD" w14:textId="77777777"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845EDA" w14:textId="77777777" w:rsidR="00A82CB1" w:rsidRDefault="00A82CB1">
            <w:pPr>
              <w:ind w:left="-42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7C184" w14:textId="7A317616" w:rsidR="00A82CB1" w:rsidRDefault="00A82CB1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D240BE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A82CB1" w14:paraId="6F745044" w14:textId="77777777" w:rsidTr="00D240BE">
        <w:trPr>
          <w:cantSplit/>
          <w:trHeight w:val="270"/>
          <w:tblHeader/>
        </w:trPr>
        <w:tc>
          <w:tcPr>
            <w:tcW w:w="358" w:type="dxa"/>
            <w:gridSpan w:val="2"/>
            <w:tcBorders>
              <w:top w:val="nil"/>
              <w:left w:val="nil"/>
              <w:right w:val="nil"/>
            </w:tcBorders>
          </w:tcPr>
          <w:p w14:paraId="0A0A9325" w14:textId="77777777"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2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52BB979B" w14:textId="77777777"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01B3F2C0" w14:textId="77777777"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82CB1" w14:paraId="7AD82E4C" w14:textId="77777777" w:rsidTr="00D240BE">
        <w:trPr>
          <w:cantSplit/>
          <w:tblHeader/>
        </w:trPr>
        <w:tc>
          <w:tcPr>
            <w:tcW w:w="2876" w:type="dxa"/>
            <w:gridSpan w:val="4"/>
            <w:tcBorders>
              <w:left w:val="nil"/>
            </w:tcBorders>
            <w:vAlign w:val="center"/>
          </w:tcPr>
          <w:p w14:paraId="5C383A76" w14:textId="77777777" w:rsidR="00A82CB1" w:rsidRDefault="00A82CB1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0" w:type="dxa"/>
            <w:vMerge w:val="restart"/>
            <w:vAlign w:val="center"/>
          </w:tcPr>
          <w:p w14:paraId="7427B813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644" w:type="dxa"/>
            <w:gridSpan w:val="4"/>
            <w:vAlign w:val="center"/>
          </w:tcPr>
          <w:p w14:paraId="32CDB0BB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4200" w:type="dxa"/>
            <w:gridSpan w:val="3"/>
            <w:vAlign w:val="center"/>
          </w:tcPr>
          <w:p w14:paraId="1801CB48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5520" w:type="dxa"/>
            <w:gridSpan w:val="4"/>
            <w:vAlign w:val="center"/>
          </w:tcPr>
          <w:p w14:paraId="17E0385D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040" w:type="dxa"/>
            <w:vMerge w:val="restart"/>
            <w:tcBorders>
              <w:right w:val="nil"/>
            </w:tcBorders>
            <w:vAlign w:val="center"/>
          </w:tcPr>
          <w:p w14:paraId="0FDF0BE6" w14:textId="77777777" w:rsidR="00A82CB1" w:rsidRDefault="00A82CB1">
            <w:pPr>
              <w:ind w:left="42" w:right="43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決算審定數與預算數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比較增減</w:t>
            </w:r>
          </w:p>
        </w:tc>
      </w:tr>
      <w:tr w:rsidR="00A82CB1" w14:paraId="5EC897D8" w14:textId="77777777" w:rsidTr="00D240BE">
        <w:trPr>
          <w:cantSplit/>
          <w:tblHeader/>
        </w:trPr>
        <w:tc>
          <w:tcPr>
            <w:tcW w:w="299" w:type="dxa"/>
            <w:tcBorders>
              <w:left w:val="nil"/>
            </w:tcBorders>
            <w:vAlign w:val="center"/>
          </w:tcPr>
          <w:p w14:paraId="52751F35" w14:textId="77777777" w:rsidR="00A82CB1" w:rsidRDefault="00A82CB1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98" w:type="dxa"/>
            <w:gridSpan w:val="2"/>
            <w:vAlign w:val="center"/>
          </w:tcPr>
          <w:p w14:paraId="723B08FF" w14:textId="77777777" w:rsidR="00A82CB1" w:rsidRDefault="00A82CB1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279" w:type="dxa"/>
            <w:vAlign w:val="center"/>
          </w:tcPr>
          <w:p w14:paraId="5DD5092F" w14:textId="77777777" w:rsidR="00A82CB1" w:rsidRDefault="00A82CB1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0" w:type="dxa"/>
            <w:vMerge/>
            <w:vAlign w:val="center"/>
          </w:tcPr>
          <w:p w14:paraId="50CE354D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0" w:type="dxa"/>
            <w:vAlign w:val="center"/>
          </w:tcPr>
          <w:p w14:paraId="11DFB406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14" w:type="dxa"/>
            <w:vAlign w:val="center"/>
          </w:tcPr>
          <w:p w14:paraId="4E0A16FB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410" w:type="dxa"/>
            <w:vAlign w:val="center"/>
          </w:tcPr>
          <w:p w14:paraId="74207BFD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10" w:type="dxa"/>
            <w:vAlign w:val="center"/>
          </w:tcPr>
          <w:p w14:paraId="1D418CD4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400" w:type="dxa"/>
            <w:vAlign w:val="center"/>
          </w:tcPr>
          <w:p w14:paraId="76C4547D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00" w:type="dxa"/>
            <w:vAlign w:val="center"/>
          </w:tcPr>
          <w:p w14:paraId="64EA3772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400" w:type="dxa"/>
            <w:vAlign w:val="center"/>
          </w:tcPr>
          <w:p w14:paraId="085DE9F5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14:paraId="15E511CE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80" w:type="dxa"/>
            <w:vAlign w:val="center"/>
          </w:tcPr>
          <w:p w14:paraId="0FE8CF59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1380" w:type="dxa"/>
            <w:vAlign w:val="center"/>
          </w:tcPr>
          <w:p w14:paraId="7167560E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14:paraId="245D574A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2040" w:type="dxa"/>
            <w:vMerge/>
            <w:tcBorders>
              <w:right w:val="nil"/>
            </w:tcBorders>
            <w:vAlign w:val="center"/>
          </w:tcPr>
          <w:p w14:paraId="2BEA83A2" w14:textId="77777777" w:rsidR="00A82CB1" w:rsidRDefault="00A82CB1">
            <w:pPr>
              <w:ind w:right="14"/>
              <w:jc w:val="center"/>
              <w:rPr>
                <w:rFonts w:eastAsia="標楷體"/>
                <w:sz w:val="20"/>
              </w:rPr>
            </w:pPr>
          </w:p>
        </w:tc>
      </w:tr>
      <w:tr w:rsidR="00D240BE" w:rsidRPr="007A27D4" w14:paraId="1C9F9503" w14:textId="77777777" w:rsidTr="004D66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42"/>
        </w:trPr>
        <w:tc>
          <w:tcPr>
            <w:tcW w:w="300" w:type="dxa"/>
            <w:shd w:val="clear" w:color="auto" w:fill="auto"/>
            <w:vAlign w:val="center"/>
          </w:tcPr>
          <w:p w14:paraId="279EAD68" w14:textId="77777777" w:rsidR="00D240BE" w:rsidRPr="007A27D4" w:rsidRDefault="00D240BE" w:rsidP="009E48BD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0D6F45C7" w14:textId="77777777" w:rsidR="00D240BE" w:rsidRPr="007A27D4" w:rsidRDefault="00D240BE" w:rsidP="009E48BD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00D4925A" w14:textId="77777777" w:rsidR="00D240BE" w:rsidRPr="007A27D4" w:rsidRDefault="00D240BE" w:rsidP="009E48BD">
            <w:pPr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7A27D4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經常門合計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5FF3CDE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34,695,555,000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BCEF700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31,486,143,394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DE6A506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3,055,604,846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455B1D9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6947D10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34,541,748,240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98EC798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58C0AEE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3,965,833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88C17D8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17B629C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31,486,143,394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582A36E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3,059,570,679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FC4ABF9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7063BF6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34,545,714,073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3537114D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- 149,840,927</w:t>
            </w:r>
          </w:p>
        </w:tc>
      </w:tr>
      <w:tr w:rsidR="00D240BE" w:rsidRPr="007A27D4" w14:paraId="1DEE8C07" w14:textId="77777777" w:rsidTr="004D66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42"/>
        </w:trPr>
        <w:tc>
          <w:tcPr>
            <w:tcW w:w="300" w:type="dxa"/>
            <w:shd w:val="clear" w:color="auto" w:fill="auto"/>
            <w:vAlign w:val="center"/>
          </w:tcPr>
          <w:p w14:paraId="312445FE" w14:textId="77777777" w:rsidR="00D240BE" w:rsidRPr="007A27D4" w:rsidRDefault="00D240BE" w:rsidP="009E48BD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12"/>
                <w:sz w:val="20"/>
              </w:rPr>
              <w:t>1</w:t>
            </w: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579DFA10" w14:textId="77777777" w:rsidR="00D240BE" w:rsidRPr="007A27D4" w:rsidRDefault="00D240BE" w:rsidP="009E48BD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628F1B04" w14:textId="77777777" w:rsidR="00D240BE" w:rsidRPr="007A27D4" w:rsidRDefault="00D240BE" w:rsidP="009E48BD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7A27D4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稅課收入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70C552D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13,486,131,000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F2C6855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11,945,189,092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5AB3536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1,626,678,270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425122A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D369BEA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13,571,867,362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30844DC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F4698A4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25ABAEB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DC1C66D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11,945,189,092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DE62382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1,626,678,270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0ECF8E3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E14DAF5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13,571,867,362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4120AF36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85,736,362</w:t>
            </w:r>
          </w:p>
        </w:tc>
      </w:tr>
      <w:tr w:rsidR="00D240BE" w14:paraId="3E59B997" w14:textId="77777777" w:rsidTr="004D66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42"/>
        </w:trPr>
        <w:tc>
          <w:tcPr>
            <w:tcW w:w="300" w:type="dxa"/>
            <w:shd w:val="clear" w:color="auto" w:fill="auto"/>
            <w:vAlign w:val="center"/>
          </w:tcPr>
          <w:p w14:paraId="637EA11D" w14:textId="77777777" w:rsidR="00D240BE" w:rsidRDefault="00D240BE" w:rsidP="009E48B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0BF7B4B3" w14:textId="77777777" w:rsidR="00D240BE" w:rsidRDefault="00D240BE" w:rsidP="009E48B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38DBDE5E" w14:textId="77777777" w:rsidR="00D240BE" w:rsidRDefault="00D240BE" w:rsidP="009E48BD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95456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菸酒稅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5EE7D7C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101,897,000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950E6E0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89,146,688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FB5D745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7,007,640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E105F3C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52273A9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96,154,328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5BC05C5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9361535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AD86665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ADD3039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89,146,688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28FB42D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7,007,640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E000867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24F1A08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96,154,328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4FA66ABD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- 5,742,672</w:t>
            </w:r>
          </w:p>
        </w:tc>
      </w:tr>
      <w:tr w:rsidR="00D240BE" w14:paraId="156F8BFA" w14:textId="77777777" w:rsidTr="004D66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42"/>
        </w:trPr>
        <w:tc>
          <w:tcPr>
            <w:tcW w:w="300" w:type="dxa"/>
            <w:shd w:val="clear" w:color="auto" w:fill="auto"/>
            <w:vAlign w:val="center"/>
          </w:tcPr>
          <w:p w14:paraId="1331A309" w14:textId="77777777" w:rsidR="00D240BE" w:rsidRDefault="00D240BE" w:rsidP="009E48B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72484730" w14:textId="77777777" w:rsidR="00D240BE" w:rsidRDefault="00D240BE" w:rsidP="009E48B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59E0021C" w14:textId="77777777" w:rsidR="00D240BE" w:rsidRDefault="00D240BE" w:rsidP="009E48BD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95456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印花稅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1BDC7D0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101,657,000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8A72FA8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133,046,364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0DC299B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759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9350D87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354D561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133,047,123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88A9BD7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8896A63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AC3254B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B7A731A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133,046,364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39EA9E1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759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8E7D2EA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0931B00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133,047,123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767F871E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31,390,123</w:t>
            </w:r>
          </w:p>
        </w:tc>
      </w:tr>
      <w:tr w:rsidR="00D240BE" w14:paraId="28ACA7BE" w14:textId="77777777" w:rsidTr="004D66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42"/>
        </w:trPr>
        <w:tc>
          <w:tcPr>
            <w:tcW w:w="300" w:type="dxa"/>
            <w:shd w:val="clear" w:color="auto" w:fill="auto"/>
            <w:vAlign w:val="center"/>
          </w:tcPr>
          <w:p w14:paraId="7359B5E2" w14:textId="77777777" w:rsidR="00D240BE" w:rsidRDefault="00D240BE" w:rsidP="009E48B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53A3848E" w14:textId="77777777" w:rsidR="00D240BE" w:rsidRDefault="00D240BE" w:rsidP="009E48B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12"/>
                <w:sz w:val="20"/>
              </w:rPr>
              <w:t>3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43211354" w14:textId="77777777" w:rsidR="00D240BE" w:rsidRDefault="00D240BE" w:rsidP="009E48BD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95456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使用牌照稅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EF4BE3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893,123,000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53F4385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911,398,429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70E090D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32,655,181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07E195B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09F8589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944,053,610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2D2AB91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70CA881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BA913A4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0632596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911,398,429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6A5CF60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32,655,181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2114E4C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CF58AD5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944,053,610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62DBE352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50,930,610</w:t>
            </w:r>
          </w:p>
        </w:tc>
      </w:tr>
      <w:tr w:rsidR="00D240BE" w14:paraId="2FF8143E" w14:textId="77777777" w:rsidTr="004D66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42"/>
        </w:trPr>
        <w:tc>
          <w:tcPr>
            <w:tcW w:w="300" w:type="dxa"/>
            <w:shd w:val="clear" w:color="auto" w:fill="auto"/>
            <w:vAlign w:val="center"/>
          </w:tcPr>
          <w:p w14:paraId="02ABED88" w14:textId="77777777" w:rsidR="00D240BE" w:rsidRDefault="00D240BE" w:rsidP="009E48B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18C43527" w14:textId="77777777" w:rsidR="00D240BE" w:rsidRDefault="00D240BE" w:rsidP="009E48B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12"/>
                <w:sz w:val="20"/>
              </w:rPr>
              <w:t>4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3A37DC3B" w14:textId="77777777" w:rsidR="00D240BE" w:rsidRDefault="00D240BE" w:rsidP="009E48BD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95456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土地稅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C08A3B8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599,757,000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27D8CFB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638,637,605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596496E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17,227,415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18BEF68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06C3896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655,865,020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2C370C3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EC9D15E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F71D101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C6BBC47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638,637,605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C22AA03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17,227,415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8E1141A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DCCE936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655,865,020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791B8632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56,108,020</w:t>
            </w:r>
          </w:p>
        </w:tc>
      </w:tr>
      <w:tr w:rsidR="00D240BE" w14:paraId="385C418A" w14:textId="77777777" w:rsidTr="004D66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42"/>
        </w:trPr>
        <w:tc>
          <w:tcPr>
            <w:tcW w:w="300" w:type="dxa"/>
            <w:shd w:val="clear" w:color="auto" w:fill="auto"/>
            <w:vAlign w:val="center"/>
          </w:tcPr>
          <w:p w14:paraId="5B2D4D89" w14:textId="77777777" w:rsidR="00D240BE" w:rsidRDefault="00D240BE" w:rsidP="009E48B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740477C1" w14:textId="77777777" w:rsidR="00D240BE" w:rsidRDefault="00D240BE" w:rsidP="009E48B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12"/>
                <w:sz w:val="20"/>
              </w:rPr>
              <w:t>5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6A731209" w14:textId="77777777" w:rsidR="00D240BE" w:rsidRDefault="00D240BE" w:rsidP="009E48BD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95456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房屋稅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B87C4E6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219,013,000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2999F66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264,017,042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A84B87C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15,842,642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0A6623D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A138BEF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279,859,684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AEC3E7E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4264C8E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C53A2D3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F9A5E2D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264,017,042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01BE946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15,842,642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9D0DEE6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D03E76E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279,859,684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19D26AEA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60,846,684</w:t>
            </w:r>
          </w:p>
        </w:tc>
      </w:tr>
      <w:tr w:rsidR="00D240BE" w14:paraId="7764D73E" w14:textId="77777777" w:rsidTr="004D66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42"/>
        </w:trPr>
        <w:tc>
          <w:tcPr>
            <w:tcW w:w="300" w:type="dxa"/>
            <w:shd w:val="clear" w:color="auto" w:fill="auto"/>
            <w:vAlign w:val="center"/>
          </w:tcPr>
          <w:p w14:paraId="464B1D41" w14:textId="77777777" w:rsidR="00D240BE" w:rsidRDefault="00D240BE" w:rsidP="009E48B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4AAE2373" w14:textId="77777777" w:rsidR="00D240BE" w:rsidRDefault="00D240BE" w:rsidP="009E48B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12"/>
                <w:sz w:val="20"/>
              </w:rPr>
              <w:t>6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1592CEA4" w14:textId="77777777" w:rsidR="00D240BE" w:rsidRDefault="00D240BE" w:rsidP="009E48BD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95456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統籌分配稅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C0E3794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10,720,684,000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87705FB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8,991,164,288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92D2029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1,471,370,211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337A4A7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8B479C0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10,462,534,499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EAFA7D9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3C6F54A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2BD0056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7C29ED0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8,991,164,288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053548D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1,471,370,211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7DF6789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093C319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10,462,534,499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0FB03EC5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- 258,149,501</w:t>
            </w:r>
          </w:p>
        </w:tc>
      </w:tr>
      <w:tr w:rsidR="00D240BE" w14:paraId="0C44F0DE" w14:textId="77777777" w:rsidTr="004D66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42"/>
        </w:trPr>
        <w:tc>
          <w:tcPr>
            <w:tcW w:w="300" w:type="dxa"/>
            <w:shd w:val="clear" w:color="auto" w:fill="auto"/>
            <w:vAlign w:val="center"/>
          </w:tcPr>
          <w:p w14:paraId="72A250E5" w14:textId="77777777" w:rsidR="00D240BE" w:rsidRDefault="00D240BE" w:rsidP="009E48B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58064645" w14:textId="77777777" w:rsidR="00D240BE" w:rsidRDefault="00D240BE" w:rsidP="009E48B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12"/>
                <w:sz w:val="20"/>
              </w:rPr>
              <w:t>7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03C2A042" w14:textId="77777777" w:rsidR="00D240BE" w:rsidRDefault="00D240BE" w:rsidP="009E48BD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95456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特別稅課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C8AB9A0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850,000,000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1000B10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917,778,676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9B539C9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82,574,422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87686C0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61C261A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1,000,353,098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0EE8FAF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B0AF70E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EB49CB2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1EC0C84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917,778,676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7A8F21B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82,574,422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75CBA98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B6F2951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1,000,353,098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0290E8F0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150,353,098</w:t>
            </w:r>
          </w:p>
        </w:tc>
      </w:tr>
      <w:tr w:rsidR="00D240BE" w:rsidRPr="007A27D4" w14:paraId="0E3EF55B" w14:textId="77777777" w:rsidTr="004D66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42"/>
        </w:trPr>
        <w:tc>
          <w:tcPr>
            <w:tcW w:w="300" w:type="dxa"/>
            <w:shd w:val="clear" w:color="auto" w:fill="auto"/>
            <w:vAlign w:val="center"/>
          </w:tcPr>
          <w:p w14:paraId="4BD93889" w14:textId="77777777" w:rsidR="00D240BE" w:rsidRPr="007A27D4" w:rsidRDefault="00D240BE" w:rsidP="009E48BD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12"/>
                <w:sz w:val="20"/>
              </w:rPr>
              <w:t>2</w:t>
            </w: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675ABFF7" w14:textId="77777777" w:rsidR="00D240BE" w:rsidRPr="007A27D4" w:rsidRDefault="00D240BE" w:rsidP="009E48BD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1F836057" w14:textId="77777777" w:rsidR="00D240BE" w:rsidRPr="007A27D4" w:rsidRDefault="00D240BE" w:rsidP="009E48BD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7A27D4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罰款及賠償收入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E13BBE1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246,507,000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61B6B26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344,311,965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4EA646E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38,994,465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F1B7859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BE4C480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383,306,430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25337FF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D97EEC7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3,519,381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8B02A85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95C359E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344,311,965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181A746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42,513,846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5FAD6BC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30CCDE0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386,825,811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7D42FF09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140,318,811</w:t>
            </w:r>
          </w:p>
        </w:tc>
      </w:tr>
      <w:tr w:rsidR="00D240BE" w14:paraId="22675B9B" w14:textId="77777777" w:rsidTr="004D66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42"/>
        </w:trPr>
        <w:tc>
          <w:tcPr>
            <w:tcW w:w="300" w:type="dxa"/>
            <w:shd w:val="clear" w:color="auto" w:fill="auto"/>
            <w:vAlign w:val="center"/>
          </w:tcPr>
          <w:p w14:paraId="20576BEB" w14:textId="77777777" w:rsidR="00D240BE" w:rsidRDefault="00D240BE" w:rsidP="009E48B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54D3D144" w14:textId="77777777" w:rsidR="00D240BE" w:rsidRDefault="00D240BE" w:rsidP="009E48B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5D0FEEB3" w14:textId="77777777" w:rsidR="00D240BE" w:rsidRDefault="00D240BE" w:rsidP="009E48BD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95456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罰金罰鍰及怠金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745306E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241,143,000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45FB8EA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302,235,605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745B164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38,989,874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7B30EA3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B455DBA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341,225,479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F299298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8E9ABF5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776AE92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F13E557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302,235,605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9520D53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38,989,874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BD6175F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F4B78D8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341,225,479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4D67CE6F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100,082,479</w:t>
            </w:r>
          </w:p>
        </w:tc>
      </w:tr>
      <w:tr w:rsidR="00D240BE" w14:paraId="1E0FC901" w14:textId="77777777" w:rsidTr="004D66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42"/>
        </w:trPr>
        <w:tc>
          <w:tcPr>
            <w:tcW w:w="300" w:type="dxa"/>
            <w:shd w:val="clear" w:color="auto" w:fill="auto"/>
            <w:vAlign w:val="center"/>
          </w:tcPr>
          <w:p w14:paraId="723216A2" w14:textId="77777777" w:rsidR="00D240BE" w:rsidRDefault="00D240BE" w:rsidP="009E48B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069B3014" w14:textId="77777777" w:rsidR="00D240BE" w:rsidRDefault="00D240BE" w:rsidP="009E48B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0A90200C" w14:textId="77777777" w:rsidR="00D240BE" w:rsidRDefault="00D240BE" w:rsidP="009E48BD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95456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沒入及沒收財物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2A295A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A8135FE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900,000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A011203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61CD488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B123E46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900,000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5EBC73D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14757C2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8FE9D32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AE15A69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900,000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256406A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1F20D47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DF456D9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900,000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51B4BEFD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898,000</w:t>
            </w:r>
          </w:p>
        </w:tc>
      </w:tr>
      <w:tr w:rsidR="00D240BE" w14:paraId="59746E16" w14:textId="77777777" w:rsidTr="004D66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42"/>
        </w:trPr>
        <w:tc>
          <w:tcPr>
            <w:tcW w:w="300" w:type="dxa"/>
            <w:shd w:val="clear" w:color="auto" w:fill="auto"/>
            <w:vAlign w:val="center"/>
          </w:tcPr>
          <w:p w14:paraId="5E9EDDB7" w14:textId="77777777" w:rsidR="00D240BE" w:rsidRDefault="00D240BE" w:rsidP="009E48B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0FAC91B8" w14:textId="77777777" w:rsidR="00D240BE" w:rsidRDefault="00D240BE" w:rsidP="009E48B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12"/>
                <w:sz w:val="20"/>
              </w:rPr>
              <w:t>3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6A5F0A52" w14:textId="77777777" w:rsidR="00D240BE" w:rsidRDefault="00D240BE" w:rsidP="009E48BD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95456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B1BDAC2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5,362,000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6A41EB0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41,176,360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13A3A73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4,591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1E138EC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851AC59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41,180,951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04D9A6B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C29A44F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3,519,381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4912F56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0D1B867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41,176,360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89C302B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3,523,972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AF0B8EA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FF2B3EF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44,700,332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4CEDCA3D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39,338,332</w:t>
            </w:r>
          </w:p>
        </w:tc>
      </w:tr>
      <w:tr w:rsidR="00D240BE" w:rsidRPr="007A27D4" w14:paraId="7F90B339" w14:textId="77777777" w:rsidTr="004D66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42"/>
        </w:trPr>
        <w:tc>
          <w:tcPr>
            <w:tcW w:w="300" w:type="dxa"/>
            <w:shd w:val="clear" w:color="auto" w:fill="auto"/>
            <w:vAlign w:val="center"/>
          </w:tcPr>
          <w:p w14:paraId="62B0195B" w14:textId="77777777" w:rsidR="00D240BE" w:rsidRPr="007A27D4" w:rsidRDefault="00D240BE" w:rsidP="009E48BD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12"/>
                <w:sz w:val="20"/>
              </w:rPr>
              <w:t>3</w:t>
            </w: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18C9B052" w14:textId="77777777" w:rsidR="00D240BE" w:rsidRPr="007A27D4" w:rsidRDefault="00D240BE" w:rsidP="009E48BD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0C7E01B9" w14:textId="77777777" w:rsidR="00D240BE" w:rsidRPr="007A27D4" w:rsidRDefault="00D240BE" w:rsidP="009E48BD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7A27D4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914D811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156,960,000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FB1F76B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150,805,371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96D8549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147,190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99F0AF3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573E66B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150,952,561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A5B5E0D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E3407FE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D236AFF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2CC9CAB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150,805,371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EA31267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147,190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105E1CB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9B4038F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150,952,561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49F9647C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- 6,007,439</w:t>
            </w:r>
          </w:p>
        </w:tc>
      </w:tr>
      <w:tr w:rsidR="00D240BE" w14:paraId="0CA80800" w14:textId="77777777" w:rsidTr="004D66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42"/>
        </w:trPr>
        <w:tc>
          <w:tcPr>
            <w:tcW w:w="300" w:type="dxa"/>
            <w:shd w:val="clear" w:color="auto" w:fill="auto"/>
            <w:vAlign w:val="center"/>
          </w:tcPr>
          <w:p w14:paraId="6D388B2A" w14:textId="77777777" w:rsidR="00D240BE" w:rsidRDefault="00D240BE" w:rsidP="009E48B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2D3FB508" w14:textId="77777777" w:rsidR="00D240BE" w:rsidRDefault="00D240BE" w:rsidP="009E48B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0010C79B" w14:textId="77777777" w:rsidR="00D240BE" w:rsidRDefault="00D240BE" w:rsidP="009E48BD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95456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行政規費收入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EC634AA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109,805,000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4DF2FCF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98,148,696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139D557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2BA4CD6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0228CAD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98,151,696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87BA801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AE9226E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CDA974C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8EB276F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98,148,696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054ABA9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3,000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B4A402B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A8CA04B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98,151,696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1FEE1BAA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- 11,653,304</w:t>
            </w:r>
          </w:p>
        </w:tc>
      </w:tr>
      <w:tr w:rsidR="00D240BE" w14:paraId="4F9A4ABA" w14:textId="77777777" w:rsidTr="004D66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42"/>
        </w:trPr>
        <w:tc>
          <w:tcPr>
            <w:tcW w:w="300" w:type="dxa"/>
            <w:shd w:val="clear" w:color="auto" w:fill="auto"/>
            <w:vAlign w:val="center"/>
          </w:tcPr>
          <w:p w14:paraId="2547A72B" w14:textId="77777777" w:rsidR="00D240BE" w:rsidRDefault="00D240BE" w:rsidP="009E48B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48E4D4D1" w14:textId="77777777" w:rsidR="00D240BE" w:rsidRDefault="00D240BE" w:rsidP="009E48B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0DC5389C" w14:textId="77777777" w:rsidR="00D240BE" w:rsidRDefault="00D240BE" w:rsidP="009E48BD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95456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使用規費收入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219749D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47,155,000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59B90DE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52,656,675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C11425B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144,190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D2B6F40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657F46C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52,800,865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748849C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4144969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9511AFD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7850739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52,656,675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572C8BC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144,190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F8BA285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AE6BA6E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52,800,865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608B0060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5,645,865</w:t>
            </w:r>
          </w:p>
        </w:tc>
      </w:tr>
      <w:tr w:rsidR="00D240BE" w:rsidRPr="007A27D4" w14:paraId="04E4CC18" w14:textId="77777777" w:rsidTr="004D66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42"/>
        </w:trPr>
        <w:tc>
          <w:tcPr>
            <w:tcW w:w="300" w:type="dxa"/>
            <w:shd w:val="clear" w:color="auto" w:fill="auto"/>
            <w:vAlign w:val="center"/>
          </w:tcPr>
          <w:p w14:paraId="6D3191F7" w14:textId="77777777" w:rsidR="00D240BE" w:rsidRPr="007A27D4" w:rsidRDefault="00D240BE" w:rsidP="009E48BD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12"/>
                <w:sz w:val="20"/>
              </w:rPr>
              <w:t>4</w:t>
            </w: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21B9AD1D" w14:textId="77777777" w:rsidR="00D240BE" w:rsidRPr="007A27D4" w:rsidRDefault="00D240BE" w:rsidP="009E48BD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6B32F917" w14:textId="77777777" w:rsidR="00D240BE" w:rsidRPr="007A27D4" w:rsidRDefault="00D240BE" w:rsidP="009E48BD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7A27D4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財產收入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D8AD31B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87,768,000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1D16E13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164,194,693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A78C2BF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9,794,445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5D3C5F8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85E97DB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173,989,138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FF48174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2171144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446,452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9FE142D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358DE37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164,194,693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351A29E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10,240,897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DD881E9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5FC7A86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174,435,590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11F526F9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86,667,590</w:t>
            </w:r>
          </w:p>
        </w:tc>
      </w:tr>
      <w:tr w:rsidR="00D240BE" w14:paraId="27E279F2" w14:textId="77777777" w:rsidTr="004D66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42"/>
        </w:trPr>
        <w:tc>
          <w:tcPr>
            <w:tcW w:w="300" w:type="dxa"/>
            <w:shd w:val="clear" w:color="auto" w:fill="auto"/>
            <w:vAlign w:val="center"/>
          </w:tcPr>
          <w:p w14:paraId="58765995" w14:textId="77777777" w:rsidR="00D240BE" w:rsidRDefault="00D240BE" w:rsidP="009E48B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4F57910E" w14:textId="77777777" w:rsidR="00D240BE" w:rsidRDefault="00D240BE" w:rsidP="009E48B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6D649D73" w14:textId="77777777" w:rsidR="00D240BE" w:rsidRDefault="00D240BE" w:rsidP="009E48BD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95456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財產孳息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7F93D09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87,022,000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FA770A4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160,540,896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5990C69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9,794,445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B7DE0E7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729BFB5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170,335,341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7AC48AA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76C674A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446,452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4C3714D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8DE74A3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160,540,896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92D46A4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10,240,897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8FBC89C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E4BEA00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170,781,793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415D0054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83,759,793</w:t>
            </w:r>
          </w:p>
        </w:tc>
      </w:tr>
      <w:tr w:rsidR="00D240BE" w14:paraId="2491952A" w14:textId="77777777" w:rsidTr="004D66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42"/>
        </w:trPr>
        <w:tc>
          <w:tcPr>
            <w:tcW w:w="300" w:type="dxa"/>
            <w:shd w:val="clear" w:color="auto" w:fill="auto"/>
            <w:vAlign w:val="center"/>
          </w:tcPr>
          <w:p w14:paraId="366D142D" w14:textId="77777777" w:rsidR="00D240BE" w:rsidRDefault="00D240BE" w:rsidP="009E48B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11ABE555" w14:textId="77777777" w:rsidR="00D240BE" w:rsidRDefault="00D240BE" w:rsidP="009E48B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0A899F56" w14:textId="77777777" w:rsidR="00D240BE" w:rsidRDefault="00D240BE" w:rsidP="009E48BD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95456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廢舊物資售價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CB25539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746,000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07C4147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3,653,797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9E104E6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885F007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5561BC7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3,653,797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37475F6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5DE41F3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A94CA1D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91A9545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3,653,797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BDD7700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A2AE316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A56A3A6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3,653,797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18D0FD49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2,907,797</w:t>
            </w:r>
          </w:p>
        </w:tc>
      </w:tr>
      <w:tr w:rsidR="00D240BE" w:rsidRPr="007A27D4" w14:paraId="48C8A2F9" w14:textId="77777777" w:rsidTr="004D66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42"/>
        </w:trPr>
        <w:tc>
          <w:tcPr>
            <w:tcW w:w="300" w:type="dxa"/>
            <w:shd w:val="clear" w:color="auto" w:fill="auto"/>
            <w:vAlign w:val="center"/>
          </w:tcPr>
          <w:p w14:paraId="00143637" w14:textId="77777777" w:rsidR="00D240BE" w:rsidRPr="007A27D4" w:rsidRDefault="00D240BE" w:rsidP="009E48BD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12"/>
                <w:sz w:val="20"/>
              </w:rPr>
              <w:t>5</w:t>
            </w: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22709A2C" w14:textId="77777777" w:rsidR="00D240BE" w:rsidRPr="007A27D4" w:rsidRDefault="00D240BE" w:rsidP="009E48BD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54D75AAF" w14:textId="77777777" w:rsidR="00D240BE" w:rsidRPr="007A27D4" w:rsidRDefault="00D240BE" w:rsidP="009E48BD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7A27D4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營業盈餘及事業收入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4BEC4BD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10,076,000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58E6659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4,346,313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2F91616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1,594,000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8D114D8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8198DEB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5,940,313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76635FB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731AE35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7F500CC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D2C47E8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4,346,313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6CF7929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1,594,000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067C042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7477DD2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5,940,313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5CB28C99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- 4,135,687</w:t>
            </w:r>
          </w:p>
        </w:tc>
      </w:tr>
      <w:tr w:rsidR="00D240BE" w14:paraId="220CC99A" w14:textId="77777777" w:rsidTr="004D66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42"/>
        </w:trPr>
        <w:tc>
          <w:tcPr>
            <w:tcW w:w="300" w:type="dxa"/>
            <w:shd w:val="clear" w:color="auto" w:fill="auto"/>
            <w:vAlign w:val="center"/>
          </w:tcPr>
          <w:p w14:paraId="5420F8AE" w14:textId="77777777" w:rsidR="00D240BE" w:rsidRDefault="00D240BE" w:rsidP="009E48B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0FF11D54" w14:textId="77777777" w:rsidR="00D240BE" w:rsidRDefault="00D240BE" w:rsidP="009E48B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2FFEEB7F" w14:textId="77777777" w:rsidR="00D240BE" w:rsidRDefault="00D240BE" w:rsidP="009E48BD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95456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營業基金盈餘繳庫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19D21A7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91,000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420FE8C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166,486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0D23CDD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C75DBB9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07B488F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166,486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49B75A2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AFC9FF7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891B7F2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94AAA70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166,486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0795743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A15979B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965EF3A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166,486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76973658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75,486</w:t>
            </w:r>
          </w:p>
        </w:tc>
      </w:tr>
      <w:tr w:rsidR="00D240BE" w14:paraId="5AFD9646" w14:textId="77777777" w:rsidTr="004D66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42"/>
        </w:trPr>
        <w:tc>
          <w:tcPr>
            <w:tcW w:w="300" w:type="dxa"/>
            <w:shd w:val="clear" w:color="auto" w:fill="auto"/>
            <w:vAlign w:val="center"/>
          </w:tcPr>
          <w:p w14:paraId="5F9EE7B1" w14:textId="77777777" w:rsidR="00D240BE" w:rsidRDefault="00D240BE" w:rsidP="009E48B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6E2B6DD4" w14:textId="77777777" w:rsidR="00D240BE" w:rsidRDefault="00D240BE" w:rsidP="009E48B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132159E0" w14:textId="77777777" w:rsidR="00D240BE" w:rsidRPr="004D6665" w:rsidRDefault="00D240BE" w:rsidP="009E48BD">
            <w:pPr>
              <w:ind w:leftChars="200" w:left="480"/>
              <w:jc w:val="distribute"/>
              <w:rPr>
                <w:rFonts w:ascii="標楷體" w:eastAsia="標楷體" w:hAnsi="標楷體"/>
                <w:spacing w:val="-28"/>
                <w:sz w:val="20"/>
              </w:rPr>
            </w:pPr>
            <w:r w:rsidRPr="004D6665">
              <w:rPr>
                <w:rFonts w:ascii="標楷體" w:eastAsia="標楷體" w:hAnsi="標楷體" w:hint="eastAsia"/>
                <w:noProof/>
                <w:spacing w:val="-28"/>
                <w:sz w:val="20"/>
              </w:rPr>
              <w:t>非營業特種基金賸餘繳庫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181A398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9,985,000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56DC10E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4,179,827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E9410D3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1,594,000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15652AE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7AEC9DB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5,773,827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782BEF0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DE3B1B6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325799E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FB78ED2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4,179,827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FEEE1C3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1,594,000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A57B6A6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2070315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5,773,827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320DEB03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- 4,211,173</w:t>
            </w:r>
          </w:p>
        </w:tc>
      </w:tr>
      <w:tr w:rsidR="00D240BE" w:rsidRPr="007A27D4" w14:paraId="59D6B29B" w14:textId="77777777" w:rsidTr="004D66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42"/>
        </w:trPr>
        <w:tc>
          <w:tcPr>
            <w:tcW w:w="300" w:type="dxa"/>
            <w:shd w:val="clear" w:color="auto" w:fill="auto"/>
            <w:vAlign w:val="center"/>
          </w:tcPr>
          <w:p w14:paraId="4D7AE082" w14:textId="77777777" w:rsidR="00D240BE" w:rsidRPr="007A27D4" w:rsidRDefault="00D240BE" w:rsidP="009E48BD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12"/>
                <w:sz w:val="20"/>
              </w:rPr>
              <w:t>6</w:t>
            </w: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7E03B656" w14:textId="77777777" w:rsidR="00D240BE" w:rsidRPr="007A27D4" w:rsidRDefault="00D240BE" w:rsidP="009E48BD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6F76FCA6" w14:textId="77777777" w:rsidR="00D240BE" w:rsidRPr="007A27D4" w:rsidRDefault="00D240BE" w:rsidP="009E48BD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7A27D4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補助及協助收入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2C74C70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20,430,955,000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2CC4052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18,616,071,877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0CC8F9D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1,359,278,515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2AE3D65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17630D8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19,975,350,392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E3CB08D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94DE225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BE985DF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8C1B372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18,616,071,877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A0E0AEF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1,359,278,515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7C64998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D020CBC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19,975,350,392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42AF4AD5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- 455,604,608</w:t>
            </w:r>
          </w:p>
        </w:tc>
      </w:tr>
      <w:tr w:rsidR="00D240BE" w14:paraId="32ACFA40" w14:textId="77777777" w:rsidTr="004D66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42"/>
        </w:trPr>
        <w:tc>
          <w:tcPr>
            <w:tcW w:w="300" w:type="dxa"/>
            <w:shd w:val="clear" w:color="auto" w:fill="auto"/>
            <w:vAlign w:val="center"/>
          </w:tcPr>
          <w:p w14:paraId="1C8ECD5C" w14:textId="77777777" w:rsidR="00D240BE" w:rsidRDefault="00D240BE" w:rsidP="009E48B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2D690F3A" w14:textId="77777777" w:rsidR="00D240BE" w:rsidRDefault="00D240BE" w:rsidP="009E48B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3279DE84" w14:textId="77777777" w:rsidR="00D240BE" w:rsidRDefault="00D240BE" w:rsidP="009E48BD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95456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上級政府補助收入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85A3B82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20,430,955,000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8A99DA2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18,616,071,877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E10F430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1,359,278,515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B74D950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CC19FE9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19,975,350,392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B20A348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E24E1E4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7FAAE69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701D008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18,616,071,877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B968D3D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1,359,278,515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9B517D5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3600279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19,975,350,392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354BA95C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- 455,604,608</w:t>
            </w:r>
          </w:p>
        </w:tc>
      </w:tr>
      <w:tr w:rsidR="00D240BE" w:rsidRPr="007A27D4" w14:paraId="0DA2B2D7" w14:textId="77777777" w:rsidTr="004D66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42"/>
        </w:trPr>
        <w:tc>
          <w:tcPr>
            <w:tcW w:w="300" w:type="dxa"/>
            <w:shd w:val="clear" w:color="auto" w:fill="auto"/>
            <w:vAlign w:val="center"/>
          </w:tcPr>
          <w:p w14:paraId="31093C32" w14:textId="77777777" w:rsidR="00D240BE" w:rsidRPr="007A27D4" w:rsidRDefault="00D240BE" w:rsidP="009E48BD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12"/>
                <w:sz w:val="20"/>
              </w:rPr>
              <w:t>7</w:t>
            </w: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4A5726ED" w14:textId="77777777" w:rsidR="00D240BE" w:rsidRPr="007A27D4" w:rsidRDefault="00D240BE" w:rsidP="009E48BD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0C7D26FF" w14:textId="77777777" w:rsidR="00D240BE" w:rsidRPr="007A27D4" w:rsidRDefault="00D240BE" w:rsidP="009E48BD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7A27D4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捐獻及贈與收入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84DB065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55,745,000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774EF88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54,467,548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C15E9E7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1,277,000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FBB3747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C44A270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55,744,548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018A86F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D028D00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5E841BE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A2F02E6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54,467,548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88EE21C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1,277,000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C851A9F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95B266B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55,744,548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18DDBCDA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- 452</w:t>
            </w:r>
          </w:p>
        </w:tc>
      </w:tr>
      <w:tr w:rsidR="00D240BE" w14:paraId="44D1566B" w14:textId="77777777" w:rsidTr="004D66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42"/>
        </w:trPr>
        <w:tc>
          <w:tcPr>
            <w:tcW w:w="300" w:type="dxa"/>
            <w:shd w:val="clear" w:color="auto" w:fill="auto"/>
            <w:vAlign w:val="center"/>
          </w:tcPr>
          <w:p w14:paraId="35B3AC10" w14:textId="77777777" w:rsidR="00D240BE" w:rsidRDefault="00D240BE" w:rsidP="009E48B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48DCA001" w14:textId="77777777" w:rsidR="00D240BE" w:rsidRDefault="00D240BE" w:rsidP="009E48B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52F3170F" w14:textId="77777777" w:rsidR="00D240BE" w:rsidRDefault="00D240BE" w:rsidP="009E48BD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95456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捐獻收入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2C88C57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55,745,000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2BCC30A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54,467,548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E9343E1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1,277,000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29FE24A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AB8D24D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55,744,548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F68AE44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DF22C76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EA088D4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FADFE50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54,467,548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1021FFA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1,277,000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991764A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C73BEC4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55,744,548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1F6A1C6D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- 452</w:t>
            </w:r>
          </w:p>
        </w:tc>
      </w:tr>
      <w:tr w:rsidR="00D240BE" w:rsidRPr="007A27D4" w14:paraId="36A3D894" w14:textId="77777777" w:rsidTr="004D66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42"/>
        </w:trPr>
        <w:tc>
          <w:tcPr>
            <w:tcW w:w="300" w:type="dxa"/>
            <w:shd w:val="clear" w:color="auto" w:fill="auto"/>
            <w:vAlign w:val="center"/>
          </w:tcPr>
          <w:p w14:paraId="2DED1207" w14:textId="77777777" w:rsidR="00D240BE" w:rsidRPr="007A27D4" w:rsidRDefault="00D240BE" w:rsidP="009E48BD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12"/>
                <w:sz w:val="20"/>
              </w:rPr>
              <w:t>8</w:t>
            </w: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7AD95122" w14:textId="77777777" w:rsidR="00D240BE" w:rsidRPr="007A27D4" w:rsidRDefault="00D240BE" w:rsidP="009E48BD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80" w:type="dxa"/>
            <w:shd w:val="clear" w:color="auto" w:fill="auto"/>
            <w:vAlign w:val="center"/>
          </w:tcPr>
          <w:p w14:paraId="7E0A8733" w14:textId="77777777" w:rsidR="00D240BE" w:rsidRPr="007A27D4" w:rsidRDefault="00D240BE" w:rsidP="009E48BD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7A27D4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其他收入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4F1A77C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221,413,000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5B338E7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206,756,535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79AF5AB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17,840,961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ECF95CA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CB212D1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224,597,496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688AAC0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40B64E3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42A29D6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093DA9F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206,756,535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336E47A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17,840,961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BE7C035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4C5B1AF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224,597,496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1F3E5DDE" w14:textId="77777777" w:rsidR="00D240BE" w:rsidRPr="007A27D4" w:rsidRDefault="00D240BE" w:rsidP="009E48B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7A27D4">
              <w:rPr>
                <w:rFonts w:ascii="新細明體" w:hAnsi="新細明體"/>
                <w:b/>
                <w:noProof/>
                <w:spacing w:val="-6"/>
                <w:sz w:val="20"/>
              </w:rPr>
              <w:t>3,184,496</w:t>
            </w:r>
          </w:p>
        </w:tc>
      </w:tr>
      <w:tr w:rsidR="00D240BE" w14:paraId="2542A46A" w14:textId="77777777" w:rsidTr="004D66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42"/>
        </w:trPr>
        <w:tc>
          <w:tcPr>
            <w:tcW w:w="300" w:type="dxa"/>
            <w:shd w:val="clear" w:color="auto" w:fill="auto"/>
            <w:vAlign w:val="center"/>
          </w:tcPr>
          <w:p w14:paraId="46B871D1" w14:textId="77777777" w:rsidR="00D240BE" w:rsidRDefault="00D240BE" w:rsidP="009E48B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300" w:type="dxa"/>
            <w:gridSpan w:val="2"/>
            <w:shd w:val="clear" w:color="auto" w:fill="auto"/>
            <w:vAlign w:val="center"/>
          </w:tcPr>
          <w:p w14:paraId="2CF346C7" w14:textId="77777777" w:rsidR="00D240BE" w:rsidRDefault="00D240BE" w:rsidP="009E48B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80" w:type="dxa"/>
            <w:shd w:val="clear" w:color="auto" w:fill="auto"/>
            <w:vAlign w:val="center"/>
          </w:tcPr>
          <w:p w14:paraId="0BEF10B2" w14:textId="77777777" w:rsidR="00D240BE" w:rsidRDefault="00D240BE" w:rsidP="009E48BD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695456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雜項收入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D602C51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221,413,000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D910D59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206,756,535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0B9D4CA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17,840,961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42531D5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1F59A29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224,597,496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627F24F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5878B41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BF60C30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93E6388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206,756,535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97D26EF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17,840,961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14B6017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3B20DD9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224,597,496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40CA2037" w14:textId="77777777" w:rsidR="00D240BE" w:rsidRPr="00DF667B" w:rsidRDefault="00D240BE" w:rsidP="009E48B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695456">
              <w:rPr>
                <w:rFonts w:ascii="新細明體" w:hAnsi="新細明體"/>
                <w:noProof/>
                <w:spacing w:val="-6"/>
                <w:sz w:val="20"/>
              </w:rPr>
              <w:t>3,184,496</w:t>
            </w:r>
          </w:p>
        </w:tc>
      </w:tr>
    </w:tbl>
    <w:p w14:paraId="3CCDFCC6" w14:textId="77777777" w:rsidR="003C15BB" w:rsidRDefault="003C15BB">
      <w:pPr>
        <w:ind w:right="414"/>
        <w:rPr>
          <w:rFonts w:eastAsia="標楷體"/>
          <w:sz w:val="22"/>
        </w:rPr>
      </w:pPr>
    </w:p>
    <w:sectPr w:rsidR="003C15B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5E350" w14:textId="77777777" w:rsidR="00D240BE" w:rsidRDefault="00D240BE">
      <w:r>
        <w:separator/>
      </w:r>
    </w:p>
  </w:endnote>
  <w:endnote w:type="continuationSeparator" w:id="0">
    <w:p w14:paraId="4F7E382B" w14:textId="77777777" w:rsidR="00D240BE" w:rsidRDefault="00D24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DCD4D" w14:textId="31340520" w:rsidR="00E921D7" w:rsidRPr="00E921D7" w:rsidRDefault="00E921D7" w:rsidP="00E921D7">
    <w:pPr>
      <w:pStyle w:val="a4"/>
      <w:jc w:val="center"/>
      <w:rPr>
        <w:rFonts w:ascii="標楷體" w:eastAsia="標楷體"/>
      </w:rPr>
    </w:pPr>
    <w:r w:rsidRPr="00E921D7">
      <w:rPr>
        <w:rFonts w:ascii="標楷體" w:eastAsia="標楷體" w:hint="eastAsia"/>
      </w:rPr>
      <w:t>第 9-2-</w:t>
    </w:r>
    <w:r w:rsidRPr="00E921D7">
      <w:rPr>
        <w:rFonts w:ascii="標楷體" w:eastAsia="標楷體"/>
      </w:rPr>
      <w:fldChar w:fldCharType="begin"/>
    </w:r>
    <w:r w:rsidRPr="00E921D7">
      <w:rPr>
        <w:rFonts w:ascii="標楷體" w:eastAsia="標楷體"/>
      </w:rPr>
      <w:instrText xml:space="preserve"> </w:instrText>
    </w:r>
    <w:r w:rsidRPr="00E921D7">
      <w:rPr>
        <w:rFonts w:ascii="標楷體" w:eastAsia="標楷體" w:hint="eastAsia"/>
      </w:rPr>
      <w:instrText>PAGE  \* MERGEFORMAT</w:instrText>
    </w:r>
    <w:r w:rsidRPr="00E921D7">
      <w:rPr>
        <w:rFonts w:ascii="標楷體" w:eastAsia="標楷體"/>
      </w:rPr>
      <w:instrText xml:space="preserve"> </w:instrText>
    </w:r>
    <w:r w:rsidRPr="00E921D7">
      <w:rPr>
        <w:rFonts w:ascii="標楷體" w:eastAsia="標楷體"/>
      </w:rPr>
      <w:fldChar w:fldCharType="separate"/>
    </w:r>
    <w:r w:rsidRPr="00E921D7">
      <w:rPr>
        <w:rFonts w:ascii="標楷體" w:eastAsia="標楷體"/>
        <w:noProof/>
      </w:rPr>
      <w:t>1</w:t>
    </w:r>
    <w:r w:rsidRPr="00E921D7">
      <w:rPr>
        <w:rFonts w:ascii="標楷體" w:eastAsia="標楷體"/>
      </w:rPr>
      <w:fldChar w:fldCharType="end"/>
    </w:r>
    <w:r w:rsidRPr="00E921D7">
      <w:rPr>
        <w:rFonts w:ascii="標楷體" w:eastAsia="標楷體" w:hint="eastAsia"/>
      </w:rPr>
      <w:t xml:space="preserve"> 頁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CFDED" w14:textId="06EE1156" w:rsidR="00E921D7" w:rsidRPr="00E921D7" w:rsidRDefault="00E921D7" w:rsidP="00E921D7">
    <w:pPr>
      <w:pStyle w:val="a4"/>
      <w:jc w:val="center"/>
      <w:rPr>
        <w:rFonts w:ascii="標楷體" w:eastAsia="標楷體"/>
      </w:rPr>
    </w:pPr>
    <w:r w:rsidRPr="00E921D7">
      <w:rPr>
        <w:rFonts w:ascii="標楷體" w:eastAsia="標楷體" w:hint="eastAsia"/>
      </w:rPr>
      <w:t>第 9-2-</w:t>
    </w:r>
    <w:r w:rsidRPr="00E921D7">
      <w:rPr>
        <w:rFonts w:ascii="標楷體" w:eastAsia="標楷體"/>
      </w:rPr>
      <w:fldChar w:fldCharType="begin"/>
    </w:r>
    <w:r w:rsidRPr="00E921D7">
      <w:rPr>
        <w:rFonts w:ascii="標楷體" w:eastAsia="標楷體"/>
      </w:rPr>
      <w:instrText xml:space="preserve"> </w:instrText>
    </w:r>
    <w:r w:rsidRPr="00E921D7">
      <w:rPr>
        <w:rFonts w:ascii="標楷體" w:eastAsia="標楷體" w:hint="eastAsia"/>
      </w:rPr>
      <w:instrText>PAGE  \* MERGEFORMAT</w:instrText>
    </w:r>
    <w:r w:rsidRPr="00E921D7">
      <w:rPr>
        <w:rFonts w:ascii="標楷體" w:eastAsia="標楷體"/>
      </w:rPr>
      <w:instrText xml:space="preserve"> </w:instrText>
    </w:r>
    <w:r w:rsidRPr="00E921D7">
      <w:rPr>
        <w:rFonts w:ascii="標楷體" w:eastAsia="標楷體"/>
      </w:rPr>
      <w:fldChar w:fldCharType="separate"/>
    </w:r>
    <w:r w:rsidRPr="00E921D7">
      <w:rPr>
        <w:rFonts w:ascii="標楷體" w:eastAsia="標楷體"/>
        <w:noProof/>
      </w:rPr>
      <w:t>1</w:t>
    </w:r>
    <w:r w:rsidRPr="00E921D7">
      <w:rPr>
        <w:rFonts w:ascii="標楷體" w:eastAsia="標楷體"/>
      </w:rPr>
      <w:fldChar w:fldCharType="end"/>
    </w:r>
    <w:r w:rsidRPr="00E921D7">
      <w:rPr>
        <w:rFonts w:ascii="標楷體" w:eastAsia="標楷體" w:hint="eastAsia"/>
      </w:rPr>
      <w:t xml:space="preserve"> </w:t>
    </w:r>
    <w:r w:rsidRPr="00E921D7">
      <w:rPr>
        <w:rFonts w:ascii="標楷體" w:eastAsia="標楷體" w:hint="eastAsia"/>
      </w:rPr>
      <w:t>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EEB38" w14:textId="331A66CC" w:rsidR="00E921D7" w:rsidRPr="00E921D7" w:rsidRDefault="00E921D7" w:rsidP="00E921D7">
    <w:pPr>
      <w:pStyle w:val="a4"/>
      <w:jc w:val="center"/>
      <w:rPr>
        <w:rFonts w:ascii="標楷體" w:eastAsia="標楷體"/>
      </w:rPr>
    </w:pPr>
    <w:r w:rsidRPr="00E921D7">
      <w:rPr>
        <w:rFonts w:ascii="標楷體" w:eastAsia="標楷體" w:hint="eastAsia"/>
      </w:rPr>
      <w:t>第 9-2-</w:t>
    </w:r>
    <w:r w:rsidRPr="00E921D7">
      <w:rPr>
        <w:rFonts w:ascii="標楷體" w:eastAsia="標楷體"/>
      </w:rPr>
      <w:fldChar w:fldCharType="begin"/>
    </w:r>
    <w:r w:rsidRPr="00E921D7">
      <w:rPr>
        <w:rFonts w:ascii="標楷體" w:eastAsia="標楷體"/>
      </w:rPr>
      <w:instrText xml:space="preserve"> </w:instrText>
    </w:r>
    <w:r w:rsidRPr="00E921D7">
      <w:rPr>
        <w:rFonts w:ascii="標楷體" w:eastAsia="標楷體" w:hint="eastAsia"/>
      </w:rPr>
      <w:instrText>PAGE  \* MERGEFORMAT</w:instrText>
    </w:r>
    <w:r w:rsidRPr="00E921D7">
      <w:rPr>
        <w:rFonts w:ascii="標楷體" w:eastAsia="標楷體"/>
      </w:rPr>
      <w:instrText xml:space="preserve"> </w:instrText>
    </w:r>
    <w:r w:rsidRPr="00E921D7">
      <w:rPr>
        <w:rFonts w:ascii="標楷體" w:eastAsia="標楷體"/>
      </w:rPr>
      <w:fldChar w:fldCharType="separate"/>
    </w:r>
    <w:r w:rsidRPr="00E921D7">
      <w:rPr>
        <w:rFonts w:ascii="標楷體" w:eastAsia="標楷體"/>
        <w:noProof/>
      </w:rPr>
      <w:t>1</w:t>
    </w:r>
    <w:r w:rsidRPr="00E921D7">
      <w:rPr>
        <w:rFonts w:ascii="標楷體" w:eastAsia="標楷體"/>
      </w:rPr>
      <w:fldChar w:fldCharType="end"/>
    </w:r>
    <w:r w:rsidRPr="00E921D7">
      <w:rPr>
        <w:rFonts w:ascii="標楷體" w:eastAsia="標楷體" w:hint="eastAsia"/>
      </w:rPr>
      <w:t xml:space="preserve"> 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71969" w14:textId="77777777" w:rsidR="00D240BE" w:rsidRDefault="00D240BE">
      <w:r>
        <w:separator/>
      </w:r>
    </w:p>
  </w:footnote>
  <w:footnote w:type="continuationSeparator" w:id="0">
    <w:p w14:paraId="76E92265" w14:textId="77777777" w:rsidR="00D240BE" w:rsidRDefault="00D240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42C36" w14:textId="77777777" w:rsidR="00E921D7" w:rsidRDefault="00E921D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A3B38" w14:textId="4531F913" w:rsidR="00A82CB1" w:rsidRDefault="00DC2576">
    <w:pPr>
      <w:pStyle w:val="a3"/>
      <w:jc w:val="center"/>
    </w:pPr>
    <w:r w:rsidRPr="00DC2576">
      <w:rPr>
        <w:rFonts w:ascii="標楷體" w:eastAsia="標楷體" w:hAnsi="標楷體" w:hint="eastAsia"/>
        <w:b/>
        <w:spacing w:val="60"/>
        <w:sz w:val="32"/>
        <w:szCs w:val="32"/>
        <w:u w:val="single"/>
      </w:rPr>
      <w:t>貳</w:t>
    </w:r>
    <w:r w:rsidR="00A82CB1" w:rsidRPr="003C15BB">
      <w:rPr>
        <w:rFonts w:ascii="標楷體" w:eastAsia="標楷體"/>
        <w:b/>
        <w:spacing w:val="60"/>
        <w:sz w:val="32"/>
        <w:szCs w:val="32"/>
        <w:u w:val="single"/>
      </w:rPr>
      <w:t>、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Pr="00DC2576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DC2576">
      <w:rPr>
        <w:rFonts w:ascii="標楷體" w:eastAsia="標楷體" w:hAnsi="標楷體" w:hint="eastAsia"/>
        <w:b/>
        <w:spacing w:val="60"/>
        <w:sz w:val="32"/>
        <w:szCs w:val="32"/>
        <w:u w:val="single"/>
      </w:rPr>
      <w:t>花蓮縣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總決算歲入來源別</w:t>
    </w:r>
    <w:r w:rsidRPr="00DC2576">
      <w:rPr>
        <w:rFonts w:ascii="標楷體" w:eastAsia="標楷體" w:hAnsi="標楷體" w:hint="eastAsia"/>
        <w:b/>
        <w:spacing w:val="60"/>
        <w:sz w:val="32"/>
        <w:szCs w:val="32"/>
        <w:u w:val="single"/>
      </w:rPr>
      <w:t>經常門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DC2576">
      <w:rPr>
        <w:rFonts w:ascii="標楷體" w:eastAsia="標楷體" w:hAnsi="標楷體"/>
        <w:bCs/>
        <w:spacing w:val="60"/>
        <w:sz w:val="32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03950" w14:textId="14C34EDC" w:rsidR="00A82CB1" w:rsidRDefault="00DC2576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二</w:t>
    </w:r>
    <w:r w:rsidR="003C15BB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A82CB1">
      <w:rPr>
        <w:rFonts w:ascii="標楷體" w:eastAsia="標楷體" w:hint="eastAsia"/>
        <w:b/>
        <w:spacing w:val="60"/>
        <w:sz w:val="32"/>
        <w:u w:val="single"/>
      </w:rPr>
      <w:t>中華民國</w:t>
    </w:r>
    <w:r w:rsidRPr="00DC2576">
      <w:rPr>
        <w:rFonts w:ascii="標楷體" w:eastAsia="標楷體" w:hAnsi="標楷體" w:hint="eastAsia"/>
        <w:b/>
        <w:spacing w:val="60"/>
        <w:sz w:val="32"/>
        <w:u w:val="single"/>
      </w:rPr>
      <w:t>114</w:t>
    </w:r>
    <w:r w:rsidR="00A82CB1">
      <w:rPr>
        <w:rFonts w:ascii="標楷體" w:eastAsia="標楷體" w:hint="eastAsia"/>
        <w:b/>
        <w:spacing w:val="60"/>
        <w:sz w:val="32"/>
        <w:u w:val="single"/>
      </w:rPr>
      <w:t>年度</w:t>
    </w:r>
    <w:r w:rsidRPr="00DC2576">
      <w:rPr>
        <w:rFonts w:ascii="標楷體" w:eastAsia="標楷體" w:hAnsi="標楷體" w:hint="eastAsia"/>
        <w:b/>
        <w:spacing w:val="60"/>
        <w:sz w:val="32"/>
        <w:u w:val="single"/>
      </w:rPr>
      <w:t>花蓮縣</w:t>
    </w:r>
    <w:r w:rsidR="00A82CB1">
      <w:rPr>
        <w:rFonts w:ascii="標楷體" w:eastAsia="標楷體" w:hint="eastAsia"/>
        <w:b/>
        <w:spacing w:val="60"/>
        <w:sz w:val="32"/>
        <w:u w:val="single"/>
      </w:rPr>
      <w:t>總決算歲入來源別</w:t>
    </w:r>
    <w:r w:rsidRPr="00DC2576">
      <w:rPr>
        <w:rFonts w:ascii="標楷體" w:eastAsia="標楷體" w:hAnsi="標楷體" w:hint="eastAsia"/>
        <w:b/>
        <w:spacing w:val="60"/>
        <w:sz w:val="32"/>
        <w:u w:val="single"/>
      </w:rPr>
      <w:t>經常門</w:t>
    </w:r>
    <w:r w:rsidR="00A82CB1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bordersDoNotSurroundHeader/>
  <w:bordersDoNotSurroundFooter/>
  <w:proofState w:spelling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0BE"/>
    <w:rsid w:val="000E0216"/>
    <w:rsid w:val="001668B8"/>
    <w:rsid w:val="00183F3F"/>
    <w:rsid w:val="003C15BB"/>
    <w:rsid w:val="004D6665"/>
    <w:rsid w:val="009C47CC"/>
    <w:rsid w:val="00A82CB1"/>
    <w:rsid w:val="00CB0F10"/>
    <w:rsid w:val="00D240BE"/>
    <w:rsid w:val="00DC2576"/>
    <w:rsid w:val="00DF667B"/>
    <w:rsid w:val="00E92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3D8EE3F"/>
  <w15:chartTrackingRefBased/>
  <w15:docId w15:val="{920E6DBF-A58B-453E-AFD2-A18156EA4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XRhcoXPBMI&#27506;&#20837;&#20358;&#28304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XRhcoXPBMI歲入來源別總表</Template>
  <TotalTime>3</TotalTime>
  <Pages>1</Pages>
  <Words>625</Words>
  <Characters>2585</Characters>
  <Application>Microsoft Office Word</Application>
  <DocSecurity>0</DocSecurity>
  <Lines>21</Lines>
  <Paragraphs>6</Paragraphs>
  <ScaleCrop>false</ScaleCrop>
  <Company>N.A.O.</Company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何宜樺</dc:creator>
  <cp:keywords/>
  <cp:lastModifiedBy>張簡稜剛</cp:lastModifiedBy>
  <cp:revision>4</cp:revision>
  <dcterms:created xsi:type="dcterms:W3CDTF">2026-05-30T01:56:00Z</dcterms:created>
  <dcterms:modified xsi:type="dcterms:W3CDTF">2026-06-22T02:28:00Z</dcterms:modified>
</cp:coreProperties>
</file>