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 w14:paraId="76B1717F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07B7B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DC745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274A3" w14:textId="220DF18B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47534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5C07B0DC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105BFEA4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4448377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43743450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718B47A8" w14:textId="77777777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2E18D2EC" w14:textId="77777777"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096069E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52CB5EF1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5F061AD7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08409B67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14:paraId="3196641C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62DB49E7" w14:textId="77777777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0748EECC" w14:textId="77777777" w:rsidR="009805FE" w:rsidRDefault="009805FE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13FDB7D7" w14:textId="77777777"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078281A2" w14:textId="77777777"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34B3E51D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14:paraId="74696B6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14:paraId="0B49BDB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0" w:type="dxa"/>
            <w:vAlign w:val="center"/>
          </w:tcPr>
          <w:p w14:paraId="26FFB5A0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14:paraId="3AE7920B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14:paraId="60DA7E72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14:paraId="3931BC1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0" w:type="dxa"/>
            <w:vAlign w:val="center"/>
          </w:tcPr>
          <w:p w14:paraId="4408E484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14:paraId="24337DF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14:paraId="66741052" w14:textId="77777777"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0DA2FE59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14:paraId="410446AB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14:paraId="5C17D9A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1A0592BE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475341" w:rsidRPr="00BF0BA6" w14:paraId="4071972C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01E18B2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DA63D74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D906E58" w14:textId="77777777" w:rsidR="00475341" w:rsidRPr="00BF0BA6" w:rsidRDefault="00475341" w:rsidP="0069586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0BA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E612B1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34,696,075,000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67D947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31,487,163,394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40775D9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3,055,604,846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40E5D0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BD508D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34,542,768,240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2C811F5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31,487,163,394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065AAAA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3,059,570,679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750FA3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89D2F74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34,546,734,073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1327CFC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8F1B586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- 149,340,927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BCDB7A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- 0.43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E0CA4E5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3,965,833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61EA374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0.01</w:t>
            </w:r>
          </w:p>
        </w:tc>
      </w:tr>
      <w:tr w:rsidR="00475341" w:rsidRPr="00BF0BA6" w14:paraId="1D0AC993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0C13A64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FE9EC23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C14E46F" w14:textId="77777777" w:rsidR="00475341" w:rsidRPr="00BF0BA6" w:rsidRDefault="00475341" w:rsidP="0069586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0BA6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8C81EA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13,486,131,000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160D722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11,945,189,092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B2A0720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1,626,678,270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6600CF2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DD9435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13,571,867,362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88B6523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11,945,189,092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6B3A5D0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1,626,678,270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ECFBF3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28A5585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13,571,867,362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FFFAAA7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39.29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E42B29E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85,736,362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FCB2B3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0.64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046CD2D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73A2784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5341" w14:paraId="73873F44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1E3BEFB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9226DF6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8E15AD9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67009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101,897,000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8D63F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89,146,688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540B16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7,007,640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DE3935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993EC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96,154,328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80A835A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89,146,688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65E07E9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7,007,640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06244E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4FACBF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96,154,328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46F2EA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0.28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85D8AD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- 5,742,672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7A35F13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- 5.64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1832C0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03BDC8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14:paraId="25B85C0E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692FDF4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02542FE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8803CE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06E7A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101,657,000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CF1C82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133,046,364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297B1B9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759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89B2F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A28BE3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133,047,123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FDD501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133,046,364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85761C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759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4E988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13D9A2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133,047,123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350A05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0.39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724FED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31,390,123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150EC33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30.88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882418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819ED7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14:paraId="2B100407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CB04CCB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27EDB12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7A6F46A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FB6D2A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893,123,000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97A8E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911,398,429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7371B5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32,655,181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21347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CE5D0B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944,053,610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7847AA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911,398,429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06357A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32,655,181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E257D0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F3B331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944,053,610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D23CB6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2.73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13F0449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50,930,610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994448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5.70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814D67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2755A2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14:paraId="78805866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0773811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8AEAE82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0696BE6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5D12A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599,757,000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A137B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638,637,605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BE2F4F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17,227,415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CDC9C3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662E1A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655,865,020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A78539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638,637,605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52B5BA3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17,227,415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B67544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6182BD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655,865,020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857867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1.90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0CF550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56,108,020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CFD014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9.36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126A23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229CBE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14:paraId="53B884B5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ECC2814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92A7E2E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E376860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AC178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219,013,000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B0F31B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264,017,042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0F22E1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15,842,642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DFEE1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ABCF2B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279,859,684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DB84FF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264,017,042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2DF94E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15,842,642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65F951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BE872C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279,859,684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F87C55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0.81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6AB3383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60,846,684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0E4014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27.78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612E993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E9776E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14:paraId="15D6FA32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8C7EDF7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901113E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8FF62AC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79309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10,720,684,000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49A4A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8,991,164,288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03DD94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1,471,370,211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C47CF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FF9D35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10,462,534,499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E2E57E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8,991,164,288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2EEE67A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1,471,370,211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20C9A9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8930BD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10,462,534,499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C39188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30.29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56FF24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- 258,149,501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2AF515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- 2.41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AD0102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B08A60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14:paraId="620C66DF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73490FED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4F4E70A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25052DB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878EC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850,000,000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7E0FE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917,778,676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C3440F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82,574,422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BAD4B3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22ACCF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1,000,353,098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F0575E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917,778,676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F89AAF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82,574,422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F6F9F9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4B2F7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1,000,353,098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769A62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2.90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B17F48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150,353,098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10D522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17.69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716BF2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EB0DC9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:rsidRPr="00BF0BA6" w14:paraId="08410DA2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10D37253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AD5908E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E17461F" w14:textId="77777777" w:rsidR="00475341" w:rsidRPr="00BF0BA6" w:rsidRDefault="00475341" w:rsidP="0069586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0BA6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E9BF05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246,507,000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B51FFA6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344,311,965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3C98588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38,994,465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14808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E94B2BB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383,306,430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999A665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344,311,965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6915145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42,513,846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FE7C970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A27B3D1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386,825,811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02A2282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1.12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B7A96F1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140,318,811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8FD5A7D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56.92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A855D6E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3,519,381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95E0DB7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0.92</w:t>
            </w:r>
          </w:p>
        </w:tc>
      </w:tr>
      <w:tr w:rsidR="00475341" w14:paraId="148D5375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2B4C5C3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C138F60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5701EEF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5F6E1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241,143,000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10770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302,235,605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BB3F4C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38,989,874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C1717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29FA6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341,225,479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6773E8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302,235,605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7A641A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38,989,874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0311BC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7045E8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341,225,479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DABB0A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0.99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EA5767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100,082,479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CBEDE9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41.50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16E309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B4A82E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14:paraId="234FB06C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CC75A11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6D6F83F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FE59F6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CDFA6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80AFDB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900,000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8B3D18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579506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A0D5F4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900,000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E0DBA1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900,000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FA8787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D21657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53E349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900,000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E752F39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0A15C6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898,000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963765A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44,900.00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7C0096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D3487E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14:paraId="202B04AB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32FD57C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D1DBD02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8E8A9BB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C420A9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5,362,000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25AFE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41,176,360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3DB5B0A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4,591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14041C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9297E5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41,180,951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E1794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41,176,360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FF7256A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3,523,972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7630DF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E1B173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44,700,332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20558C9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0.13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CFE618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39,338,332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15F0637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733.65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2259E6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3,519,381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839E5A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8.55</w:t>
            </w:r>
          </w:p>
        </w:tc>
      </w:tr>
      <w:tr w:rsidR="00475341" w:rsidRPr="00BF0BA6" w14:paraId="7B302FFF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D5EC9EC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875263F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31490B9D" w14:textId="77777777" w:rsidR="00475341" w:rsidRPr="00BF0BA6" w:rsidRDefault="00475341" w:rsidP="0069586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0BA6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4F5FD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156,960,000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21DE60C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150,805,371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400F33C0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147,190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411AFA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6B4B493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150,952,561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803761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150,805,371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AD9651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147,190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1092AC9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7BB104D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150,952,561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E6D250D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0.44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C333DB6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- 6,007,439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4D34EB9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- 3.83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98006B8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F8E8FD1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5341" w14:paraId="28CBB05B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2AE3922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0D28B9D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8430411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FFDEAA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109,805,000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0DD51A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98,148,696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9B5533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C470A5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63F0B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98,151,696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11658F3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98,148,696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15F2C2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2DD81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C8CBB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98,151,696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A3C1CF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0.28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F31439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- 11,653,304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FFAF9B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- 10.61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A4A664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3427D4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14:paraId="30814A5F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9395E11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8DA75D7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E76D69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5D006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47,155,000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E45BA9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52,656,675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19D34B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144,190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6FD286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903C6E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52,800,865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0F2F47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52,656,675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39A7EC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144,190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8FEA5E9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C2F9AD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52,800,865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952D5C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0.15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9DF562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5,645,865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7F91ED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11.97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B20DD9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6E0FE1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:rsidRPr="00BF0BA6" w14:paraId="20CAE4F7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B0EDC07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41BD741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2B1DA2DE" w14:textId="77777777" w:rsidR="00475341" w:rsidRPr="00BF0BA6" w:rsidRDefault="00475341" w:rsidP="0069586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0BA6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FDF8B7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88,288,000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C3B44B1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165,214,693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8C72DB1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9,794,445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C30AEA6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2A8FDDC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175,009,138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1F9573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165,214,693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B51CEB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10,240,897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523406E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46BACBB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175,455,590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1CE4393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0.51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103165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87,167,590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E7E2EA7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98.73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9D09BFA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446,452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2FCA175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0.26</w:t>
            </w:r>
          </w:p>
        </w:tc>
      </w:tr>
      <w:tr w:rsidR="00475341" w14:paraId="3704CF52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22BE9AF1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54AE6C5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583D787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F0263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87,022,000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0F6F37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160,540,896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6CE6A36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9,794,445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1850D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E2CDA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170,335,341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9F96A2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160,540,896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06AEB4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10,240,897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0D1061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DE29D0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170,781,793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59AE1F9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0.49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7FF5AE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83,759,793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A4ED80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96.25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DC1B63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446,452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B79497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0.26</w:t>
            </w:r>
          </w:p>
        </w:tc>
      </w:tr>
      <w:tr w:rsidR="00475341" w14:paraId="49D30E38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E925C3F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FE9C676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66F7416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C533F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520,000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66E7D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1,020,000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AD7FE0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B39998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BC4A0D9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1,020,000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15B6A8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1,020,000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B1220F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86B95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80CE6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1,020,000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07B9ED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18A47E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500,000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0F579C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96.15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44CBF3A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F50CCF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14:paraId="04A9DFBC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0D55DEC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4810FEF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64D1E8F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9A52E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746,000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6A503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3,653,797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793221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8FD8B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7906B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3,653,797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5049E5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3,653,797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D3A1D2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97C726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63E87C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3,653,797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7EACDE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5E9179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2,907,797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A3BCAE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389.79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2E5180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9D893C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:rsidRPr="00BF0BA6" w14:paraId="057AC666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3F8E9D2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F2ECB71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13FAA0F" w14:textId="77777777" w:rsidR="00475341" w:rsidRPr="00BF0BA6" w:rsidRDefault="00475341" w:rsidP="0069586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0BA6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6BCC9A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10,076,000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C9510E7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4,346,313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3DB64968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1,594,000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2AEC4E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B837CA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5,940,313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4116D9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4,346,313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4167432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1,594,000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C749BA0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0830D89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5,940,313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7EAB1463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43A0F15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- 4,135,687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2614882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- 41.04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9277FB1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B5A6252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5341" w14:paraId="3C39BEE2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219EC07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780B27E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F4C5F78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F7545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E6A531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166,486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00032F0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3072C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AFA4C3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166,486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350D98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166,486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FB58B2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2A8F83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748338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166,486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7ED5CB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80ACBC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75,486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139197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82.95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693BC3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CA90BE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14:paraId="1C4C6CE5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E5CBF84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72BF582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C764BCE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46CD9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9,985,000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49023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4,179,827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FE6462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1,594,000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01E280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FF250B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5,773,827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E0F2A7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4,179,827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6DDC51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1,594,000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DFE34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C1F9474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5,773,827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28F08A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44C82E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- 4,211,173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647B32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- 42.17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7B014E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91F2E9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:rsidRPr="00BF0BA6" w14:paraId="2C3A0238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3AFA4C95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F58BD3B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A6056BF" w14:textId="77777777" w:rsidR="00475341" w:rsidRPr="00BF0BA6" w:rsidRDefault="00475341" w:rsidP="0069586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0BA6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ECE72E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20,430,955,000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76DAB0D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18,616,071,877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547D550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1,359,278,515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CF0B64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F4F769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19,975,350,392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4C44932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18,616,071,877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938B2AA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1,359,278,515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F2B2A1C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5FB1B83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19,975,350,392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D5B31EE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57.82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E9739EB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- 455,604,608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A95F0F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- 2.23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54B2D98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020FA96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5341" w14:paraId="656F795B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873DAE3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FA10751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FA26186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844D3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20,430,955,000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593E4D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18,616,071,877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5BFEBF8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1,359,278,515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CC625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E53D89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19,975,350,392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2765E6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18,616,071,877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321060A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1,359,278,515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95881D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37AF90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19,975,350,392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6FAFE059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57.82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493EA4A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- 455,604,608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33E765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- 2.23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E4F2793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DADF3D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:rsidRPr="00BF0BA6" w14:paraId="60C44258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008F8F80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E80C325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4CCB2B46" w14:textId="77777777" w:rsidR="00475341" w:rsidRPr="00BF0BA6" w:rsidRDefault="00475341" w:rsidP="0069586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0BA6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47F0B0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55,745,000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E96069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54,467,548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5F247921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1,277,000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47D0CA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F219B23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55,744,548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749920A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54,467,548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C745B14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1,277,000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6D6F91D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01FA846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55,744,548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19875DF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0.16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92DCDE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- 452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6D4242E8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20DAC81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19F8BD6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5341" w14:paraId="0AF44500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64320D3F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F33290A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8BA47D7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62C97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55,745,000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D7A33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54,467,548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189D255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1,277,000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FAD279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0D5525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55,744,548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2C4455E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54,467,548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EA613B9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1,277,000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44F5B4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36C852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55,744,548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053E3B3D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0.16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F733A7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- 452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29801D6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- 0.00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C8B579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8AB33EF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5341" w:rsidRPr="00BF0BA6" w14:paraId="2742ED2E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5807B710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B06C524" w14:textId="77777777" w:rsidR="00475341" w:rsidRPr="00BF0BA6" w:rsidRDefault="00475341" w:rsidP="0069586B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DC5D83D" w14:textId="77777777" w:rsidR="00475341" w:rsidRPr="00BF0BA6" w:rsidRDefault="00475341" w:rsidP="0069586B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F0BA6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054DA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221,413,000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8823540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206,756,535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7641A9B2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17,840,961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17FC83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33F0854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224,597,496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42F5714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206,756,535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72C8EE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17,840,961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374132E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710B9EF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224,597,496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47B9C0B8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0.65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C2323D7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3,184,496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B22D682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1.44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28C062D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0D5DB19" w14:textId="77777777" w:rsidR="00475341" w:rsidRPr="00BF0BA6" w:rsidRDefault="00475341" w:rsidP="0069586B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BF0BA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5341" w14:paraId="1E5BB78B" w14:textId="77777777" w:rsidTr="0069586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14:paraId="4D91BFCC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B77E264" w14:textId="77777777" w:rsidR="00475341" w:rsidRDefault="00475341" w:rsidP="0069586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135006D" w14:textId="77777777" w:rsidR="00475341" w:rsidRDefault="00475341" w:rsidP="0069586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C75F7C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5E373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221,413,000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799FFC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206,756,535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14:paraId="2AFB6050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17,840,961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AAA7C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F2E7B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224,597,496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2B02555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206,756,535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A94FD2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17,840,961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C0A1C1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90A21C3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224,597,496</w:t>
            </w:r>
          </w:p>
        </w:tc>
        <w:tc>
          <w:tcPr>
            <w:tcW w:w="797" w:type="dxa"/>
            <w:shd w:val="clear" w:color="auto" w:fill="auto"/>
            <w:vAlign w:val="center"/>
          </w:tcPr>
          <w:p w14:paraId="34BDF59B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0.65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68404E3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3,184,496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41BC608A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/>
                <w:noProof/>
                <w:spacing w:val="-6"/>
                <w:sz w:val="20"/>
              </w:rPr>
              <w:t>1.44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2D07382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1EC3937" w14:textId="77777777" w:rsidR="00475341" w:rsidRPr="00DC035C" w:rsidRDefault="00475341" w:rsidP="0069586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C75F7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1288E0AA" w14:textId="77777777" w:rsidR="00540A99" w:rsidRDefault="00540A99" w:rsidP="0083717B">
      <w:pPr>
        <w:ind w:right="414"/>
        <w:rPr>
          <w:rFonts w:eastAsia="標楷體"/>
          <w:sz w:val="22"/>
        </w:rPr>
      </w:pPr>
    </w:p>
    <w:sectPr w:rsidR="00540A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2C1EB" w14:textId="77777777" w:rsidR="00475341" w:rsidRDefault="00475341">
      <w:r>
        <w:separator/>
      </w:r>
    </w:p>
  </w:endnote>
  <w:endnote w:type="continuationSeparator" w:id="0">
    <w:p w14:paraId="5C5D03C2" w14:textId="77777777" w:rsidR="00475341" w:rsidRDefault="0047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8A24" w14:textId="005B33BD" w:rsidR="00A03F84" w:rsidRPr="00B34BBC" w:rsidRDefault="00B34BBC" w:rsidP="00B34BBC">
    <w:pPr>
      <w:pStyle w:val="a4"/>
      <w:jc w:val="center"/>
      <w:rPr>
        <w:rFonts w:ascii="標楷體" w:eastAsia="標楷體"/>
      </w:rPr>
    </w:pPr>
    <w:r w:rsidRPr="00B34BBC">
      <w:rPr>
        <w:rFonts w:ascii="標楷體" w:eastAsia="標楷體" w:hint="eastAsia"/>
      </w:rPr>
      <w:t>第 9-1-</w:t>
    </w:r>
    <w:r w:rsidRPr="00B34BBC">
      <w:rPr>
        <w:rFonts w:ascii="標楷體" w:eastAsia="標楷體"/>
      </w:rPr>
      <w:fldChar w:fldCharType="begin"/>
    </w:r>
    <w:r w:rsidRPr="00B34BBC">
      <w:rPr>
        <w:rFonts w:ascii="標楷體" w:eastAsia="標楷體"/>
      </w:rPr>
      <w:instrText xml:space="preserve"> </w:instrText>
    </w:r>
    <w:r w:rsidRPr="00B34BBC">
      <w:rPr>
        <w:rFonts w:ascii="標楷體" w:eastAsia="標楷體" w:hint="eastAsia"/>
      </w:rPr>
      <w:instrText>PAGE  \* MERGEFORMAT</w:instrText>
    </w:r>
    <w:r w:rsidRPr="00B34BBC">
      <w:rPr>
        <w:rFonts w:ascii="標楷體" w:eastAsia="標楷體"/>
      </w:rPr>
      <w:instrText xml:space="preserve"> </w:instrText>
    </w:r>
    <w:r w:rsidRPr="00B34BBC">
      <w:rPr>
        <w:rFonts w:ascii="標楷體" w:eastAsia="標楷體"/>
      </w:rPr>
      <w:fldChar w:fldCharType="separate"/>
    </w:r>
    <w:r w:rsidRPr="00B34BBC">
      <w:rPr>
        <w:rFonts w:ascii="標楷體" w:eastAsia="標楷體"/>
        <w:noProof/>
      </w:rPr>
      <w:t>1</w:t>
    </w:r>
    <w:r w:rsidRPr="00B34BBC">
      <w:rPr>
        <w:rFonts w:ascii="標楷體" w:eastAsia="標楷體"/>
      </w:rPr>
      <w:fldChar w:fldCharType="end"/>
    </w:r>
    <w:r w:rsidRPr="00B34BBC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91DA" w14:textId="6FCAA364" w:rsidR="00A03F84" w:rsidRPr="00B34BBC" w:rsidRDefault="00B34BBC" w:rsidP="00B34BBC">
    <w:pPr>
      <w:pStyle w:val="a4"/>
      <w:jc w:val="center"/>
      <w:rPr>
        <w:rFonts w:ascii="標楷體" w:eastAsia="標楷體"/>
      </w:rPr>
    </w:pPr>
    <w:r w:rsidRPr="00B34BBC">
      <w:rPr>
        <w:rFonts w:ascii="標楷體" w:eastAsia="標楷體" w:hint="eastAsia"/>
      </w:rPr>
      <w:t>第 9-1-</w:t>
    </w:r>
    <w:r w:rsidRPr="00B34BBC">
      <w:rPr>
        <w:rFonts w:ascii="標楷體" w:eastAsia="標楷體"/>
      </w:rPr>
      <w:fldChar w:fldCharType="begin"/>
    </w:r>
    <w:r w:rsidRPr="00B34BBC">
      <w:rPr>
        <w:rFonts w:ascii="標楷體" w:eastAsia="標楷體"/>
      </w:rPr>
      <w:instrText xml:space="preserve"> </w:instrText>
    </w:r>
    <w:r w:rsidRPr="00B34BBC">
      <w:rPr>
        <w:rFonts w:ascii="標楷體" w:eastAsia="標楷體" w:hint="eastAsia"/>
      </w:rPr>
      <w:instrText>PAGE  \* MERGEFORMAT</w:instrText>
    </w:r>
    <w:r w:rsidRPr="00B34BBC">
      <w:rPr>
        <w:rFonts w:ascii="標楷體" w:eastAsia="標楷體"/>
      </w:rPr>
      <w:instrText xml:space="preserve"> </w:instrText>
    </w:r>
    <w:r w:rsidRPr="00B34BBC">
      <w:rPr>
        <w:rFonts w:ascii="標楷體" w:eastAsia="標楷體"/>
      </w:rPr>
      <w:fldChar w:fldCharType="separate"/>
    </w:r>
    <w:r w:rsidRPr="00B34BBC">
      <w:rPr>
        <w:rFonts w:ascii="標楷體" w:eastAsia="標楷體"/>
        <w:noProof/>
      </w:rPr>
      <w:t>1</w:t>
    </w:r>
    <w:r w:rsidRPr="00B34BBC">
      <w:rPr>
        <w:rFonts w:ascii="標楷體" w:eastAsia="標楷體"/>
      </w:rPr>
      <w:fldChar w:fldCharType="end"/>
    </w:r>
    <w:r w:rsidRPr="00B34BBC">
      <w:rPr>
        <w:rFonts w:ascii="標楷體" w:eastAsia="標楷體" w:hint="eastAsia"/>
      </w:rPr>
      <w:t xml:space="preserve"> 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B35E8" w14:textId="0248898A" w:rsidR="00A03F84" w:rsidRPr="00B34BBC" w:rsidRDefault="00B34BBC" w:rsidP="00B34BBC">
    <w:pPr>
      <w:pStyle w:val="a4"/>
      <w:jc w:val="center"/>
      <w:rPr>
        <w:rFonts w:ascii="標楷體" w:eastAsia="標楷體"/>
      </w:rPr>
    </w:pPr>
    <w:r w:rsidRPr="00B34BBC">
      <w:rPr>
        <w:rFonts w:ascii="標楷體" w:eastAsia="標楷體" w:hint="eastAsia"/>
      </w:rPr>
      <w:t>第 9-1-</w:t>
    </w:r>
    <w:r w:rsidRPr="00B34BBC">
      <w:rPr>
        <w:rFonts w:ascii="標楷體" w:eastAsia="標楷體"/>
      </w:rPr>
      <w:fldChar w:fldCharType="begin"/>
    </w:r>
    <w:r w:rsidRPr="00B34BBC">
      <w:rPr>
        <w:rFonts w:ascii="標楷體" w:eastAsia="標楷體"/>
      </w:rPr>
      <w:instrText xml:space="preserve"> </w:instrText>
    </w:r>
    <w:r w:rsidRPr="00B34BBC">
      <w:rPr>
        <w:rFonts w:ascii="標楷體" w:eastAsia="標楷體" w:hint="eastAsia"/>
      </w:rPr>
      <w:instrText>PAGE  \* MERGEFORMAT</w:instrText>
    </w:r>
    <w:r w:rsidRPr="00B34BBC">
      <w:rPr>
        <w:rFonts w:ascii="標楷體" w:eastAsia="標楷體"/>
      </w:rPr>
      <w:instrText xml:space="preserve"> </w:instrText>
    </w:r>
    <w:r w:rsidRPr="00B34BBC">
      <w:rPr>
        <w:rFonts w:ascii="標楷體" w:eastAsia="標楷體"/>
      </w:rPr>
      <w:fldChar w:fldCharType="separate"/>
    </w:r>
    <w:r w:rsidRPr="00B34BBC">
      <w:rPr>
        <w:rFonts w:ascii="標楷體" w:eastAsia="標楷體"/>
        <w:noProof/>
      </w:rPr>
      <w:t>1</w:t>
    </w:r>
    <w:r w:rsidRPr="00B34BBC">
      <w:rPr>
        <w:rFonts w:ascii="標楷體" w:eastAsia="標楷體"/>
      </w:rPr>
      <w:fldChar w:fldCharType="end"/>
    </w:r>
    <w:r w:rsidRPr="00B34BBC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FA4D6" w14:textId="77777777" w:rsidR="00475341" w:rsidRDefault="00475341">
      <w:r>
        <w:separator/>
      </w:r>
    </w:p>
  </w:footnote>
  <w:footnote w:type="continuationSeparator" w:id="0">
    <w:p w14:paraId="5E48088A" w14:textId="77777777" w:rsidR="00475341" w:rsidRDefault="00475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0F0B3" w14:textId="77777777" w:rsidR="00A03F84" w:rsidRDefault="00A03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7F97A" w14:textId="705332A1" w:rsidR="009805FE" w:rsidRDefault="00540A99">
    <w:pPr>
      <w:pStyle w:val="a3"/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A03F84" w:rsidRPr="00A03F8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A03F84" w:rsidRPr="00A03F84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A03F84" w:rsidRPr="00A03F84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06E70" w14:textId="77777777" w:rsidR="00A03F84" w:rsidRPr="00BF75E2" w:rsidRDefault="00A03F84" w:rsidP="00A03F84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BF75E2">
      <w:rPr>
        <w:rFonts w:ascii="標楷體" w:eastAsia="標楷體" w:hint="eastAsia"/>
        <w:b/>
        <w:spacing w:val="60"/>
        <w:sz w:val="32"/>
        <w:u w:val="single"/>
      </w:rPr>
      <w:t>玖</w:t>
    </w:r>
    <w:r w:rsidRPr="00BF75E2"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Pr="00BF75E2">
      <w:rPr>
        <w:rFonts w:ascii="標楷體" w:eastAsia="標楷體" w:hint="eastAsia"/>
        <w:b/>
        <w:spacing w:val="60"/>
        <w:sz w:val="32"/>
        <w:u w:val="single"/>
      </w:rPr>
      <w:t>歲入來源別決算審定總表</w:t>
    </w:r>
  </w:p>
  <w:p w14:paraId="6759AF9A" w14:textId="060D5383" w:rsidR="00A03F84" w:rsidRDefault="00A03F84" w:rsidP="00A03F84">
    <w:pPr>
      <w:pStyle w:val="a3"/>
      <w:jc w:val="center"/>
      <w:rPr>
        <w:b/>
        <w:sz w:val="32"/>
      </w:rPr>
    </w:pPr>
    <w:r w:rsidRPr="0043637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436372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436372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u w:val="single"/>
      </w:rPr>
      <w:t>總決算歲入來源別決算審定總表</w:t>
    </w:r>
  </w:p>
  <w:p w14:paraId="4078711F" w14:textId="1EEFC0B4" w:rsidR="009805FE" w:rsidRPr="00A03F84" w:rsidRDefault="009805FE" w:rsidP="00A03F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341"/>
    <w:rsid w:val="0004623B"/>
    <w:rsid w:val="00101AB3"/>
    <w:rsid w:val="001D7125"/>
    <w:rsid w:val="00370633"/>
    <w:rsid w:val="00463DA5"/>
    <w:rsid w:val="00475341"/>
    <w:rsid w:val="00511EB6"/>
    <w:rsid w:val="00525367"/>
    <w:rsid w:val="00540A99"/>
    <w:rsid w:val="005503C0"/>
    <w:rsid w:val="006F4C30"/>
    <w:rsid w:val="0083717B"/>
    <w:rsid w:val="009805FE"/>
    <w:rsid w:val="00A03F84"/>
    <w:rsid w:val="00AB03D5"/>
    <w:rsid w:val="00B34BBC"/>
    <w:rsid w:val="00B83C7F"/>
    <w:rsid w:val="00BF75E2"/>
    <w:rsid w:val="00C52404"/>
    <w:rsid w:val="00CE054C"/>
    <w:rsid w:val="00CE4379"/>
    <w:rsid w:val="00DB4570"/>
    <w:rsid w:val="00DC035C"/>
    <w:rsid w:val="00E034BD"/>
    <w:rsid w:val="00E1394B"/>
    <w:rsid w:val="00EF0671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20ADD33"/>
  <w15:chartTrackingRefBased/>
  <w15:docId w15:val="{2FE06766-9993-47F4-A6B5-AD233257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Nz3yGbYdb7EESC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uNz3yGbYdb7EESC歲入來源別決算審定表</Template>
  <TotalTime>2</TotalTime>
  <Pages>1</Pages>
  <Words>698</Words>
  <Characters>2905</Characters>
  <Application>Microsoft Office Word</Application>
  <DocSecurity>0</DocSecurity>
  <Lines>24</Lines>
  <Paragraphs>7</Paragraphs>
  <ScaleCrop>false</ScaleCrop>
  <Company>N.A.O.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何宜樺</dc:creator>
  <cp:keywords/>
  <cp:lastModifiedBy>張簡稜剛</cp:lastModifiedBy>
  <cp:revision>4</cp:revision>
  <dcterms:created xsi:type="dcterms:W3CDTF">2026-05-30T01:59:00Z</dcterms:created>
  <dcterms:modified xsi:type="dcterms:W3CDTF">2026-06-29T02:39:00Z</dcterms:modified>
</cp:coreProperties>
</file>