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9F127" w14:textId="77777777" w:rsidR="005655D2" w:rsidRDefault="005655D2" w:rsidP="005655D2">
      <w:pPr>
        <w:pStyle w:val="a3"/>
        <w:spacing w:line="320" w:lineRule="exact"/>
        <w:ind w:rightChars="117" w:right="281" w:firstLine="480"/>
        <w:rPr>
          <w:rFonts w:hAnsi="標楷體"/>
        </w:rPr>
      </w:pPr>
      <w:r w:rsidRPr="00B26F66">
        <w:rPr>
          <w:rFonts w:hAnsi="標楷體" w:hint="eastAsia"/>
        </w:rPr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102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2092"/>
        <w:gridCol w:w="2092"/>
        <w:gridCol w:w="2092"/>
        <w:gridCol w:w="2092"/>
        <w:gridCol w:w="2099"/>
        <w:gridCol w:w="2099"/>
        <w:gridCol w:w="2099"/>
        <w:gridCol w:w="2099"/>
        <w:gridCol w:w="2099"/>
      </w:tblGrid>
      <w:tr w:rsidR="005655D2" w:rsidRPr="00A865D5" w14:paraId="361A77B4" w14:textId="77777777" w:rsidTr="000E37ED">
        <w:trPr>
          <w:cantSplit/>
          <w:trHeight w:hRule="exact" w:val="680"/>
        </w:trPr>
        <w:tc>
          <w:tcPr>
            <w:tcW w:w="2160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35853A36" w14:textId="77777777" w:rsidR="005655D2" w:rsidRPr="00A865D5" w:rsidRDefault="005655D2" w:rsidP="000E37ED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14:paraId="531709AD" w14:textId="77777777" w:rsidR="005655D2" w:rsidRPr="00A865D5" w:rsidRDefault="005655D2" w:rsidP="000E37ED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35DB0671" w14:textId="77777777" w:rsidR="005655D2" w:rsidRPr="008F26EA" w:rsidRDefault="005655D2" w:rsidP="000E37ED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縣議會主管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2E92F9AA" w14:textId="77777777" w:rsidR="005655D2" w:rsidRPr="008F26EA" w:rsidRDefault="005655D2" w:rsidP="000E37ED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縣政府主管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5780B5B7" w14:textId="77777777" w:rsidR="005655D2" w:rsidRPr="008F26EA" w:rsidRDefault="005655D2" w:rsidP="000E37ED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民政處主管</w:t>
            </w:r>
          </w:p>
        </w:tc>
        <w:tc>
          <w:tcPr>
            <w:tcW w:w="20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FC807D7" w14:textId="77777777" w:rsidR="005655D2" w:rsidRPr="008F26EA" w:rsidRDefault="005655D2" w:rsidP="000E37ED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教育處主管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37E1C58E" w14:textId="77777777" w:rsidR="005655D2" w:rsidRPr="008F26EA" w:rsidRDefault="005655D2" w:rsidP="000E37ED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花蓮縣文化局主管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6B64BB90" w14:textId="77777777" w:rsidR="005655D2" w:rsidRPr="008F26EA" w:rsidRDefault="005655D2" w:rsidP="000E37ED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農業處主管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127C817F" w14:textId="77777777" w:rsidR="005655D2" w:rsidRPr="008F26EA" w:rsidRDefault="005655D2" w:rsidP="000E37ED">
            <w:pPr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地政處主管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4D80941E" w14:textId="77777777" w:rsidR="005655D2" w:rsidRPr="00D41E13" w:rsidRDefault="005655D2" w:rsidP="000E37ED">
            <w:pPr>
              <w:ind w:right="1"/>
              <w:jc w:val="distribute"/>
              <w:rPr>
                <w:rFonts w:ascii="標楷體" w:eastAsia="標楷體" w:hAnsi="標楷體"/>
                <w:spacing w:val="-18"/>
                <w:szCs w:val="24"/>
              </w:rPr>
            </w:pPr>
            <w:r w:rsidRPr="00D41E13">
              <w:rPr>
                <w:rFonts w:ascii="標楷體" w:eastAsia="標楷體" w:hAnsi="標楷體" w:hint="eastAsia"/>
                <w:spacing w:val="-18"/>
                <w:szCs w:val="24"/>
              </w:rPr>
              <w:t>花蓮縣地方稅務局主管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58BF1877" w14:textId="77777777" w:rsidR="005655D2" w:rsidRPr="008F26EA" w:rsidRDefault="005655D2" w:rsidP="000E37ED">
            <w:pPr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花蓮縣警察局主管</w:t>
            </w:r>
          </w:p>
        </w:tc>
      </w:tr>
      <w:tr w:rsidR="00935B9F" w:rsidRPr="005E592F" w14:paraId="6D6F5D46" w14:textId="77777777" w:rsidTr="00F6381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71"/>
        </w:trPr>
        <w:tc>
          <w:tcPr>
            <w:tcW w:w="2160" w:type="dxa"/>
            <w:shd w:val="clear" w:color="auto" w:fill="auto"/>
            <w:vAlign w:val="center"/>
          </w:tcPr>
          <w:p w14:paraId="306F1280" w14:textId="6AC8B79F" w:rsidR="00935B9F" w:rsidRPr="005E592F" w:rsidRDefault="00935B9F" w:rsidP="00935B9F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202B35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02597BC" w14:textId="77777777" w:rsidR="00935B9F" w:rsidRPr="005E592F" w:rsidRDefault="00935B9F" w:rsidP="00935B9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5E592F">
              <w:rPr>
                <w:rFonts w:ascii="新細明體" w:hAnsi="新細明體"/>
                <w:b/>
                <w:noProof/>
                <w:sz w:val="20"/>
              </w:rPr>
              <w:t>281,698,289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D3ADBF8" w14:textId="77777777" w:rsidR="00935B9F" w:rsidRPr="005E592F" w:rsidRDefault="00935B9F" w:rsidP="00935B9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5E592F">
              <w:rPr>
                <w:rFonts w:ascii="新細明體" w:hAnsi="新細明體"/>
                <w:b/>
                <w:noProof/>
                <w:sz w:val="20"/>
              </w:rPr>
              <w:t>17,926,372,944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615764F" w14:textId="77777777" w:rsidR="00935B9F" w:rsidRPr="005E592F" w:rsidRDefault="00935B9F" w:rsidP="00935B9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5E592F">
              <w:rPr>
                <w:rFonts w:ascii="新細明體" w:hAnsi="新細明體"/>
                <w:b/>
                <w:noProof/>
                <w:sz w:val="20"/>
              </w:rPr>
              <w:t>157,526,806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0689DE6" w14:textId="77777777" w:rsidR="00935B9F" w:rsidRPr="005E592F" w:rsidRDefault="00935B9F" w:rsidP="00935B9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5E592F">
              <w:rPr>
                <w:rFonts w:ascii="新細明體" w:hAnsi="新細明體"/>
                <w:b/>
                <w:noProof/>
                <w:sz w:val="20"/>
              </w:rPr>
              <w:t>39,916,256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87E5B4C" w14:textId="77777777" w:rsidR="00935B9F" w:rsidRPr="005E592F" w:rsidRDefault="00935B9F" w:rsidP="00935B9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5E592F">
              <w:rPr>
                <w:rFonts w:ascii="新細明體" w:hAnsi="新細明體"/>
                <w:b/>
                <w:noProof/>
                <w:sz w:val="20"/>
              </w:rPr>
              <w:t>433,387,583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28124CF" w14:textId="77777777" w:rsidR="00935B9F" w:rsidRPr="005E592F" w:rsidRDefault="00935B9F" w:rsidP="00935B9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5E592F">
              <w:rPr>
                <w:rFonts w:ascii="新細明體" w:hAnsi="新細明體"/>
                <w:b/>
                <w:noProof/>
                <w:sz w:val="20"/>
              </w:rPr>
              <w:t>109,148,378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F6E0DDC" w14:textId="77777777" w:rsidR="00935B9F" w:rsidRPr="005E592F" w:rsidRDefault="00935B9F" w:rsidP="00935B9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5E592F">
              <w:rPr>
                <w:rFonts w:ascii="新細明體" w:hAnsi="新細明體"/>
                <w:b/>
                <w:noProof/>
                <w:sz w:val="20"/>
              </w:rPr>
              <w:t>211,509,925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C16AA15" w14:textId="77777777" w:rsidR="00935B9F" w:rsidRPr="005E592F" w:rsidRDefault="00935B9F" w:rsidP="00935B9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5E592F">
              <w:rPr>
                <w:rFonts w:ascii="新細明體" w:hAnsi="新細明體"/>
                <w:b/>
                <w:noProof/>
                <w:sz w:val="20"/>
              </w:rPr>
              <w:t>186,502,048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C87B674" w14:textId="77777777" w:rsidR="00935B9F" w:rsidRPr="005E592F" w:rsidRDefault="00935B9F" w:rsidP="00935B9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5E592F">
              <w:rPr>
                <w:rFonts w:ascii="新細明體" w:hAnsi="新細明體"/>
                <w:b/>
                <w:noProof/>
                <w:sz w:val="20"/>
              </w:rPr>
              <w:t>2,112,264,527</w:t>
            </w:r>
          </w:p>
        </w:tc>
      </w:tr>
      <w:tr w:rsidR="00935B9F" w:rsidRPr="005E592F" w14:paraId="0027728B" w14:textId="77777777" w:rsidTr="00F6381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71"/>
        </w:trPr>
        <w:tc>
          <w:tcPr>
            <w:tcW w:w="2160" w:type="dxa"/>
            <w:shd w:val="clear" w:color="auto" w:fill="auto"/>
            <w:vAlign w:val="center"/>
          </w:tcPr>
          <w:p w14:paraId="645A3E2A" w14:textId="7D67E915" w:rsidR="00935B9F" w:rsidRPr="005E592F" w:rsidRDefault="00935B9F" w:rsidP="00935B9F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202B35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50FB549" w14:textId="77777777" w:rsidR="00935B9F" w:rsidRPr="005E592F" w:rsidRDefault="00935B9F" w:rsidP="00935B9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5E592F">
              <w:rPr>
                <w:rFonts w:ascii="新細明體" w:hAnsi="新細明體"/>
                <w:b/>
                <w:noProof/>
                <w:sz w:val="20"/>
              </w:rPr>
              <w:t>274,721,950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6AA9E2A" w14:textId="77777777" w:rsidR="00935B9F" w:rsidRPr="005E592F" w:rsidRDefault="00935B9F" w:rsidP="00935B9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5E592F">
              <w:rPr>
                <w:rFonts w:ascii="新細明體" w:hAnsi="新細明體"/>
                <w:b/>
                <w:noProof/>
                <w:sz w:val="20"/>
              </w:rPr>
              <w:t>14,315,981,031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A8299C9" w14:textId="77777777" w:rsidR="00935B9F" w:rsidRPr="005E592F" w:rsidRDefault="00935B9F" w:rsidP="00935B9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5E592F">
              <w:rPr>
                <w:rFonts w:ascii="新細明體" w:hAnsi="新細明體"/>
                <w:b/>
                <w:noProof/>
                <w:sz w:val="20"/>
              </w:rPr>
              <w:t>156,013,463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F52767B" w14:textId="77777777" w:rsidR="00935B9F" w:rsidRPr="005E592F" w:rsidRDefault="00935B9F" w:rsidP="00935B9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5E592F">
              <w:rPr>
                <w:rFonts w:ascii="新細明體" w:hAnsi="新細明體"/>
                <w:b/>
                <w:noProof/>
                <w:sz w:val="20"/>
              </w:rPr>
              <w:t>37,675,874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9982AF2" w14:textId="77777777" w:rsidR="00935B9F" w:rsidRPr="005E592F" w:rsidRDefault="00935B9F" w:rsidP="00935B9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5E592F">
              <w:rPr>
                <w:rFonts w:ascii="新細明體" w:hAnsi="新細明體"/>
                <w:b/>
                <w:noProof/>
                <w:sz w:val="20"/>
              </w:rPr>
              <w:t>269,198,126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DB44CB9" w14:textId="77777777" w:rsidR="00935B9F" w:rsidRPr="005E592F" w:rsidRDefault="00935B9F" w:rsidP="00935B9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5E592F">
              <w:rPr>
                <w:rFonts w:ascii="新細明體" w:hAnsi="新細明體"/>
                <w:b/>
                <w:noProof/>
                <w:sz w:val="20"/>
              </w:rPr>
              <w:t>105,460,165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8F021A3" w14:textId="77777777" w:rsidR="00935B9F" w:rsidRPr="005E592F" w:rsidRDefault="00935B9F" w:rsidP="00935B9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5E592F">
              <w:rPr>
                <w:rFonts w:ascii="新細明體" w:hAnsi="新細明體"/>
                <w:b/>
                <w:noProof/>
                <w:sz w:val="20"/>
              </w:rPr>
              <w:t>203,271,748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F47282E" w14:textId="77777777" w:rsidR="00935B9F" w:rsidRPr="005E592F" w:rsidRDefault="00935B9F" w:rsidP="00935B9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5E592F">
              <w:rPr>
                <w:rFonts w:ascii="新細明體" w:hAnsi="新細明體"/>
                <w:b/>
                <w:noProof/>
                <w:sz w:val="20"/>
              </w:rPr>
              <w:t>163,723,433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7DD4EDD" w14:textId="77777777" w:rsidR="00935B9F" w:rsidRPr="005E592F" w:rsidRDefault="00935B9F" w:rsidP="00935B9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5E592F">
              <w:rPr>
                <w:rFonts w:ascii="新細明體" w:hAnsi="新細明體"/>
                <w:b/>
                <w:noProof/>
                <w:sz w:val="20"/>
              </w:rPr>
              <w:t>1,950,275,657</w:t>
            </w:r>
          </w:p>
        </w:tc>
      </w:tr>
      <w:tr w:rsidR="00935B9F" w:rsidRPr="000751B1" w14:paraId="7B1A80FF" w14:textId="77777777" w:rsidTr="00F6381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71"/>
        </w:trPr>
        <w:tc>
          <w:tcPr>
            <w:tcW w:w="2160" w:type="dxa"/>
            <w:shd w:val="clear" w:color="auto" w:fill="auto"/>
            <w:vAlign w:val="center"/>
          </w:tcPr>
          <w:p w14:paraId="0461F486" w14:textId="56C1E620" w:rsidR="00935B9F" w:rsidRPr="000751B1" w:rsidRDefault="00935B9F" w:rsidP="00935B9F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A1270"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  <w:t>1.</w:t>
            </w:r>
            <w:r w:rsidRPr="00935B9F">
              <w:rPr>
                <w:rFonts w:ascii="標楷體" w:eastAsia="標楷體" w:hAnsi="標楷體"/>
                <w:noProof/>
                <w:spacing w:val="300"/>
                <w:kern w:val="0"/>
                <w:sz w:val="20"/>
                <w:szCs w:val="20"/>
                <w:fitText w:val="1800" w:id="-434984959"/>
              </w:rPr>
              <w:t>人事</w:t>
            </w:r>
            <w:r w:rsidRPr="00935B9F">
              <w:rPr>
                <w:rFonts w:ascii="標楷體" w:eastAsia="標楷體" w:hAnsi="標楷體"/>
                <w:noProof/>
                <w:kern w:val="0"/>
                <w:sz w:val="20"/>
                <w:szCs w:val="20"/>
                <w:fitText w:val="1800" w:id="-434984959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CEE6ABC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162,337,199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1817D09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719,056,144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FA68195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120,003,434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1C61DA0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7,698,069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86B5D91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44,598,475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9F1405E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35,952,569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73F34EE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180,770,419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EDE860B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115,326,360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9C9504E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1,741,161,592</w:t>
            </w:r>
          </w:p>
        </w:tc>
      </w:tr>
      <w:tr w:rsidR="00935B9F" w:rsidRPr="000751B1" w14:paraId="220C4D6B" w14:textId="77777777" w:rsidTr="00F6381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71"/>
        </w:trPr>
        <w:tc>
          <w:tcPr>
            <w:tcW w:w="2160" w:type="dxa"/>
            <w:shd w:val="clear" w:color="auto" w:fill="auto"/>
            <w:vAlign w:val="center"/>
          </w:tcPr>
          <w:p w14:paraId="42D3AD79" w14:textId="72022082" w:rsidR="00935B9F" w:rsidRPr="000751B1" w:rsidRDefault="00935B9F" w:rsidP="00935B9F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A1270"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  <w:t>2.</w:t>
            </w:r>
            <w:r w:rsidRPr="00935B9F">
              <w:rPr>
                <w:rFonts w:ascii="標楷體" w:eastAsia="標楷體" w:hAnsi="標楷體"/>
                <w:noProof/>
                <w:spacing w:val="300"/>
                <w:kern w:val="0"/>
                <w:sz w:val="20"/>
                <w:szCs w:val="20"/>
                <w:fitText w:val="1800" w:id="-434984958"/>
              </w:rPr>
              <w:t>業務</w:t>
            </w:r>
            <w:r w:rsidRPr="00935B9F">
              <w:rPr>
                <w:rFonts w:ascii="標楷體" w:eastAsia="標楷體" w:hAnsi="標楷體"/>
                <w:noProof/>
                <w:kern w:val="0"/>
                <w:sz w:val="20"/>
                <w:szCs w:val="20"/>
                <w:fitText w:val="1800" w:id="-434984958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DB2D818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111,850,751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118E217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1,687,051,266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2A6703D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35,890,029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62C8C82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29,618,005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617217B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149,529,965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06C45C0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64,947,995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4BC96F6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22,217,329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1F84EC2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48,119,100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DF2434B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198,715,867</w:t>
            </w:r>
          </w:p>
        </w:tc>
      </w:tr>
      <w:tr w:rsidR="00935B9F" w:rsidRPr="000751B1" w14:paraId="2FF13368" w14:textId="77777777" w:rsidTr="00F6381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71"/>
        </w:trPr>
        <w:tc>
          <w:tcPr>
            <w:tcW w:w="2160" w:type="dxa"/>
            <w:shd w:val="clear" w:color="auto" w:fill="auto"/>
            <w:vAlign w:val="center"/>
          </w:tcPr>
          <w:p w14:paraId="4D02CC0D" w14:textId="39582C19" w:rsidR="00935B9F" w:rsidRPr="000751B1" w:rsidRDefault="00935B9F" w:rsidP="00935B9F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A1270"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  <w:t>3.</w:t>
            </w:r>
            <w:r w:rsidRPr="00935B9F">
              <w:rPr>
                <w:rFonts w:ascii="標楷體" w:eastAsia="標楷體" w:hAnsi="標楷體"/>
                <w:noProof/>
                <w:spacing w:val="166"/>
                <w:kern w:val="0"/>
                <w:sz w:val="20"/>
                <w:szCs w:val="20"/>
                <w:fitText w:val="1800" w:id="-434984957"/>
              </w:rPr>
              <w:t>獎補助</w:t>
            </w:r>
            <w:r w:rsidRPr="00935B9F">
              <w:rPr>
                <w:rFonts w:ascii="標楷體" w:eastAsia="標楷體" w:hAnsi="標楷體"/>
                <w:noProof/>
                <w:spacing w:val="2"/>
                <w:kern w:val="0"/>
                <w:sz w:val="20"/>
                <w:szCs w:val="20"/>
                <w:fitText w:val="1800" w:id="-434984957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F5AE1D1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534,000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C95F99F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11,789,642,365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0963BC8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120,000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E80142B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359,800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292650E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75,069,686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53B883D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4,559,601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7E66C8E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284,000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DDF645A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277,973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E19D445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10,398,198</w:t>
            </w:r>
          </w:p>
        </w:tc>
      </w:tr>
      <w:tr w:rsidR="00935B9F" w:rsidRPr="000751B1" w14:paraId="340B96B1" w14:textId="77777777" w:rsidTr="00F6381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71"/>
        </w:trPr>
        <w:tc>
          <w:tcPr>
            <w:tcW w:w="2160" w:type="dxa"/>
            <w:shd w:val="clear" w:color="auto" w:fill="auto"/>
            <w:vAlign w:val="center"/>
          </w:tcPr>
          <w:p w14:paraId="534DFC8A" w14:textId="561CBA55" w:rsidR="00935B9F" w:rsidRPr="000751B1" w:rsidRDefault="00935B9F" w:rsidP="00935B9F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A1270"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  <w:t>4.</w:t>
            </w:r>
            <w:r w:rsidRPr="00935B9F">
              <w:rPr>
                <w:rFonts w:ascii="標楷體" w:eastAsia="標楷體" w:hAnsi="標楷體"/>
                <w:noProof/>
                <w:spacing w:val="300"/>
                <w:kern w:val="0"/>
                <w:sz w:val="20"/>
                <w:szCs w:val="20"/>
                <w:fitText w:val="1800" w:id="-434984956"/>
              </w:rPr>
              <w:t>債務</w:t>
            </w:r>
            <w:r w:rsidRPr="00935B9F">
              <w:rPr>
                <w:rFonts w:ascii="標楷體" w:eastAsia="標楷體" w:hAnsi="標楷體"/>
                <w:noProof/>
                <w:kern w:val="0"/>
                <w:sz w:val="20"/>
                <w:szCs w:val="20"/>
                <w:fitText w:val="1800" w:id="-434984956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1DE1937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07A4013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120,231,256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CF904BA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83715BC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4498FB0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51A03DD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2132694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3BBC7D2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5ED84C6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35B9F" w:rsidRPr="005E592F" w14:paraId="7DD3314B" w14:textId="77777777" w:rsidTr="00F6381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71"/>
        </w:trPr>
        <w:tc>
          <w:tcPr>
            <w:tcW w:w="2160" w:type="dxa"/>
            <w:shd w:val="clear" w:color="auto" w:fill="auto"/>
            <w:vAlign w:val="center"/>
          </w:tcPr>
          <w:p w14:paraId="3BA0DA65" w14:textId="5972372D" w:rsidR="00935B9F" w:rsidRPr="005E592F" w:rsidRDefault="00935B9F" w:rsidP="00935B9F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202B35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4E72338" w14:textId="77777777" w:rsidR="00935B9F" w:rsidRPr="005E592F" w:rsidRDefault="00935B9F" w:rsidP="00935B9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5E592F">
              <w:rPr>
                <w:rFonts w:ascii="新細明體" w:hAnsi="新細明體"/>
                <w:b/>
                <w:noProof/>
                <w:sz w:val="20"/>
              </w:rPr>
              <w:t>6,976,339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23EDC9B" w14:textId="77777777" w:rsidR="00935B9F" w:rsidRPr="005E592F" w:rsidRDefault="00935B9F" w:rsidP="00935B9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5E592F">
              <w:rPr>
                <w:rFonts w:ascii="新細明體" w:hAnsi="新細明體"/>
                <w:b/>
                <w:noProof/>
                <w:sz w:val="20"/>
              </w:rPr>
              <w:t>3,610,391,913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0A2082A" w14:textId="77777777" w:rsidR="00935B9F" w:rsidRPr="005E592F" w:rsidRDefault="00935B9F" w:rsidP="00935B9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5E592F">
              <w:rPr>
                <w:rFonts w:ascii="新細明體" w:hAnsi="新細明體"/>
                <w:b/>
                <w:noProof/>
                <w:sz w:val="20"/>
              </w:rPr>
              <w:t>1,513,343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32015A3" w14:textId="77777777" w:rsidR="00935B9F" w:rsidRPr="005E592F" w:rsidRDefault="00935B9F" w:rsidP="00935B9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5E592F">
              <w:rPr>
                <w:rFonts w:ascii="新細明體" w:hAnsi="新細明體"/>
                <w:b/>
                <w:noProof/>
                <w:sz w:val="20"/>
              </w:rPr>
              <w:t>2,240,382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0EAFB03" w14:textId="77777777" w:rsidR="00935B9F" w:rsidRPr="005E592F" w:rsidRDefault="00935B9F" w:rsidP="00935B9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5E592F">
              <w:rPr>
                <w:rFonts w:ascii="新細明體" w:hAnsi="新細明體"/>
                <w:b/>
                <w:noProof/>
                <w:sz w:val="20"/>
              </w:rPr>
              <w:t>164,189,457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1AC720A" w14:textId="77777777" w:rsidR="00935B9F" w:rsidRPr="005E592F" w:rsidRDefault="00935B9F" w:rsidP="00935B9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5E592F">
              <w:rPr>
                <w:rFonts w:ascii="新細明體" w:hAnsi="新細明體"/>
                <w:b/>
                <w:noProof/>
                <w:sz w:val="20"/>
              </w:rPr>
              <w:t>3,688,213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F9FBC35" w14:textId="77777777" w:rsidR="00935B9F" w:rsidRPr="005E592F" w:rsidRDefault="00935B9F" w:rsidP="00935B9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5E592F">
              <w:rPr>
                <w:rFonts w:ascii="新細明體" w:hAnsi="新細明體"/>
                <w:b/>
                <w:noProof/>
                <w:sz w:val="20"/>
              </w:rPr>
              <w:t>8,238,177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E03F72C" w14:textId="77777777" w:rsidR="00935B9F" w:rsidRPr="005E592F" w:rsidRDefault="00935B9F" w:rsidP="00935B9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5E592F">
              <w:rPr>
                <w:rFonts w:ascii="新細明體" w:hAnsi="新細明體"/>
                <w:b/>
                <w:noProof/>
                <w:sz w:val="20"/>
              </w:rPr>
              <w:t>22,778,615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92E3C7B" w14:textId="77777777" w:rsidR="00935B9F" w:rsidRPr="005E592F" w:rsidRDefault="00935B9F" w:rsidP="00935B9F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5E592F">
              <w:rPr>
                <w:rFonts w:ascii="新細明體" w:hAnsi="新細明體"/>
                <w:b/>
                <w:noProof/>
                <w:sz w:val="20"/>
              </w:rPr>
              <w:t>161,988,870</w:t>
            </w:r>
          </w:p>
        </w:tc>
      </w:tr>
      <w:tr w:rsidR="00935B9F" w:rsidRPr="000751B1" w14:paraId="6F705366" w14:textId="77777777" w:rsidTr="00F6381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71"/>
        </w:trPr>
        <w:tc>
          <w:tcPr>
            <w:tcW w:w="2160" w:type="dxa"/>
            <w:shd w:val="clear" w:color="auto" w:fill="auto"/>
            <w:vAlign w:val="center"/>
          </w:tcPr>
          <w:p w14:paraId="2A16F8C4" w14:textId="718E78A6" w:rsidR="00935B9F" w:rsidRPr="000751B1" w:rsidRDefault="00935B9F" w:rsidP="00935B9F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A1270"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  <w:t>1.</w:t>
            </w:r>
            <w:r w:rsidRPr="00935B9F">
              <w:rPr>
                <w:rFonts w:ascii="標楷體" w:eastAsia="標楷體" w:hAnsi="標楷體"/>
                <w:noProof/>
                <w:spacing w:val="300"/>
                <w:kern w:val="0"/>
                <w:sz w:val="20"/>
                <w:szCs w:val="20"/>
                <w:fitText w:val="1800" w:id="-434984955"/>
              </w:rPr>
              <w:t>人事</w:t>
            </w:r>
            <w:r w:rsidRPr="00935B9F">
              <w:rPr>
                <w:rFonts w:ascii="標楷體" w:eastAsia="標楷體" w:hAnsi="標楷體"/>
                <w:noProof/>
                <w:kern w:val="0"/>
                <w:sz w:val="20"/>
                <w:szCs w:val="20"/>
                <w:fitText w:val="1800" w:id="-434984955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E524E0B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688E9D7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D7FC1E3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93DE0B3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5E23EEB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3949C01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731BC03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A069D47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ACC6CA1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35B9F" w:rsidRPr="000751B1" w14:paraId="5ED23892" w14:textId="77777777" w:rsidTr="00F6381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71"/>
        </w:trPr>
        <w:tc>
          <w:tcPr>
            <w:tcW w:w="2160" w:type="dxa"/>
            <w:shd w:val="clear" w:color="auto" w:fill="auto"/>
            <w:vAlign w:val="center"/>
          </w:tcPr>
          <w:p w14:paraId="433C5402" w14:textId="73A2E6E9" w:rsidR="00935B9F" w:rsidRPr="000751B1" w:rsidRDefault="00935B9F" w:rsidP="00935B9F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A1270"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  <w:t>2.</w:t>
            </w:r>
            <w:r w:rsidRPr="00935B9F">
              <w:rPr>
                <w:rFonts w:ascii="標楷體" w:eastAsia="標楷體" w:hAnsi="標楷體"/>
                <w:noProof/>
                <w:spacing w:val="300"/>
                <w:kern w:val="0"/>
                <w:sz w:val="20"/>
                <w:szCs w:val="20"/>
                <w:fitText w:val="1800" w:id="-434984704"/>
              </w:rPr>
              <w:t>業務</w:t>
            </w:r>
            <w:r w:rsidRPr="00935B9F">
              <w:rPr>
                <w:rFonts w:ascii="標楷體" w:eastAsia="標楷體" w:hAnsi="標楷體"/>
                <w:noProof/>
                <w:kern w:val="0"/>
                <w:sz w:val="20"/>
                <w:szCs w:val="20"/>
                <w:fitText w:val="1800" w:id="-434984704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C6FB68D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4BB39A7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14,049,409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D9FB460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2D7B89D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8D2550C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8158A7F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D6EFB83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5B38E1A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45F8086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35B9F" w:rsidRPr="000751B1" w14:paraId="59227E82" w14:textId="77777777" w:rsidTr="00F6381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71"/>
        </w:trPr>
        <w:tc>
          <w:tcPr>
            <w:tcW w:w="2160" w:type="dxa"/>
            <w:shd w:val="clear" w:color="auto" w:fill="auto"/>
            <w:vAlign w:val="center"/>
          </w:tcPr>
          <w:p w14:paraId="41D1131A" w14:textId="3CA7D7E4" w:rsidR="00935B9F" w:rsidRPr="000751B1" w:rsidRDefault="00935B9F" w:rsidP="00935B9F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A1270"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  <w:t>3.</w:t>
            </w:r>
            <w:r w:rsidRPr="00935B9F">
              <w:rPr>
                <w:rFonts w:ascii="標楷體" w:eastAsia="標楷體" w:hAnsi="標楷體"/>
                <w:noProof/>
                <w:spacing w:val="100"/>
                <w:kern w:val="0"/>
                <w:sz w:val="20"/>
                <w:szCs w:val="20"/>
                <w:fitText w:val="1800" w:id="-434984703"/>
              </w:rPr>
              <w:t>設備及投</w:t>
            </w:r>
            <w:r w:rsidRPr="00935B9F">
              <w:rPr>
                <w:rFonts w:ascii="標楷體" w:eastAsia="標楷體" w:hAnsi="標楷體"/>
                <w:noProof/>
                <w:kern w:val="0"/>
                <w:sz w:val="20"/>
                <w:szCs w:val="20"/>
                <w:fitText w:val="1800" w:id="-434984703"/>
              </w:rPr>
              <w:t>資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CD6B307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6,976,339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39EBA35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2,080,499,265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B5A529B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1,513,343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31FC57E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2,240,382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4E87407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158,287,582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4B7F0C3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3,688,213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F9C0F81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8,238,177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10B9736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22,778,615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4B4DA2A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161,988,870</w:t>
            </w:r>
          </w:p>
        </w:tc>
      </w:tr>
      <w:tr w:rsidR="00935B9F" w:rsidRPr="000751B1" w14:paraId="444CA2DA" w14:textId="77777777" w:rsidTr="00F6381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71"/>
        </w:trPr>
        <w:tc>
          <w:tcPr>
            <w:tcW w:w="2160" w:type="dxa"/>
            <w:shd w:val="clear" w:color="auto" w:fill="auto"/>
            <w:vAlign w:val="center"/>
          </w:tcPr>
          <w:p w14:paraId="1B5C27CE" w14:textId="66BAA749" w:rsidR="00935B9F" w:rsidRPr="000751B1" w:rsidRDefault="00935B9F" w:rsidP="00935B9F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A1270"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  <w:t>4.</w:t>
            </w:r>
            <w:r w:rsidRPr="00935B9F">
              <w:rPr>
                <w:rFonts w:ascii="標楷體" w:eastAsia="標楷體" w:hAnsi="標楷體"/>
                <w:noProof/>
                <w:spacing w:val="166"/>
                <w:kern w:val="0"/>
                <w:sz w:val="20"/>
                <w:szCs w:val="20"/>
                <w:fitText w:val="1800" w:id="-434984702"/>
              </w:rPr>
              <w:t>獎補助</w:t>
            </w:r>
            <w:r w:rsidRPr="00935B9F">
              <w:rPr>
                <w:rFonts w:ascii="標楷體" w:eastAsia="標楷體" w:hAnsi="標楷體"/>
                <w:noProof/>
                <w:spacing w:val="2"/>
                <w:kern w:val="0"/>
                <w:sz w:val="20"/>
                <w:szCs w:val="20"/>
                <w:fitText w:val="1800" w:id="-434984702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96FD6DD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292ABA3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1,515,843,239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FCF4D68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ED9434E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FF7EDD7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5,901,875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56C172B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EC179BB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F67BBBE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99A6CCC" w14:textId="77777777" w:rsidR="00935B9F" w:rsidRPr="001B5022" w:rsidRDefault="00935B9F" w:rsidP="00935B9F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4B106FBE" w14:textId="77777777" w:rsidR="005655D2" w:rsidRDefault="005655D2" w:rsidP="005655D2">
      <w:pPr>
        <w:pStyle w:val="a3"/>
        <w:spacing w:line="320" w:lineRule="exact"/>
        <w:ind w:rightChars="235" w:right="564"/>
        <w:jc w:val="left"/>
        <w:rPr>
          <w:rFonts w:hAnsi="標楷體"/>
          <w:sz w:val="36"/>
          <w:szCs w:val="36"/>
          <w:u w:val="single"/>
        </w:rPr>
      </w:pPr>
    </w:p>
    <w:p w14:paraId="250D77BA" w14:textId="77777777" w:rsidR="005655D2" w:rsidRDefault="005655D2" w:rsidP="005655D2">
      <w:pPr>
        <w:pStyle w:val="a3"/>
        <w:spacing w:line="320" w:lineRule="exact"/>
        <w:ind w:rightChars="117" w:right="281" w:firstLine="480"/>
        <w:rPr>
          <w:rFonts w:hAnsi="標楷體"/>
        </w:rPr>
      </w:pPr>
      <w:r>
        <w:br w:type="page"/>
      </w:r>
      <w:r w:rsidRPr="00B26F66">
        <w:rPr>
          <w:rFonts w:hAnsi="標楷體" w:hint="eastAsia"/>
        </w:rPr>
        <w:lastRenderedPageBreak/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100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2692"/>
        <w:gridCol w:w="2692"/>
        <w:gridCol w:w="2693"/>
        <w:gridCol w:w="2692"/>
        <w:gridCol w:w="2693"/>
        <w:gridCol w:w="2692"/>
        <w:gridCol w:w="2693"/>
      </w:tblGrid>
      <w:tr w:rsidR="00935B9F" w:rsidRPr="00A865D5" w14:paraId="150D1947" w14:textId="77777777" w:rsidTr="00935B9F">
        <w:trPr>
          <w:cantSplit/>
          <w:trHeight w:hRule="exact" w:val="680"/>
        </w:trPr>
        <w:tc>
          <w:tcPr>
            <w:tcW w:w="2160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10B6DBB0" w14:textId="77777777" w:rsidR="00935B9F" w:rsidRPr="00A865D5" w:rsidRDefault="00935B9F" w:rsidP="000E37ED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14:paraId="52169C7E" w14:textId="77777777" w:rsidR="00935B9F" w:rsidRPr="00A865D5" w:rsidRDefault="00935B9F" w:rsidP="000E37ED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692" w:type="dxa"/>
            <w:tcBorders>
              <w:bottom w:val="single" w:sz="4" w:space="0" w:color="auto"/>
            </w:tcBorders>
            <w:vAlign w:val="center"/>
          </w:tcPr>
          <w:p w14:paraId="487E7865" w14:textId="77777777" w:rsidR="00935B9F" w:rsidRPr="008F26EA" w:rsidRDefault="00935B9F" w:rsidP="000E37ED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花蓮縣消防局主管</w:t>
            </w:r>
          </w:p>
        </w:tc>
        <w:tc>
          <w:tcPr>
            <w:tcW w:w="2692" w:type="dxa"/>
            <w:tcBorders>
              <w:bottom w:val="single" w:sz="4" w:space="0" w:color="auto"/>
            </w:tcBorders>
            <w:vAlign w:val="center"/>
          </w:tcPr>
          <w:p w14:paraId="36DDA6BD" w14:textId="77777777" w:rsidR="00935B9F" w:rsidRPr="008F26EA" w:rsidRDefault="00935B9F" w:rsidP="000E37ED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花蓮縣衛生局主管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705277A6" w14:textId="77777777" w:rsidR="00935B9F" w:rsidRPr="008F26EA" w:rsidRDefault="00935B9F" w:rsidP="000E37ED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花蓮縣環境保護局主管</w:t>
            </w:r>
          </w:p>
        </w:tc>
        <w:tc>
          <w:tcPr>
            <w:tcW w:w="26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6C51717" w14:textId="77777777" w:rsidR="00935B9F" w:rsidRPr="008F26EA" w:rsidRDefault="00935B9F" w:rsidP="000E37ED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統籌支撥科目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72138387" w14:textId="77777777" w:rsidR="00935B9F" w:rsidRPr="008F26EA" w:rsidRDefault="00935B9F" w:rsidP="000E37ED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小計</w:t>
            </w:r>
          </w:p>
        </w:tc>
        <w:tc>
          <w:tcPr>
            <w:tcW w:w="2692" w:type="dxa"/>
            <w:tcBorders>
              <w:bottom w:val="single" w:sz="4" w:space="0" w:color="auto"/>
            </w:tcBorders>
            <w:vAlign w:val="center"/>
          </w:tcPr>
          <w:p w14:paraId="71A9B864" w14:textId="77777777" w:rsidR="00935B9F" w:rsidRPr="008F26EA" w:rsidRDefault="00935B9F" w:rsidP="000E37ED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保留數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1713D954" w14:textId="77777777" w:rsidR="00935B9F" w:rsidRPr="008F26EA" w:rsidRDefault="00935B9F" w:rsidP="000E37ED">
            <w:pPr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合計</w:t>
            </w:r>
          </w:p>
        </w:tc>
      </w:tr>
      <w:tr w:rsidR="00935B9F" w:rsidRPr="00202B35" w14:paraId="224554EC" w14:textId="77777777" w:rsidTr="00F6381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58"/>
        </w:trPr>
        <w:tc>
          <w:tcPr>
            <w:tcW w:w="2160" w:type="dxa"/>
            <w:shd w:val="clear" w:color="auto" w:fill="auto"/>
            <w:vAlign w:val="center"/>
          </w:tcPr>
          <w:p w14:paraId="328F714A" w14:textId="77777777" w:rsidR="00935B9F" w:rsidRPr="00202B35" w:rsidRDefault="00935B9F" w:rsidP="000E37ED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202B35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43F9FC13" w14:textId="77777777" w:rsidR="00935B9F" w:rsidRPr="00202B35" w:rsidRDefault="00935B9F" w:rsidP="000E37E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202B35">
              <w:rPr>
                <w:rFonts w:ascii="新細明體" w:hAnsi="新細明體"/>
                <w:b/>
                <w:noProof/>
                <w:sz w:val="20"/>
              </w:rPr>
              <w:t>982,531,458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684836B9" w14:textId="77777777" w:rsidR="00935B9F" w:rsidRPr="00202B35" w:rsidRDefault="00935B9F" w:rsidP="000E37E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202B35">
              <w:rPr>
                <w:rFonts w:ascii="新細明體" w:hAnsi="新細明體"/>
                <w:b/>
                <w:noProof/>
                <w:sz w:val="20"/>
              </w:rPr>
              <w:t>2,541,110,901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5683E89" w14:textId="77777777" w:rsidR="00935B9F" w:rsidRPr="00202B35" w:rsidRDefault="00935B9F" w:rsidP="000E37E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202B35">
              <w:rPr>
                <w:rFonts w:ascii="新細明體" w:hAnsi="新細明體"/>
                <w:b/>
                <w:noProof/>
                <w:sz w:val="20"/>
              </w:rPr>
              <w:t>419,035,492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7B33D3C0" w14:textId="77777777" w:rsidR="00935B9F" w:rsidRPr="00202B35" w:rsidRDefault="00935B9F" w:rsidP="000E37E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202B35">
              <w:rPr>
                <w:rFonts w:ascii="新細明體" w:hAnsi="新細明體"/>
                <w:b/>
                <w:noProof/>
                <w:sz w:val="20"/>
              </w:rPr>
              <w:t>2,554,299,402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E4F5F9E" w14:textId="77777777" w:rsidR="00935B9F" w:rsidRPr="00202B35" w:rsidRDefault="00935B9F" w:rsidP="000E37E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202B35">
              <w:rPr>
                <w:rFonts w:ascii="新細明體" w:hAnsi="新細明體"/>
                <w:b/>
                <w:noProof/>
                <w:sz w:val="20"/>
              </w:rPr>
              <w:t>27,955,304,009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1613F569" w14:textId="77777777" w:rsidR="00935B9F" w:rsidRPr="00202B35" w:rsidRDefault="00935B9F" w:rsidP="000E37E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202B35">
              <w:rPr>
                <w:rFonts w:ascii="新細明體" w:hAnsi="新細明體"/>
                <w:b/>
                <w:noProof/>
                <w:sz w:val="20"/>
              </w:rPr>
              <w:t>5,407,443,671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6BA7BCA" w14:textId="77777777" w:rsidR="00935B9F" w:rsidRPr="00202B35" w:rsidRDefault="00935B9F" w:rsidP="000E37E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202B35">
              <w:rPr>
                <w:rFonts w:ascii="新細明體" w:hAnsi="新細明體"/>
                <w:b/>
                <w:noProof/>
                <w:sz w:val="20"/>
              </w:rPr>
              <w:t>33,362,747,680</w:t>
            </w:r>
          </w:p>
        </w:tc>
      </w:tr>
      <w:tr w:rsidR="00935B9F" w:rsidRPr="00202B35" w14:paraId="1E4CA817" w14:textId="77777777" w:rsidTr="00F6381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58"/>
        </w:trPr>
        <w:tc>
          <w:tcPr>
            <w:tcW w:w="2160" w:type="dxa"/>
            <w:shd w:val="clear" w:color="auto" w:fill="auto"/>
            <w:vAlign w:val="center"/>
          </w:tcPr>
          <w:p w14:paraId="58D7937C" w14:textId="77777777" w:rsidR="00935B9F" w:rsidRPr="00202B35" w:rsidRDefault="00935B9F" w:rsidP="000E37ED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202B35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6141ED43" w14:textId="77777777" w:rsidR="00935B9F" w:rsidRPr="00202B35" w:rsidRDefault="00935B9F" w:rsidP="000E37E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202B35">
              <w:rPr>
                <w:rFonts w:ascii="新細明體" w:hAnsi="新細明體"/>
                <w:b/>
                <w:noProof/>
                <w:sz w:val="20"/>
              </w:rPr>
              <w:t>612,028,908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39380ECA" w14:textId="77777777" w:rsidR="00935B9F" w:rsidRPr="00202B35" w:rsidRDefault="00935B9F" w:rsidP="000E37E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202B35">
              <w:rPr>
                <w:rFonts w:ascii="新細明體" w:hAnsi="新細明體"/>
                <w:b/>
                <w:noProof/>
                <w:sz w:val="20"/>
              </w:rPr>
              <w:t>2,479,040,920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69C20FE" w14:textId="77777777" w:rsidR="00935B9F" w:rsidRPr="00202B35" w:rsidRDefault="00935B9F" w:rsidP="000E37E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202B35">
              <w:rPr>
                <w:rFonts w:ascii="新細明體" w:hAnsi="新細明體"/>
                <w:b/>
                <w:noProof/>
                <w:sz w:val="20"/>
              </w:rPr>
              <w:t>306,133,360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1EAA804D" w14:textId="77777777" w:rsidR="00935B9F" w:rsidRPr="00202B35" w:rsidRDefault="00935B9F" w:rsidP="000E37E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202B35">
              <w:rPr>
                <w:rFonts w:ascii="新細明體" w:hAnsi="新細明體"/>
                <w:b/>
                <w:noProof/>
                <w:sz w:val="20"/>
              </w:rPr>
              <w:t>2,432,338,258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E08BD27" w14:textId="77777777" w:rsidR="00935B9F" w:rsidRPr="00202B35" w:rsidRDefault="00935B9F" w:rsidP="000E37E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202B35">
              <w:rPr>
                <w:rFonts w:ascii="新細明體" w:hAnsi="新細明體"/>
                <w:b/>
                <w:noProof/>
                <w:sz w:val="20"/>
              </w:rPr>
              <w:t>23,305,862,893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004D36F8" w14:textId="77777777" w:rsidR="00935B9F" w:rsidRPr="00202B35" w:rsidRDefault="00935B9F" w:rsidP="000E37E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202B35">
              <w:rPr>
                <w:rFonts w:ascii="新細明體" w:hAnsi="新細明體"/>
                <w:b/>
                <w:noProof/>
                <w:sz w:val="20"/>
              </w:rPr>
              <w:t>961,303,239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D428B9B" w14:textId="77777777" w:rsidR="00935B9F" w:rsidRPr="00202B35" w:rsidRDefault="00935B9F" w:rsidP="000E37E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202B35">
              <w:rPr>
                <w:rFonts w:ascii="新細明體" w:hAnsi="新細明體"/>
                <w:b/>
                <w:noProof/>
                <w:sz w:val="20"/>
              </w:rPr>
              <w:t>24,267,166,132</w:t>
            </w:r>
          </w:p>
        </w:tc>
      </w:tr>
      <w:tr w:rsidR="00935B9F" w:rsidRPr="000751B1" w14:paraId="6C032CB5" w14:textId="77777777" w:rsidTr="00F6381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58"/>
        </w:trPr>
        <w:tc>
          <w:tcPr>
            <w:tcW w:w="2160" w:type="dxa"/>
            <w:shd w:val="clear" w:color="auto" w:fill="auto"/>
            <w:vAlign w:val="center"/>
          </w:tcPr>
          <w:p w14:paraId="7DD942BC" w14:textId="77777777" w:rsidR="00935B9F" w:rsidRPr="000751B1" w:rsidRDefault="00935B9F" w:rsidP="00935B9F">
            <w:pPr>
              <w:spacing w:beforeLines="60" w:before="216" w:afterLines="60" w:after="216"/>
              <w:ind w:right="57"/>
              <w:jc w:val="both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A1270"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  <w:t>1.</w:t>
            </w:r>
            <w:r w:rsidRPr="00935B9F">
              <w:rPr>
                <w:rFonts w:ascii="標楷體" w:eastAsia="標楷體" w:hAnsi="標楷體"/>
                <w:noProof/>
                <w:spacing w:val="300"/>
                <w:kern w:val="0"/>
                <w:sz w:val="20"/>
                <w:szCs w:val="20"/>
                <w:fitText w:val="1800" w:id="-434984959"/>
              </w:rPr>
              <w:t>人事</w:t>
            </w:r>
            <w:r w:rsidRPr="00935B9F">
              <w:rPr>
                <w:rFonts w:ascii="標楷體" w:eastAsia="標楷體" w:hAnsi="標楷體"/>
                <w:noProof/>
                <w:kern w:val="0"/>
                <w:sz w:val="20"/>
                <w:szCs w:val="20"/>
                <w:fitText w:val="1800" w:id="-434984959"/>
              </w:rPr>
              <w:t>費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12E211F9" w14:textId="77777777" w:rsidR="00935B9F" w:rsidRPr="001B5022" w:rsidRDefault="00935B9F" w:rsidP="000E37ED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505,226,464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05D831B0" w14:textId="77777777" w:rsidR="00935B9F" w:rsidRPr="001B5022" w:rsidRDefault="00935B9F" w:rsidP="000E37ED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389,402,545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1F6D134" w14:textId="77777777" w:rsidR="00935B9F" w:rsidRPr="001B5022" w:rsidRDefault="00935B9F" w:rsidP="000E37ED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40,005,766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04C48E70" w14:textId="77777777" w:rsidR="00935B9F" w:rsidRPr="001B5022" w:rsidRDefault="00935B9F" w:rsidP="000E37ED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467,271,453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3990A4D" w14:textId="77777777" w:rsidR="00935B9F" w:rsidRPr="001B5022" w:rsidRDefault="00935B9F" w:rsidP="000E37ED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4,528,810,489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212CD483" w14:textId="77777777" w:rsidR="00935B9F" w:rsidRPr="001B5022" w:rsidRDefault="00935B9F" w:rsidP="000E37ED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FE16355" w14:textId="77777777" w:rsidR="00935B9F" w:rsidRPr="001B5022" w:rsidRDefault="00935B9F" w:rsidP="000E37ED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4,528,810,489</w:t>
            </w:r>
          </w:p>
        </w:tc>
      </w:tr>
      <w:tr w:rsidR="00935B9F" w:rsidRPr="000751B1" w14:paraId="61B06680" w14:textId="77777777" w:rsidTr="00F6381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58"/>
        </w:trPr>
        <w:tc>
          <w:tcPr>
            <w:tcW w:w="2160" w:type="dxa"/>
            <w:shd w:val="clear" w:color="auto" w:fill="auto"/>
            <w:vAlign w:val="center"/>
          </w:tcPr>
          <w:p w14:paraId="50D71E21" w14:textId="77777777" w:rsidR="00935B9F" w:rsidRPr="000751B1" w:rsidRDefault="00935B9F" w:rsidP="00935B9F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A1270"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  <w:t>2.</w:t>
            </w:r>
            <w:r w:rsidRPr="00935B9F">
              <w:rPr>
                <w:rFonts w:ascii="標楷體" w:eastAsia="標楷體" w:hAnsi="標楷體"/>
                <w:noProof/>
                <w:spacing w:val="300"/>
                <w:kern w:val="0"/>
                <w:sz w:val="20"/>
                <w:szCs w:val="20"/>
                <w:fitText w:val="1800" w:id="-434984958"/>
              </w:rPr>
              <w:t>業務</w:t>
            </w:r>
            <w:r w:rsidRPr="00935B9F">
              <w:rPr>
                <w:rFonts w:ascii="標楷體" w:eastAsia="標楷體" w:hAnsi="標楷體"/>
                <w:noProof/>
                <w:kern w:val="0"/>
                <w:sz w:val="20"/>
                <w:szCs w:val="20"/>
                <w:fitText w:val="1800" w:id="-434984958"/>
              </w:rPr>
              <w:t>費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67ABB3EC" w14:textId="77777777" w:rsidR="00935B9F" w:rsidRPr="001B5022" w:rsidRDefault="00935B9F" w:rsidP="000E37ED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102,410,469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41226011" w14:textId="77777777" w:rsidR="00935B9F" w:rsidRPr="001B5022" w:rsidRDefault="00935B9F" w:rsidP="000E37ED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289,224,537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ECC4544" w14:textId="77777777" w:rsidR="00935B9F" w:rsidRPr="001B5022" w:rsidRDefault="00935B9F" w:rsidP="000E37ED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252,799,017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5D8A1A6B" w14:textId="77777777" w:rsidR="00935B9F" w:rsidRPr="001B5022" w:rsidRDefault="00935B9F" w:rsidP="000E37ED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166,944,799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624571C" w14:textId="77777777" w:rsidR="00935B9F" w:rsidRPr="001B5022" w:rsidRDefault="00935B9F" w:rsidP="000E37ED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3,159,319,129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0B2E97A7" w14:textId="77777777" w:rsidR="00935B9F" w:rsidRPr="001B5022" w:rsidRDefault="00935B9F" w:rsidP="000E37ED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477,699,645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57CAA47" w14:textId="77777777" w:rsidR="00935B9F" w:rsidRPr="001B5022" w:rsidRDefault="00935B9F" w:rsidP="000E37ED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3,637,018,774</w:t>
            </w:r>
          </w:p>
        </w:tc>
      </w:tr>
      <w:tr w:rsidR="00935B9F" w:rsidRPr="000751B1" w14:paraId="23A8D9DE" w14:textId="77777777" w:rsidTr="00F6381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58"/>
        </w:trPr>
        <w:tc>
          <w:tcPr>
            <w:tcW w:w="2160" w:type="dxa"/>
            <w:shd w:val="clear" w:color="auto" w:fill="auto"/>
            <w:vAlign w:val="center"/>
          </w:tcPr>
          <w:p w14:paraId="475932F6" w14:textId="77777777" w:rsidR="00935B9F" w:rsidRPr="000751B1" w:rsidRDefault="00935B9F" w:rsidP="00935B9F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A1270"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  <w:t>3.</w:t>
            </w:r>
            <w:r w:rsidRPr="00935B9F">
              <w:rPr>
                <w:rFonts w:ascii="標楷體" w:eastAsia="標楷體" w:hAnsi="標楷體"/>
                <w:noProof/>
                <w:spacing w:val="166"/>
                <w:kern w:val="0"/>
                <w:sz w:val="20"/>
                <w:szCs w:val="20"/>
                <w:fitText w:val="1800" w:id="-434984957"/>
              </w:rPr>
              <w:t>獎補助</w:t>
            </w:r>
            <w:r w:rsidRPr="00935B9F">
              <w:rPr>
                <w:rFonts w:ascii="標楷體" w:eastAsia="標楷體" w:hAnsi="標楷體"/>
                <w:noProof/>
                <w:spacing w:val="2"/>
                <w:kern w:val="0"/>
                <w:sz w:val="20"/>
                <w:szCs w:val="20"/>
                <w:fitText w:val="1800" w:id="-434984957"/>
              </w:rPr>
              <w:t>費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4404E7E0" w14:textId="77777777" w:rsidR="00935B9F" w:rsidRPr="001B5022" w:rsidRDefault="00935B9F" w:rsidP="000E37ED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4,391,975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0B40546B" w14:textId="77777777" w:rsidR="00935B9F" w:rsidRPr="001B5022" w:rsidRDefault="00935B9F" w:rsidP="000E37ED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1,800,413,838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DF350C2" w14:textId="77777777" w:rsidR="00935B9F" w:rsidRPr="001B5022" w:rsidRDefault="00935B9F" w:rsidP="000E37ED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13,328,577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3A6DEBAF" w14:textId="77777777" w:rsidR="00935B9F" w:rsidRPr="001B5022" w:rsidRDefault="00935B9F" w:rsidP="000E37ED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1,798,122,006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5F75DCF" w14:textId="77777777" w:rsidR="00935B9F" w:rsidRPr="001B5022" w:rsidRDefault="00935B9F" w:rsidP="000E37ED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15,497,502,019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1DD6A1BF" w14:textId="77777777" w:rsidR="00935B9F" w:rsidRPr="001B5022" w:rsidRDefault="00935B9F" w:rsidP="000E37ED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483,603,594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E07E42B" w14:textId="77777777" w:rsidR="00935B9F" w:rsidRPr="001B5022" w:rsidRDefault="00935B9F" w:rsidP="000E37ED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15,981,105,613</w:t>
            </w:r>
          </w:p>
        </w:tc>
      </w:tr>
      <w:tr w:rsidR="00935B9F" w:rsidRPr="000751B1" w14:paraId="21547776" w14:textId="77777777" w:rsidTr="00F6381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58"/>
        </w:trPr>
        <w:tc>
          <w:tcPr>
            <w:tcW w:w="2160" w:type="dxa"/>
            <w:shd w:val="clear" w:color="auto" w:fill="auto"/>
            <w:vAlign w:val="center"/>
          </w:tcPr>
          <w:p w14:paraId="1FBAEA20" w14:textId="77777777" w:rsidR="00935B9F" w:rsidRPr="000751B1" w:rsidRDefault="00935B9F" w:rsidP="00935B9F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A1270"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  <w:t>4.</w:t>
            </w:r>
            <w:r w:rsidRPr="00935B9F">
              <w:rPr>
                <w:rFonts w:ascii="標楷體" w:eastAsia="標楷體" w:hAnsi="標楷體"/>
                <w:noProof/>
                <w:spacing w:val="300"/>
                <w:kern w:val="0"/>
                <w:sz w:val="20"/>
                <w:szCs w:val="20"/>
                <w:fitText w:val="1800" w:id="-434984956"/>
              </w:rPr>
              <w:t>債務</w:t>
            </w:r>
            <w:r w:rsidRPr="00935B9F">
              <w:rPr>
                <w:rFonts w:ascii="標楷體" w:eastAsia="標楷體" w:hAnsi="標楷體"/>
                <w:noProof/>
                <w:kern w:val="0"/>
                <w:sz w:val="20"/>
                <w:szCs w:val="20"/>
                <w:fitText w:val="1800" w:id="-434984956"/>
              </w:rPr>
              <w:t>費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60B49B40" w14:textId="77777777" w:rsidR="00935B9F" w:rsidRPr="001B5022" w:rsidRDefault="00935B9F" w:rsidP="000E37ED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0BB4C6FC" w14:textId="77777777" w:rsidR="00935B9F" w:rsidRPr="001B5022" w:rsidRDefault="00935B9F" w:rsidP="000E37ED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1427821" w14:textId="77777777" w:rsidR="00935B9F" w:rsidRPr="001B5022" w:rsidRDefault="00935B9F" w:rsidP="000E37ED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5E0767DF" w14:textId="77777777" w:rsidR="00935B9F" w:rsidRPr="001B5022" w:rsidRDefault="00935B9F" w:rsidP="000E37ED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D28C6B4" w14:textId="77777777" w:rsidR="00935B9F" w:rsidRPr="001B5022" w:rsidRDefault="00935B9F" w:rsidP="000E37ED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120,231,256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005BC86D" w14:textId="77777777" w:rsidR="00935B9F" w:rsidRPr="001B5022" w:rsidRDefault="00935B9F" w:rsidP="000E37ED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C24B9B0" w14:textId="77777777" w:rsidR="00935B9F" w:rsidRPr="001B5022" w:rsidRDefault="00935B9F" w:rsidP="000E37ED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120,231,256</w:t>
            </w:r>
          </w:p>
        </w:tc>
      </w:tr>
      <w:tr w:rsidR="00935B9F" w:rsidRPr="00202B35" w14:paraId="50B48027" w14:textId="77777777" w:rsidTr="00F6381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58"/>
        </w:trPr>
        <w:tc>
          <w:tcPr>
            <w:tcW w:w="2160" w:type="dxa"/>
            <w:shd w:val="clear" w:color="auto" w:fill="auto"/>
            <w:vAlign w:val="center"/>
          </w:tcPr>
          <w:p w14:paraId="4077AEA7" w14:textId="77777777" w:rsidR="00935B9F" w:rsidRPr="00202B35" w:rsidRDefault="00935B9F" w:rsidP="000E37ED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202B35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4A740CC4" w14:textId="77777777" w:rsidR="00935B9F" w:rsidRPr="00202B35" w:rsidRDefault="00935B9F" w:rsidP="000E37E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202B35">
              <w:rPr>
                <w:rFonts w:ascii="新細明體" w:hAnsi="新細明體"/>
                <w:b/>
                <w:noProof/>
                <w:sz w:val="20"/>
              </w:rPr>
              <w:t>370,502,550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611A9BB6" w14:textId="77777777" w:rsidR="00935B9F" w:rsidRPr="00202B35" w:rsidRDefault="00935B9F" w:rsidP="000E37E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202B35">
              <w:rPr>
                <w:rFonts w:ascii="新細明體" w:hAnsi="新細明體"/>
                <w:b/>
                <w:noProof/>
                <w:sz w:val="20"/>
              </w:rPr>
              <w:t>62,069,981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4D46D28" w14:textId="77777777" w:rsidR="00935B9F" w:rsidRPr="00202B35" w:rsidRDefault="00935B9F" w:rsidP="000E37E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202B35">
              <w:rPr>
                <w:rFonts w:ascii="新細明體" w:hAnsi="新細明體"/>
                <w:b/>
                <w:noProof/>
                <w:sz w:val="20"/>
              </w:rPr>
              <w:t>112,902,132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746C81C7" w14:textId="77777777" w:rsidR="00935B9F" w:rsidRPr="00202B35" w:rsidRDefault="00935B9F" w:rsidP="000E37E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202B35">
              <w:rPr>
                <w:rFonts w:ascii="新細明體" w:hAnsi="新細明體"/>
                <w:b/>
                <w:noProof/>
                <w:sz w:val="20"/>
              </w:rPr>
              <w:t>121,961,144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1BB9EDE" w14:textId="77777777" w:rsidR="00935B9F" w:rsidRPr="00202B35" w:rsidRDefault="00935B9F" w:rsidP="000E37E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202B35">
              <w:rPr>
                <w:rFonts w:ascii="新細明體" w:hAnsi="新細明體"/>
                <w:b/>
                <w:noProof/>
                <w:sz w:val="20"/>
              </w:rPr>
              <w:t>4,649,441,116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15CA4999" w14:textId="77777777" w:rsidR="00935B9F" w:rsidRPr="00202B35" w:rsidRDefault="00935B9F" w:rsidP="000E37E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202B35">
              <w:rPr>
                <w:rFonts w:ascii="新細明體" w:hAnsi="新細明體"/>
                <w:b/>
                <w:noProof/>
                <w:sz w:val="20"/>
              </w:rPr>
              <w:t>4,446,140,432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C7626BD" w14:textId="77777777" w:rsidR="00935B9F" w:rsidRPr="00202B35" w:rsidRDefault="00935B9F" w:rsidP="000E37E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202B35">
              <w:rPr>
                <w:rFonts w:ascii="新細明體" w:hAnsi="新細明體"/>
                <w:b/>
                <w:noProof/>
                <w:sz w:val="20"/>
              </w:rPr>
              <w:t>9,095,581,548</w:t>
            </w:r>
          </w:p>
        </w:tc>
      </w:tr>
      <w:tr w:rsidR="00935B9F" w:rsidRPr="000751B1" w14:paraId="431EA680" w14:textId="77777777" w:rsidTr="00F6381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58"/>
        </w:trPr>
        <w:tc>
          <w:tcPr>
            <w:tcW w:w="2160" w:type="dxa"/>
            <w:shd w:val="clear" w:color="auto" w:fill="auto"/>
            <w:vAlign w:val="center"/>
          </w:tcPr>
          <w:p w14:paraId="37A52A84" w14:textId="77777777" w:rsidR="00935B9F" w:rsidRPr="000751B1" w:rsidRDefault="00935B9F" w:rsidP="00935B9F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A1270"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  <w:t>1.</w:t>
            </w:r>
            <w:r w:rsidRPr="00935B9F">
              <w:rPr>
                <w:rFonts w:ascii="標楷體" w:eastAsia="標楷體" w:hAnsi="標楷體"/>
                <w:noProof/>
                <w:spacing w:val="300"/>
                <w:kern w:val="0"/>
                <w:sz w:val="20"/>
                <w:szCs w:val="20"/>
                <w:fitText w:val="1800" w:id="-434984955"/>
              </w:rPr>
              <w:t>人事</w:t>
            </w:r>
            <w:r w:rsidRPr="00935B9F">
              <w:rPr>
                <w:rFonts w:ascii="標楷體" w:eastAsia="標楷體" w:hAnsi="標楷體"/>
                <w:noProof/>
                <w:kern w:val="0"/>
                <w:sz w:val="20"/>
                <w:szCs w:val="20"/>
                <w:fitText w:val="1800" w:id="-434984955"/>
              </w:rPr>
              <w:t>費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565CD554" w14:textId="77777777" w:rsidR="00935B9F" w:rsidRPr="001B5022" w:rsidRDefault="00935B9F" w:rsidP="000E37ED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4270ED61" w14:textId="77777777" w:rsidR="00935B9F" w:rsidRPr="001B5022" w:rsidRDefault="00935B9F" w:rsidP="000E37ED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14F715E" w14:textId="77777777" w:rsidR="00935B9F" w:rsidRPr="001B5022" w:rsidRDefault="00935B9F" w:rsidP="000E37ED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5FBCCF6E" w14:textId="77777777" w:rsidR="00935B9F" w:rsidRPr="001B5022" w:rsidRDefault="00935B9F" w:rsidP="000E37ED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96E9636" w14:textId="77777777" w:rsidR="00935B9F" w:rsidRPr="001B5022" w:rsidRDefault="00935B9F" w:rsidP="000E37ED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52858675" w14:textId="77777777" w:rsidR="00935B9F" w:rsidRPr="001B5022" w:rsidRDefault="00935B9F" w:rsidP="000E37ED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7842578" w14:textId="77777777" w:rsidR="00935B9F" w:rsidRPr="001B5022" w:rsidRDefault="00935B9F" w:rsidP="000E37ED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35B9F" w:rsidRPr="000751B1" w14:paraId="6B0CC8BB" w14:textId="77777777" w:rsidTr="00F6381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58"/>
        </w:trPr>
        <w:tc>
          <w:tcPr>
            <w:tcW w:w="2160" w:type="dxa"/>
            <w:shd w:val="clear" w:color="auto" w:fill="auto"/>
            <w:vAlign w:val="center"/>
          </w:tcPr>
          <w:p w14:paraId="09E64CC0" w14:textId="77777777" w:rsidR="00935B9F" w:rsidRPr="000751B1" w:rsidRDefault="00935B9F" w:rsidP="00935B9F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A1270"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  <w:t>2.</w:t>
            </w:r>
            <w:r w:rsidRPr="00935B9F">
              <w:rPr>
                <w:rFonts w:ascii="標楷體" w:eastAsia="標楷體" w:hAnsi="標楷體"/>
                <w:noProof/>
                <w:spacing w:val="300"/>
                <w:kern w:val="0"/>
                <w:sz w:val="20"/>
                <w:szCs w:val="20"/>
                <w:fitText w:val="1800" w:id="-434984704"/>
              </w:rPr>
              <w:t>業務</w:t>
            </w:r>
            <w:r w:rsidRPr="00935B9F">
              <w:rPr>
                <w:rFonts w:ascii="標楷體" w:eastAsia="標楷體" w:hAnsi="標楷體"/>
                <w:noProof/>
                <w:kern w:val="0"/>
                <w:sz w:val="20"/>
                <w:szCs w:val="20"/>
                <w:fitText w:val="1800" w:id="-434984704"/>
              </w:rPr>
              <w:t>費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631B29D4" w14:textId="77777777" w:rsidR="00935B9F" w:rsidRPr="001B5022" w:rsidRDefault="00935B9F" w:rsidP="000E37ED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2420A02E" w14:textId="77777777" w:rsidR="00935B9F" w:rsidRPr="001B5022" w:rsidRDefault="00935B9F" w:rsidP="000E37ED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2ADC959" w14:textId="77777777" w:rsidR="00935B9F" w:rsidRPr="001B5022" w:rsidRDefault="00935B9F" w:rsidP="000E37ED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30121D7F" w14:textId="77777777" w:rsidR="00935B9F" w:rsidRPr="001B5022" w:rsidRDefault="00935B9F" w:rsidP="000E37ED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2025386" w14:textId="77777777" w:rsidR="00935B9F" w:rsidRPr="001B5022" w:rsidRDefault="00935B9F" w:rsidP="000E37ED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14,049,409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6E4B12F8" w14:textId="77777777" w:rsidR="00935B9F" w:rsidRPr="001B5022" w:rsidRDefault="00935B9F" w:rsidP="000E37ED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1,434,591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123A562" w14:textId="77777777" w:rsidR="00935B9F" w:rsidRPr="001B5022" w:rsidRDefault="00935B9F" w:rsidP="000E37ED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15,484,000</w:t>
            </w:r>
          </w:p>
        </w:tc>
      </w:tr>
      <w:tr w:rsidR="00935B9F" w:rsidRPr="000751B1" w14:paraId="694E9EC4" w14:textId="77777777" w:rsidTr="00F6381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58"/>
        </w:trPr>
        <w:tc>
          <w:tcPr>
            <w:tcW w:w="2160" w:type="dxa"/>
            <w:shd w:val="clear" w:color="auto" w:fill="auto"/>
            <w:vAlign w:val="center"/>
          </w:tcPr>
          <w:p w14:paraId="647DAA50" w14:textId="77777777" w:rsidR="00935B9F" w:rsidRPr="000751B1" w:rsidRDefault="00935B9F" w:rsidP="00935B9F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A1270"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  <w:t>3.</w:t>
            </w:r>
            <w:r w:rsidRPr="00935B9F">
              <w:rPr>
                <w:rFonts w:ascii="標楷體" w:eastAsia="標楷體" w:hAnsi="標楷體"/>
                <w:noProof/>
                <w:spacing w:val="100"/>
                <w:kern w:val="0"/>
                <w:sz w:val="20"/>
                <w:szCs w:val="20"/>
                <w:fitText w:val="1800" w:id="-434984703"/>
              </w:rPr>
              <w:t>設備及投</w:t>
            </w:r>
            <w:r w:rsidRPr="00935B9F">
              <w:rPr>
                <w:rFonts w:ascii="標楷體" w:eastAsia="標楷體" w:hAnsi="標楷體"/>
                <w:noProof/>
                <w:kern w:val="0"/>
                <w:sz w:val="20"/>
                <w:szCs w:val="20"/>
                <w:fitText w:val="1800" w:id="-434984703"/>
              </w:rPr>
              <w:t>資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43FBACFB" w14:textId="77777777" w:rsidR="00935B9F" w:rsidRPr="001B5022" w:rsidRDefault="00935B9F" w:rsidP="000E37ED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370,502,550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292804EF" w14:textId="77777777" w:rsidR="00935B9F" w:rsidRPr="001B5022" w:rsidRDefault="00935B9F" w:rsidP="000E37ED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53,657,747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F51FFF0" w14:textId="77777777" w:rsidR="00935B9F" w:rsidRPr="001B5022" w:rsidRDefault="00935B9F" w:rsidP="000E37ED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10,086,690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07D4A675" w14:textId="77777777" w:rsidR="00935B9F" w:rsidRPr="001B5022" w:rsidRDefault="00935B9F" w:rsidP="000E37ED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121,961,144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4028B2F" w14:textId="77777777" w:rsidR="00935B9F" w:rsidRPr="001B5022" w:rsidRDefault="00935B9F" w:rsidP="000E37ED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3,002,418,917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70A231C9" w14:textId="77777777" w:rsidR="00935B9F" w:rsidRPr="001B5022" w:rsidRDefault="00935B9F" w:rsidP="000E37ED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3,210,954,215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95CD034" w14:textId="77777777" w:rsidR="00935B9F" w:rsidRPr="001B5022" w:rsidRDefault="00935B9F" w:rsidP="000E37ED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6,213,373,132</w:t>
            </w:r>
          </w:p>
        </w:tc>
      </w:tr>
      <w:tr w:rsidR="00935B9F" w:rsidRPr="000751B1" w14:paraId="31BFF3DE" w14:textId="77777777" w:rsidTr="00F6381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58"/>
        </w:trPr>
        <w:tc>
          <w:tcPr>
            <w:tcW w:w="2160" w:type="dxa"/>
            <w:shd w:val="clear" w:color="auto" w:fill="auto"/>
            <w:vAlign w:val="center"/>
          </w:tcPr>
          <w:p w14:paraId="082DC46F" w14:textId="77777777" w:rsidR="00935B9F" w:rsidRPr="000751B1" w:rsidRDefault="00935B9F" w:rsidP="00935B9F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6A1270"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  <w:t>4.</w:t>
            </w:r>
            <w:r w:rsidRPr="00935B9F">
              <w:rPr>
                <w:rFonts w:ascii="標楷體" w:eastAsia="標楷體" w:hAnsi="標楷體"/>
                <w:noProof/>
                <w:spacing w:val="166"/>
                <w:kern w:val="0"/>
                <w:sz w:val="20"/>
                <w:szCs w:val="20"/>
                <w:fitText w:val="1800" w:id="-434984702"/>
              </w:rPr>
              <w:t>獎補助</w:t>
            </w:r>
            <w:r w:rsidRPr="00935B9F">
              <w:rPr>
                <w:rFonts w:ascii="標楷體" w:eastAsia="標楷體" w:hAnsi="標楷體"/>
                <w:noProof/>
                <w:spacing w:val="2"/>
                <w:kern w:val="0"/>
                <w:sz w:val="20"/>
                <w:szCs w:val="20"/>
                <w:fitText w:val="1800" w:id="-434984702"/>
              </w:rPr>
              <w:t>費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5ED59A22" w14:textId="77777777" w:rsidR="00935B9F" w:rsidRPr="001B5022" w:rsidRDefault="00935B9F" w:rsidP="000E37ED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4386F2F4" w14:textId="77777777" w:rsidR="00935B9F" w:rsidRPr="001B5022" w:rsidRDefault="00935B9F" w:rsidP="000E37ED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8,412,234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B2343FF" w14:textId="77777777" w:rsidR="00935B9F" w:rsidRPr="001B5022" w:rsidRDefault="00935B9F" w:rsidP="000E37ED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102,815,442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02F460D0" w14:textId="77777777" w:rsidR="00935B9F" w:rsidRPr="001B5022" w:rsidRDefault="00935B9F" w:rsidP="000E37ED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432B080" w14:textId="77777777" w:rsidR="00935B9F" w:rsidRPr="001B5022" w:rsidRDefault="00935B9F" w:rsidP="000E37ED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1,632,972,790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57AA0D65" w14:textId="77777777" w:rsidR="00935B9F" w:rsidRPr="001B5022" w:rsidRDefault="00935B9F" w:rsidP="000E37ED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1,233,751,626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1D0C604" w14:textId="77777777" w:rsidR="00935B9F" w:rsidRPr="001B5022" w:rsidRDefault="00935B9F" w:rsidP="000E37ED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6A1270">
              <w:rPr>
                <w:rFonts w:ascii="新細明體" w:hAnsi="新細明體"/>
                <w:noProof/>
                <w:sz w:val="20"/>
              </w:rPr>
              <w:t>2,866,724,416</w:t>
            </w:r>
          </w:p>
        </w:tc>
      </w:tr>
    </w:tbl>
    <w:p w14:paraId="2E5CBEFA" w14:textId="63356353" w:rsidR="00C57ABD" w:rsidRPr="005655D2" w:rsidRDefault="00C57ABD" w:rsidP="00935B9F"/>
    <w:sectPr w:rsidR="00C57ABD" w:rsidRPr="005655D2" w:rsidSect="00F63816">
      <w:headerReference w:type="default" r:id="rId7"/>
      <w:footerReference w:type="default" r:id="rId8"/>
      <w:headerReference w:type="first" r:id="rId9"/>
      <w:footerReference w:type="first" r:id="rId10"/>
      <w:pgSz w:w="23814" w:h="16840" w:orient="landscape" w:code="8"/>
      <w:pgMar w:top="1134" w:right="1134" w:bottom="851" w:left="1134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545C4" w14:textId="77777777" w:rsidR="005655D2" w:rsidRDefault="005655D2" w:rsidP="009E17D4">
      <w:r>
        <w:separator/>
      </w:r>
    </w:p>
  </w:endnote>
  <w:endnote w:type="continuationSeparator" w:id="0">
    <w:p w14:paraId="1BDC6F66" w14:textId="77777777" w:rsidR="005655D2" w:rsidRDefault="005655D2" w:rsidP="009E1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CF71" w14:textId="70E8E35C" w:rsidR="00935B9F" w:rsidRDefault="00F63816" w:rsidP="00F63816">
    <w:pPr>
      <w:pStyle w:val="a6"/>
      <w:jc w:val="center"/>
    </w:pPr>
    <w:r w:rsidRPr="006526F5">
      <w:rPr>
        <w:rFonts w:ascii="標楷體" w:eastAsia="標楷體" w:hAnsi="標楷體" w:hint="eastAsia"/>
      </w:rPr>
      <w:t>第</w:t>
    </w:r>
    <w:r>
      <w:rPr>
        <w:rFonts w:ascii="標楷體" w:eastAsia="標楷體" w:hAnsi="標楷體"/>
      </w:rPr>
      <w:t>8</w:t>
    </w:r>
    <w:r>
      <w:rPr>
        <w:rFonts w:ascii="標楷體" w:eastAsia="標楷體" w:hAnsi="標楷體" w:hint="eastAsia"/>
      </w:rPr>
      <w:t>-</w:t>
    </w:r>
    <w:r>
      <w:rPr>
        <w:rFonts w:ascii="標楷體" w:eastAsia="標楷體" w:hAnsi="標楷體"/>
      </w:rPr>
      <w:fldChar w:fldCharType="begin"/>
    </w:r>
    <w:r>
      <w:rPr>
        <w:rFonts w:ascii="標楷體" w:eastAsia="標楷體" w:hAnsi="標楷體"/>
      </w:rPr>
      <w:instrText xml:space="preserve"> </w:instrText>
    </w:r>
    <w:r>
      <w:rPr>
        <w:rFonts w:ascii="標楷體" w:eastAsia="標楷體" w:hAnsi="標楷體" w:hint="eastAsia"/>
      </w:rPr>
      <w:instrText>PAGE  \* Arabic  \* MERGEFORMAT</w:instrText>
    </w:r>
    <w:r>
      <w:rPr>
        <w:rFonts w:ascii="標楷體" w:eastAsia="標楷體" w:hAnsi="標楷體"/>
      </w:rPr>
      <w:instrText xml:space="preserve"> </w:instrText>
    </w:r>
    <w:r>
      <w:rPr>
        <w:rFonts w:ascii="標楷體" w:eastAsia="標楷體" w:hAnsi="標楷體"/>
      </w:rPr>
      <w:fldChar w:fldCharType="separate"/>
    </w:r>
    <w:r>
      <w:rPr>
        <w:rFonts w:ascii="標楷體" w:eastAsia="標楷體" w:hAnsi="標楷體"/>
      </w:rPr>
      <w:t>1</w:t>
    </w:r>
    <w:r>
      <w:rPr>
        <w:rFonts w:ascii="標楷體" w:eastAsia="標楷體" w:hAnsi="標楷體"/>
      </w:rPr>
      <w:fldChar w:fldCharType="end"/>
    </w:r>
    <w:r w:rsidRPr="006526F5">
      <w:rPr>
        <w:rFonts w:ascii="標楷體" w:eastAsia="標楷體" w:hAnsi="標楷體" w:hint="eastAsia"/>
      </w:rPr>
      <w:t>頁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DDCAD" w14:textId="657B851E" w:rsidR="00935B9F" w:rsidRPr="00935B9F" w:rsidRDefault="00F63816" w:rsidP="00F63816">
    <w:pPr>
      <w:pStyle w:val="a6"/>
      <w:jc w:val="center"/>
    </w:pPr>
    <w:r w:rsidRPr="006526F5">
      <w:rPr>
        <w:rFonts w:ascii="標楷體" w:eastAsia="標楷體" w:hAnsi="標楷體" w:hint="eastAsia"/>
      </w:rPr>
      <w:t>第</w:t>
    </w:r>
    <w:r>
      <w:rPr>
        <w:rFonts w:ascii="標楷體" w:eastAsia="標楷體" w:hAnsi="標楷體"/>
      </w:rPr>
      <w:t>8</w:t>
    </w:r>
    <w:r>
      <w:rPr>
        <w:rFonts w:ascii="標楷體" w:eastAsia="標楷體" w:hAnsi="標楷體" w:hint="eastAsia"/>
      </w:rPr>
      <w:t>-</w:t>
    </w:r>
    <w:r>
      <w:rPr>
        <w:rFonts w:ascii="標楷體" w:eastAsia="標楷體" w:hAnsi="標楷體"/>
      </w:rPr>
      <w:fldChar w:fldCharType="begin"/>
    </w:r>
    <w:r>
      <w:rPr>
        <w:rFonts w:ascii="標楷體" w:eastAsia="標楷體" w:hAnsi="標楷體"/>
      </w:rPr>
      <w:instrText xml:space="preserve"> </w:instrText>
    </w:r>
    <w:r>
      <w:rPr>
        <w:rFonts w:ascii="標楷體" w:eastAsia="標楷體" w:hAnsi="標楷體" w:hint="eastAsia"/>
      </w:rPr>
      <w:instrText>PAGE  \* Arabic  \* MERGEFORMAT</w:instrText>
    </w:r>
    <w:r>
      <w:rPr>
        <w:rFonts w:ascii="標楷體" w:eastAsia="標楷體" w:hAnsi="標楷體"/>
      </w:rPr>
      <w:instrText xml:space="preserve"> </w:instrText>
    </w:r>
    <w:r>
      <w:rPr>
        <w:rFonts w:ascii="標楷體" w:eastAsia="標楷體" w:hAnsi="標楷體"/>
      </w:rPr>
      <w:fldChar w:fldCharType="separate"/>
    </w:r>
    <w:r>
      <w:rPr>
        <w:rFonts w:ascii="標楷體" w:eastAsia="標楷體" w:hAnsi="標楷體"/>
        <w:noProof/>
      </w:rPr>
      <w:t>2</w:t>
    </w:r>
    <w:r>
      <w:rPr>
        <w:rFonts w:ascii="標楷體" w:eastAsia="標楷體" w:hAnsi="標楷體"/>
      </w:rPr>
      <w:fldChar w:fldCharType="end"/>
    </w:r>
    <w:r w:rsidRPr="006526F5">
      <w:rPr>
        <w:rFonts w:ascii="標楷體" w:eastAsia="標楷體" w:hAnsi="標楷體"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74773" w14:textId="77777777" w:rsidR="005655D2" w:rsidRDefault="005655D2" w:rsidP="009E17D4">
      <w:r>
        <w:separator/>
      </w:r>
    </w:p>
  </w:footnote>
  <w:footnote w:type="continuationSeparator" w:id="0">
    <w:p w14:paraId="556364C2" w14:textId="77777777" w:rsidR="005655D2" w:rsidRDefault="005655D2" w:rsidP="009E1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DA3C1" w14:textId="54C23985" w:rsidR="00A032FC" w:rsidRPr="00E122CC" w:rsidRDefault="00935B9F" w:rsidP="00A032FC">
    <w:pPr>
      <w:pStyle w:val="a3"/>
      <w:spacing w:line="320" w:lineRule="exact"/>
      <w:ind w:rightChars="235" w:right="564" w:firstLine="480"/>
      <w:jc w:val="center"/>
      <w:rPr>
        <w:rFonts w:hAnsi="標楷體"/>
        <w:b/>
        <w:sz w:val="32"/>
        <w:szCs w:val="32"/>
      </w:rPr>
    </w:pPr>
    <w:r w:rsidRPr="00935B9F">
      <w:rPr>
        <w:rFonts w:hAnsi="標楷體" w:hint="eastAsia"/>
        <w:b/>
        <w:color w:val="000000"/>
        <w:spacing w:val="20"/>
        <w:sz w:val="32"/>
        <w:szCs w:val="32"/>
        <w:u w:val="single"/>
      </w:rPr>
      <w:t>捌</w:t>
    </w:r>
    <w:r w:rsidR="00C57ABD">
      <w:rPr>
        <w:b/>
        <w:color w:val="000000"/>
        <w:spacing w:val="20"/>
        <w:sz w:val="32"/>
        <w:szCs w:val="32"/>
        <w:u w:val="single"/>
      </w:rPr>
      <w:t>、</w:t>
    </w:r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中華民國</w:t>
    </w:r>
    <w:r w:rsidRPr="00935B9F">
      <w:rPr>
        <w:rFonts w:hAnsi="標楷體"/>
        <w:b/>
        <w:spacing w:val="60"/>
        <w:w w:val="100"/>
        <w:sz w:val="32"/>
        <w:szCs w:val="32"/>
        <w:u w:val="single"/>
      </w:rPr>
      <w:t>114</w:t>
    </w:r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年度</w:t>
    </w:r>
    <w:r w:rsidRPr="00935B9F">
      <w:rPr>
        <w:rFonts w:hAnsi="標楷體"/>
        <w:b/>
        <w:spacing w:val="60"/>
        <w:w w:val="100"/>
        <w:sz w:val="32"/>
        <w:szCs w:val="32"/>
        <w:u w:val="single"/>
      </w:rPr>
      <w:t>花蓮縣</w:t>
    </w:r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總決算各主管機關歲出用途別科目決算審定數綜計表</w:t>
    </w:r>
    <w:r w:rsidR="00A032FC" w:rsidRPr="00A032FC">
      <w:rPr>
        <w:rFonts w:hAnsi="標楷體" w:hint="eastAsia"/>
        <w:b/>
        <w:sz w:val="24"/>
        <w:szCs w:val="24"/>
      </w:rPr>
      <w:t>(續</w:t>
    </w:r>
    <w:r w:rsidR="00A032FC" w:rsidRPr="00A032FC">
      <w:rPr>
        <w:rFonts w:hAnsi="標楷體"/>
        <w:b/>
        <w:sz w:val="24"/>
        <w:szCs w:val="24"/>
      </w:rPr>
      <w:t>)</w:t>
    </w:r>
  </w:p>
  <w:p w14:paraId="59AFD8B0" w14:textId="77777777" w:rsidR="00A032FC" w:rsidRPr="00A032FC" w:rsidRDefault="00A032FC" w:rsidP="00A032FC">
    <w:pPr>
      <w:pStyle w:val="a4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E195F" w14:textId="6615BB7B" w:rsidR="00A032FC" w:rsidRPr="007C6F04" w:rsidRDefault="00935B9F" w:rsidP="00A032FC">
    <w:pPr>
      <w:pStyle w:val="a4"/>
      <w:jc w:val="center"/>
      <w:rPr>
        <w:rFonts w:ascii="標楷體" w:eastAsia="標楷體" w:hAnsi="標楷體"/>
        <w:spacing w:val="60"/>
        <w:u w:val="single"/>
      </w:rPr>
    </w:pPr>
    <w:r w:rsidRPr="00935B9F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捌</w:t>
    </w:r>
    <w:r w:rsidR="00C57ABD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r w:rsidRPr="00935B9F">
      <w:rPr>
        <w:rFonts w:ascii="標楷體" w:eastAsia="標楷體" w:hAnsi="標楷體"/>
        <w:b/>
        <w:spacing w:val="60"/>
        <w:sz w:val="32"/>
        <w:szCs w:val="32"/>
        <w:u w:val="single"/>
      </w:rPr>
      <w:t>114</w:t>
    </w:r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Pr="00935B9F">
      <w:rPr>
        <w:rFonts w:ascii="標楷體" w:eastAsia="標楷體" w:hAnsi="標楷體"/>
        <w:b/>
        <w:spacing w:val="60"/>
        <w:sz w:val="32"/>
        <w:szCs w:val="32"/>
        <w:u w:val="single"/>
      </w:rPr>
      <w:t>花蓮縣</w:t>
    </w:r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總決算各主管機關歲出用途別科目決算審定數綜計表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attachedTemplate r:id="rId1"/>
  <w:mailMerge>
    <w:mainDocumentType w:val="formLetters"/>
    <w:linkToQuery/>
    <w:dataType w:val="textFile"/>
    <w:query w:val="SELECT * FROM D:\data\總決算\Doc.doc"/>
    <w:activeRecord w:val="-1"/>
    <w:odso/>
  </w:mailMerge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55D2"/>
    <w:rsid w:val="00030A60"/>
    <w:rsid w:val="000751B1"/>
    <w:rsid w:val="000829BA"/>
    <w:rsid w:val="001B5022"/>
    <w:rsid w:val="001D72A9"/>
    <w:rsid w:val="002865ED"/>
    <w:rsid w:val="00335A84"/>
    <w:rsid w:val="003A09D3"/>
    <w:rsid w:val="004120E8"/>
    <w:rsid w:val="004412ED"/>
    <w:rsid w:val="004733C9"/>
    <w:rsid w:val="00525DF8"/>
    <w:rsid w:val="00540446"/>
    <w:rsid w:val="005655D2"/>
    <w:rsid w:val="0060537D"/>
    <w:rsid w:val="007B08FF"/>
    <w:rsid w:val="007C65B0"/>
    <w:rsid w:val="007C6F04"/>
    <w:rsid w:val="00844078"/>
    <w:rsid w:val="008B5364"/>
    <w:rsid w:val="008D5355"/>
    <w:rsid w:val="008F26EA"/>
    <w:rsid w:val="00935B9F"/>
    <w:rsid w:val="009A0C4B"/>
    <w:rsid w:val="009A2FFB"/>
    <w:rsid w:val="009D105B"/>
    <w:rsid w:val="009E17D4"/>
    <w:rsid w:val="00A032FC"/>
    <w:rsid w:val="00A35EAF"/>
    <w:rsid w:val="00A865D5"/>
    <w:rsid w:val="00AA186A"/>
    <w:rsid w:val="00B12FAD"/>
    <w:rsid w:val="00B26CE0"/>
    <w:rsid w:val="00BC18E5"/>
    <w:rsid w:val="00C34B64"/>
    <w:rsid w:val="00C57ABD"/>
    <w:rsid w:val="00C73DB7"/>
    <w:rsid w:val="00D41E13"/>
    <w:rsid w:val="00D479AB"/>
    <w:rsid w:val="00DD2192"/>
    <w:rsid w:val="00DD78AC"/>
    <w:rsid w:val="00DF5FFF"/>
    <w:rsid w:val="00E122CC"/>
    <w:rsid w:val="00F63816"/>
    <w:rsid w:val="00FB07A9"/>
    <w:rsid w:val="00FD6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311B152"/>
  <w15:chartTrackingRefBased/>
  <w15:docId w15:val="{1DE771B0-607A-43BF-B431-A146ABB9A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單元"/>
    <w:basedOn w:val="a"/>
    <w:rsid w:val="00A865D5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  <w:szCs w:val="20"/>
    </w:rPr>
  </w:style>
  <w:style w:type="paragraph" w:customStyle="1" w:styleId="3">
    <w:name w:val="表格欄3數字"/>
    <w:basedOn w:val="a"/>
    <w:rsid w:val="00A865D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paragraph" w:styleId="a4">
    <w:name w:val="header"/>
    <w:basedOn w:val="a"/>
    <w:link w:val="a5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9E17D4"/>
    <w:rPr>
      <w:kern w:val="2"/>
    </w:rPr>
  </w:style>
  <w:style w:type="paragraph" w:styleId="a6">
    <w:name w:val="footer"/>
    <w:basedOn w:val="a"/>
    <w:link w:val="a7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9E17D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jAffAY7Ny&#21508;&#20027;&#31649;&#27231;&#38364;&#27506;&#20986;&#29992;&#36884;&#21029;&#31185;&#30446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23215-5A99-4F2A-8F88-13CFA9F54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jAffAY7Ny各主管機關歲出用途別科目決算審定數綜計表</Template>
  <TotalTime>0</TotalTime>
  <Pages>2</Pages>
  <Words>288</Words>
  <Characters>1646</Characters>
  <Application>Microsoft Office Word</Application>
  <DocSecurity>0</DocSecurity>
  <Lines>13</Lines>
  <Paragraphs>3</Paragraphs>
  <ScaleCrop>false</ScaleCrop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張簡稜剛</dc:creator>
  <cp:keywords/>
  <cp:lastModifiedBy>張簡稜剛</cp:lastModifiedBy>
  <cp:revision>2</cp:revision>
  <dcterms:created xsi:type="dcterms:W3CDTF">2026-06-02T02:54:00Z</dcterms:created>
  <dcterms:modified xsi:type="dcterms:W3CDTF">2026-06-02T02:54:00Z</dcterms:modified>
</cp:coreProperties>
</file>