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7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523"/>
        <w:gridCol w:w="1407"/>
        <w:gridCol w:w="1407"/>
        <w:gridCol w:w="1408"/>
        <w:gridCol w:w="1407"/>
        <w:gridCol w:w="1407"/>
        <w:gridCol w:w="1408"/>
        <w:gridCol w:w="1407"/>
        <w:gridCol w:w="1407"/>
        <w:gridCol w:w="533"/>
        <w:gridCol w:w="875"/>
        <w:gridCol w:w="1407"/>
        <w:gridCol w:w="1407"/>
        <w:gridCol w:w="1408"/>
        <w:gridCol w:w="1407"/>
        <w:gridCol w:w="1408"/>
        <w:gridCol w:w="64"/>
      </w:tblGrid>
      <w:tr w:rsidR="003E0D37" w14:paraId="0ADDCE05" w14:textId="77777777" w:rsidTr="00E02CAA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801262" w14:textId="77777777" w:rsidR="003E0D37" w:rsidRPr="001D79E3" w:rsidRDefault="003E0D37" w:rsidP="00684ECC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4B4DECC7" w14:textId="77777777" w:rsidR="003E0D37" w:rsidRPr="001D79E3" w:rsidRDefault="003E0D37" w:rsidP="00684ECC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1791" w:type="dxa"/>
            <w:gridSpan w:val="9"/>
            <w:vMerge w:val="restart"/>
            <w:tcBorders>
              <w:top w:val="nil"/>
              <w:left w:val="nil"/>
              <w:right w:val="nil"/>
            </w:tcBorders>
          </w:tcPr>
          <w:p w14:paraId="7DD0722F" w14:textId="77777777" w:rsidR="003E0D37" w:rsidRDefault="003E0D37" w:rsidP="00684ECC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976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07816A75" w14:textId="4E0A57A0" w:rsidR="003E0D37" w:rsidRPr="005C62A3" w:rsidRDefault="003E0D37" w:rsidP="00684ECC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E0D37" w14:paraId="06234E75" w14:textId="77777777" w:rsidTr="00E02CAA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A353C2D" w14:textId="77777777" w:rsidR="003E0D37" w:rsidRPr="001D79E3" w:rsidRDefault="003E0D37" w:rsidP="00684ECC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1523" w:type="dxa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7528A8C" w14:textId="77777777" w:rsidR="003E0D37" w:rsidRPr="001D79E3" w:rsidRDefault="003E0D37" w:rsidP="00684ECC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1791" w:type="dxa"/>
            <w:gridSpan w:val="9"/>
            <w:vMerge/>
            <w:tcBorders>
              <w:left w:val="nil"/>
              <w:right w:val="nil"/>
            </w:tcBorders>
          </w:tcPr>
          <w:p w14:paraId="2384D12F" w14:textId="77777777" w:rsidR="003E0D37" w:rsidRPr="00CC0D84" w:rsidRDefault="003E0D37" w:rsidP="00684ECC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976" w:type="dxa"/>
            <w:gridSpan w:val="7"/>
            <w:vMerge/>
            <w:tcBorders>
              <w:left w:val="nil"/>
            </w:tcBorders>
            <w:vAlign w:val="center"/>
          </w:tcPr>
          <w:p w14:paraId="649A14F8" w14:textId="40B965D7" w:rsidR="003E0D37" w:rsidRPr="00CC0D84" w:rsidRDefault="003E0D37" w:rsidP="00684ECC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3E0D37" w14:paraId="46629FA3" w14:textId="38FF9B86" w:rsidTr="003E0D37">
        <w:trPr>
          <w:gridAfter w:val="1"/>
          <w:wAfter w:w="64" w:type="dxa"/>
        </w:trPr>
        <w:tc>
          <w:tcPr>
            <w:tcW w:w="2013" w:type="dxa"/>
            <w:gridSpan w:val="2"/>
            <w:tcBorders>
              <w:tl2br w:val="single" w:sz="4" w:space="0" w:color="auto"/>
            </w:tcBorders>
            <w:vAlign w:val="center"/>
          </w:tcPr>
          <w:p w14:paraId="1385823F" w14:textId="77777777" w:rsidR="003E0D37" w:rsidRDefault="003E0D37" w:rsidP="003E0D37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3E27705" w14:textId="77777777" w:rsidR="003E0D37" w:rsidRDefault="003E0D37" w:rsidP="003E0D37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1407" w:type="dxa"/>
            <w:vAlign w:val="center"/>
          </w:tcPr>
          <w:p w14:paraId="21FC9CE9" w14:textId="77777777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1407" w:type="dxa"/>
            <w:vAlign w:val="center"/>
          </w:tcPr>
          <w:p w14:paraId="731C62EB" w14:textId="77777777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1408" w:type="dxa"/>
            <w:vAlign w:val="center"/>
          </w:tcPr>
          <w:p w14:paraId="230BCE21" w14:textId="77777777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1407" w:type="dxa"/>
            <w:vAlign w:val="center"/>
          </w:tcPr>
          <w:p w14:paraId="16EF8C1A" w14:textId="77777777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1407" w:type="dxa"/>
            <w:vAlign w:val="center"/>
          </w:tcPr>
          <w:p w14:paraId="7EDE7930" w14:textId="77777777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花蓮縣文化局主管</w:t>
            </w:r>
          </w:p>
        </w:tc>
        <w:tc>
          <w:tcPr>
            <w:tcW w:w="1408" w:type="dxa"/>
            <w:vAlign w:val="center"/>
          </w:tcPr>
          <w:p w14:paraId="37DC2C09" w14:textId="77777777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農業處主管</w:t>
            </w:r>
          </w:p>
        </w:tc>
        <w:tc>
          <w:tcPr>
            <w:tcW w:w="1407" w:type="dxa"/>
            <w:vAlign w:val="center"/>
          </w:tcPr>
          <w:p w14:paraId="14922A04" w14:textId="77777777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1407" w:type="dxa"/>
            <w:vAlign w:val="center"/>
          </w:tcPr>
          <w:p w14:paraId="00CC90C2" w14:textId="2572B268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832FFF">
              <w:rPr>
                <w:rFonts w:ascii="標楷體" w:eastAsia="標楷體"/>
                <w:spacing w:val="-20"/>
                <w:sz w:val="20"/>
              </w:rPr>
              <w:t>花蓮縣地方稅務局</w:t>
            </w:r>
            <w:r w:rsidR="00832FFF">
              <w:rPr>
                <w:rFonts w:ascii="標楷體" w:eastAsia="標楷體"/>
                <w:sz w:val="20"/>
              </w:rPr>
              <w:br/>
            </w: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1408" w:type="dxa"/>
            <w:gridSpan w:val="2"/>
            <w:vAlign w:val="center"/>
          </w:tcPr>
          <w:p w14:paraId="1D7FDA53" w14:textId="236355A3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花蓮縣警察局主管</w:t>
            </w:r>
          </w:p>
        </w:tc>
        <w:tc>
          <w:tcPr>
            <w:tcW w:w="1407" w:type="dxa"/>
            <w:vAlign w:val="center"/>
          </w:tcPr>
          <w:p w14:paraId="037514A3" w14:textId="34D915D9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花蓮縣消防局主管</w:t>
            </w:r>
          </w:p>
        </w:tc>
        <w:tc>
          <w:tcPr>
            <w:tcW w:w="1407" w:type="dxa"/>
            <w:vAlign w:val="center"/>
          </w:tcPr>
          <w:p w14:paraId="41CEDE1C" w14:textId="0727F230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花蓮縣衛生局主管</w:t>
            </w:r>
          </w:p>
        </w:tc>
        <w:tc>
          <w:tcPr>
            <w:tcW w:w="1408" w:type="dxa"/>
            <w:vAlign w:val="center"/>
          </w:tcPr>
          <w:p w14:paraId="1B0E8FBE" w14:textId="3C330D1C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 w:rsidRPr="00832FFF">
              <w:rPr>
                <w:rFonts w:ascii="標楷體" w:eastAsia="標楷體"/>
                <w:spacing w:val="-20"/>
                <w:sz w:val="20"/>
              </w:rPr>
              <w:t>花蓮縣環境保護局</w:t>
            </w:r>
            <w:r w:rsidR="00832FFF">
              <w:rPr>
                <w:rFonts w:ascii="標楷體" w:eastAsia="標楷體"/>
                <w:sz w:val="20"/>
              </w:rPr>
              <w:br/>
            </w: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1407" w:type="dxa"/>
            <w:vAlign w:val="center"/>
          </w:tcPr>
          <w:p w14:paraId="7A2ED49D" w14:textId="0FCFD29B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統籌支撥科目</w:t>
            </w:r>
          </w:p>
        </w:tc>
        <w:tc>
          <w:tcPr>
            <w:tcW w:w="1408" w:type="dxa"/>
            <w:vAlign w:val="center"/>
          </w:tcPr>
          <w:p w14:paraId="40FE3ABF" w14:textId="779ED253" w:rsidR="003E0D37" w:rsidRDefault="003E0D37" w:rsidP="003E0D3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3E0D37" w:rsidRPr="00930DB7" w14:paraId="224C8CE8" w14:textId="74208DC5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5093154B" w14:textId="77777777" w:rsidR="003E0D37" w:rsidRPr="00930DB7" w:rsidRDefault="003E0D37" w:rsidP="003E0D37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30DB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5A4B95C" w14:textId="77777777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30DB7">
              <w:rPr>
                <w:rFonts w:ascii="新細明體" w:hAnsi="新細明體"/>
                <w:b/>
                <w:noProof/>
                <w:sz w:val="20"/>
              </w:rPr>
              <w:t>291,255,289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B67D378" w14:textId="77777777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30DB7">
              <w:rPr>
                <w:rFonts w:ascii="新細明體" w:hAnsi="新細明體"/>
                <w:b/>
                <w:noProof/>
                <w:sz w:val="20"/>
              </w:rPr>
              <w:t>22,507,312,712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9285C4A" w14:textId="77777777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30DB7">
              <w:rPr>
                <w:rFonts w:ascii="新細明體" w:hAnsi="新細明體"/>
                <w:b/>
                <w:noProof/>
                <w:sz w:val="20"/>
              </w:rPr>
              <w:t>157,526,806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C69577B" w14:textId="77777777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30DB7">
              <w:rPr>
                <w:rFonts w:ascii="新細明體" w:hAnsi="新細明體"/>
                <w:b/>
                <w:noProof/>
                <w:sz w:val="20"/>
              </w:rPr>
              <w:t>39,916,256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04DBFEF" w14:textId="77777777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30DB7">
              <w:rPr>
                <w:rFonts w:ascii="新細明體" w:hAnsi="新細明體"/>
                <w:b/>
                <w:noProof/>
                <w:sz w:val="20"/>
              </w:rPr>
              <w:t>579,252,673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1C8FAC9" w14:textId="77777777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30DB7">
              <w:rPr>
                <w:rFonts w:ascii="新細明體" w:hAnsi="新細明體"/>
                <w:b/>
                <w:noProof/>
                <w:sz w:val="20"/>
              </w:rPr>
              <w:t>135,148,378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649A506" w14:textId="77777777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30DB7">
              <w:rPr>
                <w:rFonts w:ascii="新細明體" w:hAnsi="新細明體"/>
                <w:b/>
                <w:noProof/>
                <w:sz w:val="20"/>
              </w:rPr>
              <w:t>211,509,925</w:t>
            </w:r>
          </w:p>
        </w:tc>
        <w:tc>
          <w:tcPr>
            <w:tcW w:w="1407" w:type="dxa"/>
            <w:vAlign w:val="center"/>
          </w:tcPr>
          <w:p w14:paraId="425E10C4" w14:textId="32CF3576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D452B">
              <w:rPr>
                <w:rFonts w:ascii="新細明體" w:hAnsi="新細明體"/>
                <w:b/>
                <w:noProof/>
                <w:sz w:val="20"/>
              </w:rPr>
              <w:t>195,807,301</w:t>
            </w:r>
          </w:p>
        </w:tc>
        <w:tc>
          <w:tcPr>
            <w:tcW w:w="1408" w:type="dxa"/>
            <w:gridSpan w:val="2"/>
            <w:vAlign w:val="center"/>
          </w:tcPr>
          <w:p w14:paraId="63791FE4" w14:textId="5242CFB3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D452B">
              <w:rPr>
                <w:rFonts w:ascii="新細明體" w:hAnsi="新細明體"/>
                <w:b/>
                <w:noProof/>
                <w:sz w:val="20"/>
              </w:rPr>
              <w:t>2,112,264,527</w:t>
            </w:r>
          </w:p>
        </w:tc>
        <w:tc>
          <w:tcPr>
            <w:tcW w:w="1407" w:type="dxa"/>
            <w:vAlign w:val="center"/>
          </w:tcPr>
          <w:p w14:paraId="0DEF2226" w14:textId="6826EC14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D452B">
              <w:rPr>
                <w:rFonts w:ascii="新細明體" w:hAnsi="新細明體"/>
                <w:b/>
                <w:noProof/>
                <w:sz w:val="20"/>
              </w:rPr>
              <w:t>1,047,673,968</w:t>
            </w:r>
          </w:p>
        </w:tc>
        <w:tc>
          <w:tcPr>
            <w:tcW w:w="1407" w:type="dxa"/>
            <w:vAlign w:val="center"/>
          </w:tcPr>
          <w:p w14:paraId="7CC6AC60" w14:textId="383BA43E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D452B">
              <w:rPr>
                <w:rFonts w:ascii="新細明體" w:hAnsi="新細明體"/>
                <w:b/>
                <w:noProof/>
                <w:sz w:val="20"/>
              </w:rPr>
              <w:t>2,558,217,873</w:t>
            </w:r>
          </w:p>
        </w:tc>
        <w:tc>
          <w:tcPr>
            <w:tcW w:w="1408" w:type="dxa"/>
            <w:vAlign w:val="center"/>
          </w:tcPr>
          <w:p w14:paraId="467B6DB4" w14:textId="6318A45B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D452B">
              <w:rPr>
                <w:rFonts w:ascii="新細明體" w:hAnsi="新細明體"/>
                <w:b/>
                <w:noProof/>
                <w:sz w:val="20"/>
              </w:rPr>
              <w:t>488,344,371</w:t>
            </w:r>
          </w:p>
        </w:tc>
        <w:tc>
          <w:tcPr>
            <w:tcW w:w="1407" w:type="dxa"/>
            <w:vAlign w:val="center"/>
          </w:tcPr>
          <w:p w14:paraId="0F4904F2" w14:textId="43661BFD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2D452B">
              <w:rPr>
                <w:rFonts w:ascii="新細明體" w:hAnsi="新細明體"/>
                <w:b/>
                <w:noProof/>
                <w:sz w:val="20"/>
              </w:rPr>
              <w:t>3,038,517,601</w:t>
            </w:r>
          </w:p>
        </w:tc>
        <w:tc>
          <w:tcPr>
            <w:tcW w:w="1408" w:type="dxa"/>
            <w:vAlign w:val="center"/>
          </w:tcPr>
          <w:p w14:paraId="1FEBBD59" w14:textId="22F7C24D" w:rsidR="003E0D37" w:rsidRPr="00930DB7" w:rsidRDefault="003E0D37" w:rsidP="003E0D37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6F350E">
              <w:rPr>
                <w:rFonts w:ascii="新細明體" w:hAnsi="新細明體"/>
                <w:b/>
                <w:noProof/>
                <w:sz w:val="20"/>
              </w:rPr>
              <w:t>33,362,747,680</w:t>
            </w:r>
          </w:p>
        </w:tc>
      </w:tr>
      <w:tr w:rsidR="003E0D37" w14:paraId="64C31631" w14:textId="31CBBFB2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6DC673D3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1.</w:t>
            </w:r>
            <w:r w:rsidRPr="003943A1">
              <w:rPr>
                <w:rFonts w:ascii="標楷體" w:eastAsia="標楷體" w:hAnsi="標楷體"/>
                <w:noProof/>
                <w:spacing w:val="150"/>
                <w:kern w:val="0"/>
                <w:sz w:val="20"/>
                <w:fitText w:val="1700" w:id="-434919932"/>
              </w:rPr>
              <w:t>行政支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700" w:id="-434919932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15653C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7D9938D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525,050,201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0FE44F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5A983A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32CDDDC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48173C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7B0629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869807E" w14:textId="3F4C861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1CB55DF6" w14:textId="75C0D74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059D4A79" w14:textId="020F9E1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B4F4F39" w14:textId="2C31271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2C26DAC3" w14:textId="74B5301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27AC0C69" w14:textId="6602BC9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7085EAA0" w14:textId="15E5B91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525,050,201</w:t>
            </w:r>
          </w:p>
        </w:tc>
      </w:tr>
      <w:tr w:rsidR="003E0D37" w14:paraId="041BD08F" w14:textId="5C86E998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2B373FC0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2.</w:t>
            </w:r>
            <w:r w:rsidRPr="003943A1">
              <w:rPr>
                <w:rFonts w:ascii="標楷體" w:eastAsia="標楷體" w:hAnsi="標楷體"/>
                <w:noProof/>
                <w:spacing w:val="150"/>
                <w:kern w:val="0"/>
                <w:sz w:val="20"/>
                <w:fitText w:val="1700" w:id="-434919932"/>
              </w:rPr>
              <w:t>立法支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700" w:id="-434919932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1957C7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291,255,289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ED3F72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4BCA567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4221B6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B817CE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1A299BD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5F0DB5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584A38A6" w14:textId="1208FB3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2A5B681E" w14:textId="7D994B9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51605C2" w14:textId="7CF5899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21CFC26" w14:textId="72AC466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341380FA" w14:textId="561715C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51312764" w14:textId="4EAB13B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3EBC5498" w14:textId="28FAC59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291,255,289</w:t>
            </w:r>
          </w:p>
        </w:tc>
      </w:tr>
      <w:tr w:rsidR="003E0D37" w14:paraId="0C421B75" w14:textId="5A062608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3A1CAEA7" w14:textId="77777777" w:rsidR="003E0D37" w:rsidRPr="003943A1" w:rsidRDefault="003E0D37" w:rsidP="003943A1">
            <w:pPr>
              <w:spacing w:line="240" w:lineRule="exact"/>
              <w:rPr>
                <w:rFonts w:ascii="標楷體" w:eastAsia="標楷體" w:hAnsi="標楷體"/>
                <w:noProof/>
                <w:spacing w:val="150"/>
                <w:kern w:val="0"/>
                <w:sz w:val="20"/>
              </w:rPr>
            </w:pPr>
            <w:r w:rsidRPr="003943A1">
              <w:rPr>
                <w:rFonts w:ascii="標楷體" w:eastAsia="標楷體" w:hAnsi="標楷體"/>
                <w:noProof/>
                <w:kern w:val="0"/>
                <w:sz w:val="20"/>
              </w:rPr>
              <w:t>3.</w:t>
            </w:r>
            <w:r w:rsidRPr="003943A1">
              <w:rPr>
                <w:rFonts w:ascii="標楷體" w:eastAsia="標楷體" w:hAnsi="標楷體"/>
                <w:noProof/>
                <w:spacing w:val="150"/>
                <w:kern w:val="0"/>
                <w:sz w:val="20"/>
                <w:fitText w:val="1700" w:id="-434919932"/>
              </w:rPr>
              <w:t>民政支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700" w:id="-434919932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965190D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67F068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2,002,125,987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229433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157,526,806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404E309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A86976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86A262C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B47603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211,509,925</w:t>
            </w:r>
          </w:p>
        </w:tc>
        <w:tc>
          <w:tcPr>
            <w:tcW w:w="1407" w:type="dxa"/>
            <w:vAlign w:val="center"/>
          </w:tcPr>
          <w:p w14:paraId="775A031A" w14:textId="14210617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55F96806" w14:textId="51F35E5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CC124D2" w14:textId="007651F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1,047,673,968</w:t>
            </w:r>
          </w:p>
        </w:tc>
        <w:tc>
          <w:tcPr>
            <w:tcW w:w="1407" w:type="dxa"/>
            <w:vAlign w:val="center"/>
          </w:tcPr>
          <w:p w14:paraId="3A81BF81" w14:textId="563288CE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39066424" w14:textId="6BB7232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9FA4D69" w14:textId="6BCC45B7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38EDE071" w14:textId="377B96C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3,418,836,686</w:t>
            </w:r>
          </w:p>
        </w:tc>
      </w:tr>
      <w:tr w:rsidR="003E0D37" w14:paraId="7DD0F076" w14:textId="18C8193C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5F24214F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4.</w:t>
            </w:r>
            <w:r w:rsidRPr="003943A1">
              <w:rPr>
                <w:rFonts w:ascii="標楷體" w:eastAsia="標楷體" w:hAnsi="標楷體"/>
                <w:noProof/>
                <w:spacing w:val="150"/>
                <w:kern w:val="0"/>
                <w:sz w:val="20"/>
                <w:fitText w:val="1700" w:id="-434919932"/>
              </w:rPr>
              <w:t>警政支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700" w:id="-434919932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81EAA5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B78BE5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22BE6E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946F69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26E557F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D2CFC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B7A4C60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5733349C" w14:textId="169B6050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37D00F54" w14:textId="61CAA704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2,112,264,527</w:t>
            </w:r>
          </w:p>
        </w:tc>
        <w:tc>
          <w:tcPr>
            <w:tcW w:w="1407" w:type="dxa"/>
            <w:vAlign w:val="center"/>
          </w:tcPr>
          <w:p w14:paraId="68E3AB74" w14:textId="3676290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87D0D53" w14:textId="6E10026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40670CD6" w14:textId="7739DB1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7D2970A" w14:textId="0198381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4F7CBF87" w14:textId="1B538D4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2,112,264,527</w:t>
            </w:r>
          </w:p>
        </w:tc>
      </w:tr>
      <w:tr w:rsidR="003E0D37" w14:paraId="68236D66" w14:textId="7FCC88BD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53A5ED28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5.</w:t>
            </w:r>
            <w:r w:rsidRPr="003943A1">
              <w:rPr>
                <w:rFonts w:ascii="標楷體" w:eastAsia="標楷體" w:hAnsi="標楷體"/>
                <w:noProof/>
                <w:spacing w:val="150"/>
                <w:kern w:val="0"/>
                <w:sz w:val="20"/>
                <w:fitText w:val="1700" w:id="-434919932"/>
              </w:rPr>
              <w:t>財務支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700" w:id="-434919932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F87EEF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CE79F5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125,663,659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CD7F6F7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42A23F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FB2AA7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441D0F4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BF9C5B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744075B" w14:textId="47AB84C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195,807,301</w:t>
            </w:r>
          </w:p>
        </w:tc>
        <w:tc>
          <w:tcPr>
            <w:tcW w:w="1408" w:type="dxa"/>
            <w:gridSpan w:val="2"/>
            <w:vAlign w:val="center"/>
          </w:tcPr>
          <w:p w14:paraId="5838EDCC" w14:textId="1A1153E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9152827" w14:textId="25CDB904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5A2AB4F2" w14:textId="603F82F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3D23BBEC" w14:textId="7F90975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E71C63A" w14:textId="690A113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64A6ADAC" w14:textId="6F60DAB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321,470,960</w:t>
            </w:r>
          </w:p>
        </w:tc>
      </w:tr>
      <w:tr w:rsidR="003E0D37" w14:paraId="787DAF6D" w14:textId="696198CB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3228D392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6.</w:t>
            </w:r>
            <w:r w:rsidRPr="003943A1">
              <w:rPr>
                <w:rFonts w:ascii="標楷體" w:eastAsia="標楷體" w:hAnsi="標楷體"/>
                <w:noProof/>
                <w:spacing w:val="150"/>
                <w:kern w:val="0"/>
                <w:sz w:val="20"/>
                <w:fitText w:val="1700" w:id="-434919932"/>
              </w:rPr>
              <w:t>教育支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700" w:id="-434919932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34968FF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24DDA2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8,617,645,797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FB5CF25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CD8B04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39,916,256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FEEAA7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20DA26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01CB5F7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CCD060E" w14:textId="4243182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0E94C123" w14:textId="2302CB0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21CFCC5" w14:textId="3D3418E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4D199C0" w14:textId="12ACEAD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0C3B1813" w14:textId="0EBA943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7D89398" w14:textId="26D51F2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602F8081" w14:textId="71B2FE69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8,657,562,053</w:t>
            </w:r>
          </w:p>
        </w:tc>
      </w:tr>
      <w:tr w:rsidR="003E0D37" w14:paraId="28A595AC" w14:textId="1961D01F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08BFDB9E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7.</w:t>
            </w:r>
            <w:r w:rsidRPr="003943A1">
              <w:rPr>
                <w:rFonts w:ascii="標楷體" w:eastAsia="標楷體" w:hAnsi="標楷體"/>
                <w:noProof/>
                <w:spacing w:val="150"/>
                <w:kern w:val="0"/>
                <w:sz w:val="20"/>
                <w:fitText w:val="1700" w:id="-434919933"/>
              </w:rPr>
              <w:t>文化支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700" w:id="-434919933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358E8F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4EEC1F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146,585,704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69335D0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884185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EA5DE9F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579,252,673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C5A7BFC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653670F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F9DEBA1" w14:textId="591A04B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5F6315BF" w14:textId="56330A7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16D321AC" w14:textId="7F253CF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5200DFE" w14:textId="52A193D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64AF2BFD" w14:textId="1BB2A37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024C365" w14:textId="2F35AA5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587A0762" w14:textId="7AD6E5D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725,838,377</w:t>
            </w:r>
          </w:p>
        </w:tc>
      </w:tr>
      <w:tr w:rsidR="003E0D37" w14:paraId="286FEB43" w14:textId="5C7A1770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736BBE8C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8.</w:t>
            </w:r>
            <w:r w:rsidRPr="003943A1">
              <w:rPr>
                <w:rFonts w:ascii="標楷體" w:eastAsia="標楷體" w:hAnsi="標楷體"/>
                <w:noProof/>
                <w:spacing w:val="150"/>
                <w:kern w:val="0"/>
                <w:sz w:val="20"/>
                <w:fitText w:val="1700" w:id="-434919934"/>
              </w:rPr>
              <w:t>農業支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700" w:id="-434919934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77A039D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EE95029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1,934,842,702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7B5229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AFCD1B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005878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F2C6B0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135,148,378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611EAF7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046B4E78" w14:textId="38D51949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59BED9D7" w14:textId="6237D02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185A8C02" w14:textId="1239185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1D79E7EF" w14:textId="3367E04E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007CF03F" w14:textId="3314DF3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C4DDA49" w14:textId="42C4E4E7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52E1FF8C" w14:textId="213D933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2,069,991,080</w:t>
            </w:r>
          </w:p>
        </w:tc>
      </w:tr>
      <w:tr w:rsidR="003E0D37" w14:paraId="1690AEEE" w14:textId="43159239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68A1219C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9.</w:t>
            </w:r>
            <w:r w:rsidRPr="003943A1">
              <w:rPr>
                <w:rFonts w:ascii="標楷體" w:eastAsia="標楷體" w:hAnsi="標楷體"/>
                <w:noProof/>
                <w:spacing w:val="150"/>
                <w:kern w:val="0"/>
                <w:sz w:val="20"/>
                <w:fitText w:val="1700" w:id="-434919935"/>
              </w:rPr>
              <w:t>工業支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700" w:id="-434919935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893475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523F2F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1,458,019,516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F2D20A9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14AC3F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C4BD88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4BDB28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C7744A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6027557" w14:textId="168E3F2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72DDF8A6" w14:textId="6A1A38D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9FF4007" w14:textId="0B04C49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2FDEC8A0" w14:textId="50F5A45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69E60F8B" w14:textId="7AADE01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02C1D320" w14:textId="7B7AA75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2D9771EB" w14:textId="5245CB3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1,458,019,516</w:t>
            </w:r>
          </w:p>
        </w:tc>
      </w:tr>
      <w:tr w:rsidR="003E0D37" w14:paraId="29BFB77F" w14:textId="25FA1CB7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47939D27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10.</w:t>
            </w:r>
            <w:r w:rsidRPr="003943A1">
              <w:rPr>
                <w:rFonts w:ascii="標楷體" w:eastAsia="標楷體" w:hAnsi="標楷體"/>
                <w:noProof/>
                <w:spacing w:val="133"/>
                <w:kern w:val="0"/>
                <w:sz w:val="20"/>
                <w:fitText w:val="1600" w:id="-434919936"/>
              </w:rPr>
              <w:t>交通支</w:t>
            </w:r>
            <w:r w:rsidRPr="003943A1">
              <w:rPr>
                <w:rFonts w:ascii="標楷體" w:eastAsia="標楷體" w:hAnsi="標楷體"/>
                <w:noProof/>
                <w:spacing w:val="1"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500BFF5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8D0C4D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2,535,065,014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1D283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59D2006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7E24FAF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017CDA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C3A75A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F1314BF" w14:textId="2B71F46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2B9FD1B9" w14:textId="4DB9870E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A5FD5FF" w14:textId="617EFF0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30DABB8" w14:textId="600B5CD4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29B2E5D1" w14:textId="2EF5195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91BE68B" w14:textId="0BD90C4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072C51E1" w14:textId="5A930C0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2,535,065,014</w:t>
            </w:r>
          </w:p>
        </w:tc>
      </w:tr>
      <w:tr w:rsidR="003E0D37" w14:paraId="3F321EB9" w14:textId="4A4DDD75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3AEF4F57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11.其他經濟服務支出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9C38C0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DDFD710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1,335,133,592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F4A579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20EAFA4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8750F8D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DE2806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5656DCD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D059BE9" w14:textId="20B896B9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2797A9E0" w14:textId="647B010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24D840F9" w14:textId="5DE2A6B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8CD61C9" w14:textId="5B2246B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306CE76D" w14:textId="4CFEE57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E8C502C" w14:textId="69B50487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2835BE9A" w14:textId="5642123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1,335,133,592</w:t>
            </w:r>
          </w:p>
        </w:tc>
      </w:tr>
      <w:tr w:rsidR="003E0D37" w14:paraId="68A69D83" w14:textId="30DDDF68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00D18377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12.</w:t>
            </w:r>
            <w:r w:rsidRPr="003943A1">
              <w:rPr>
                <w:rFonts w:ascii="標楷體" w:eastAsia="標楷體" w:hAnsi="標楷體"/>
                <w:noProof/>
                <w:spacing w:val="40"/>
                <w:kern w:val="0"/>
                <w:sz w:val="20"/>
                <w:fitText w:val="1600" w:id="-434919936"/>
              </w:rPr>
              <w:t>社會保險支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0AD210F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CD9F21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130,405,345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0299085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59A0AF0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1A28B0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3BB7BE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A8D454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7444CE3" w14:textId="607B9F2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003FE71A" w14:textId="0194D15E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02DDE99" w14:textId="4530B9D9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0D1A91D" w14:textId="7956843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0AE418B9" w14:textId="071BE544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B0EA16D" w14:textId="543711B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4AD05ADE" w14:textId="3FC2548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130,405,345</w:t>
            </w:r>
          </w:p>
        </w:tc>
      </w:tr>
      <w:tr w:rsidR="003E0D37" w14:paraId="3A11FF7B" w14:textId="363AD86E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5AF58EB1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13.</w:t>
            </w:r>
            <w:r w:rsidRPr="003943A1">
              <w:rPr>
                <w:rFonts w:ascii="標楷體" w:eastAsia="標楷體" w:hAnsi="標楷體"/>
                <w:noProof/>
                <w:spacing w:val="40"/>
                <w:kern w:val="0"/>
                <w:sz w:val="20"/>
                <w:fitText w:val="1600" w:id="-434919936"/>
              </w:rPr>
              <w:t>社會救助支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9700FE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B1F684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272,437,076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EEFAD86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BE0F02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F6904F9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AF075E9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5E840F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A5234A9" w14:textId="5FB01D5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1E11C535" w14:textId="02621D0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27847172" w14:textId="09002C2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51D391E" w14:textId="66AB6847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52B8CA3D" w14:textId="58CC69E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57C28BB4" w14:textId="35070EE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0A8DCF61" w14:textId="1D31728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272,437,076</w:t>
            </w:r>
          </w:p>
        </w:tc>
      </w:tr>
      <w:tr w:rsidR="003E0D37" w14:paraId="7873A253" w14:textId="7D59606D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5F82D5CB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14.</w:t>
            </w:r>
            <w:r w:rsidRPr="003943A1">
              <w:rPr>
                <w:rFonts w:ascii="標楷體" w:eastAsia="標楷體" w:hAnsi="標楷體"/>
                <w:noProof/>
                <w:spacing w:val="40"/>
                <w:kern w:val="0"/>
                <w:sz w:val="20"/>
                <w:fitText w:val="1600" w:id="-434919936"/>
              </w:rPr>
              <w:t>福利服務支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950AAD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6B772C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3,129,629,122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6BBAA6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8858817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5C29D3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6153B8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799F5B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74F3676" w14:textId="6AD424F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397490E0" w14:textId="679AD82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0133B9CF" w14:textId="3A63CB8E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144D1DA6" w14:textId="2184C99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1,899,998,989</w:t>
            </w:r>
          </w:p>
        </w:tc>
        <w:tc>
          <w:tcPr>
            <w:tcW w:w="1408" w:type="dxa"/>
            <w:vAlign w:val="center"/>
          </w:tcPr>
          <w:p w14:paraId="4CA8E9A7" w14:textId="7E35CEB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1E12808F" w14:textId="714812C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68D52B88" w14:textId="0D0329FE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5,029,628,111</w:t>
            </w:r>
          </w:p>
        </w:tc>
      </w:tr>
      <w:tr w:rsidR="003E0D37" w14:paraId="68A708DC" w14:textId="54F3FD03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0727433E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15.</w:t>
            </w:r>
            <w:r w:rsidRPr="003943A1">
              <w:rPr>
                <w:rFonts w:ascii="標楷體" w:eastAsia="標楷體" w:hAnsi="標楷體"/>
                <w:noProof/>
                <w:spacing w:val="40"/>
                <w:kern w:val="0"/>
                <w:sz w:val="20"/>
                <w:fitText w:val="1600" w:id="-434919936"/>
              </w:rPr>
              <w:t>國民就業支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84B4305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A56D1B6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93,534,512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FB8041C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182B3EF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E3DCB24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3A6EC75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5CA302C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2D758E3" w14:textId="750637E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785FDD7F" w14:textId="0A9ACB39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217E0105" w14:textId="6F72EF6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1174C9D8" w14:textId="2756DD8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54A9882C" w14:textId="4A7DEE0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D5B59AA" w14:textId="5C21FFF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2F3E388D" w14:textId="4D6EA84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93,534,512</w:t>
            </w:r>
          </w:p>
        </w:tc>
      </w:tr>
      <w:tr w:rsidR="003E0D37" w14:paraId="68C2134F" w14:textId="010C589C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6B0BC9F1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16.</w:t>
            </w:r>
            <w:r w:rsidRPr="003943A1">
              <w:rPr>
                <w:rFonts w:ascii="標楷體" w:eastAsia="標楷體" w:hAnsi="標楷體"/>
                <w:noProof/>
                <w:spacing w:val="40"/>
                <w:kern w:val="0"/>
                <w:sz w:val="20"/>
                <w:fitText w:val="1600" w:id="-434919936"/>
              </w:rPr>
              <w:t>醫療保健支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E4F2394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D14B68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EAA9FF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2C6F789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612F67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086402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958A516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2EFCC190" w14:textId="1F64F2F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5FC8317A" w14:textId="7EC9672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0325577A" w14:textId="0F868428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0F669101" w14:textId="3688AF4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658,218,884</w:t>
            </w:r>
          </w:p>
        </w:tc>
        <w:tc>
          <w:tcPr>
            <w:tcW w:w="1408" w:type="dxa"/>
            <w:vAlign w:val="center"/>
          </w:tcPr>
          <w:p w14:paraId="6E300934" w14:textId="34B9DC5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DD83B5B" w14:textId="5947A8E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51B014EA" w14:textId="293B603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658,218,884</w:t>
            </w:r>
          </w:p>
        </w:tc>
      </w:tr>
      <w:tr w:rsidR="003E0D37" w14:paraId="7B27E8A4" w14:textId="6B1F3058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786BA120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17.</w:t>
            </w:r>
            <w:r w:rsidRPr="003943A1">
              <w:rPr>
                <w:rFonts w:ascii="標楷體" w:eastAsia="標楷體" w:hAnsi="標楷體"/>
                <w:noProof/>
                <w:spacing w:val="40"/>
                <w:kern w:val="0"/>
                <w:sz w:val="20"/>
                <w:fitText w:val="1600" w:id="-434919936"/>
              </w:rPr>
              <w:t>環境保護支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4114A40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65A5C6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396DAF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D5C0F61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FC6AC3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3C8B73C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62A2DB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0CB7586F" w14:textId="2D26E2C9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25AF93B6" w14:textId="47D6F616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028852C9" w14:textId="1CAB854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55B70262" w14:textId="7B23F197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3492EEB7" w14:textId="2CF82C09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488,344,371</w:t>
            </w:r>
          </w:p>
        </w:tc>
        <w:tc>
          <w:tcPr>
            <w:tcW w:w="1407" w:type="dxa"/>
            <w:vAlign w:val="center"/>
          </w:tcPr>
          <w:p w14:paraId="1A26E13F" w14:textId="47BE2A9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268E9562" w14:textId="65E65047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488,344,371</w:t>
            </w:r>
          </w:p>
        </w:tc>
      </w:tr>
      <w:tr w:rsidR="003E0D37" w14:paraId="085580BE" w14:textId="47059C5B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4514D9C2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18.</w:t>
            </w:r>
            <w:r w:rsidRPr="003943A1">
              <w:rPr>
                <w:rFonts w:ascii="標楷體" w:eastAsia="標楷體" w:hAnsi="標楷體"/>
                <w:noProof/>
                <w:spacing w:val="40"/>
                <w:kern w:val="0"/>
                <w:sz w:val="20"/>
                <w:fitText w:val="1600" w:id="-434919936"/>
              </w:rPr>
              <w:t>社區發展支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BF2BCD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A4299DC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80,943,229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8155109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4D27E04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A393EB0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126BA9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5D1AFE3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525A20BE" w14:textId="65759E9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4FCBE1AB" w14:textId="6C52646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25275D68" w14:textId="2FE33AF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074252B" w14:textId="3B5A8E6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43B6240B" w14:textId="1C16738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5835720A" w14:textId="245B58B7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3D4C1B09" w14:textId="4FA2A62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80,943,229</w:t>
            </w:r>
          </w:p>
        </w:tc>
      </w:tr>
      <w:tr w:rsidR="003E0D37" w14:paraId="253267A5" w14:textId="2BB60927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5338B471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19.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退休撫卹給付支出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16F2E77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15655C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825CF9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D99D04F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0D95B96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D9B711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7F4F6DC0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0213E8B" w14:textId="5F67275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3A01A527" w14:textId="135C292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93F578F" w14:textId="51A408D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A703FCB" w14:textId="1CF354F4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1351BC65" w14:textId="3E0EE75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598E5DE2" w14:textId="5CCEA2A4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1,962,534,399</w:t>
            </w:r>
          </w:p>
        </w:tc>
        <w:tc>
          <w:tcPr>
            <w:tcW w:w="1408" w:type="dxa"/>
            <w:vAlign w:val="center"/>
          </w:tcPr>
          <w:p w14:paraId="0189F1B1" w14:textId="2DCC473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1,962,534,399</w:t>
            </w:r>
          </w:p>
        </w:tc>
      </w:tr>
      <w:tr w:rsidR="003E0D37" w14:paraId="3AD56F0A" w14:textId="2409C295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19BEF963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20.</w:t>
            </w:r>
            <w:r w:rsidRPr="003943A1">
              <w:rPr>
                <w:rFonts w:ascii="標楷體" w:eastAsia="標楷體" w:hAnsi="標楷體"/>
                <w:noProof/>
                <w:spacing w:val="40"/>
                <w:kern w:val="0"/>
                <w:sz w:val="20"/>
                <w:fitText w:val="1600" w:id="-434919936"/>
              </w:rPr>
              <w:t>債務付息支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E7219A4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A4E77C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120,231,256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F55E6E7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D88356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D75E2F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E913E86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518933E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08860CE8" w14:textId="7E424ED5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11209AC7" w14:textId="50D738B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A5345BF" w14:textId="6BA8922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9D19C3D" w14:textId="3CFB1CA3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5C76C298" w14:textId="08865D7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37BAFB1F" w14:textId="25BCD70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257A9936" w14:textId="10D59D52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120,231,256</w:t>
            </w:r>
          </w:p>
        </w:tc>
      </w:tr>
      <w:tr w:rsidR="003E0D37" w14:paraId="7855AD61" w14:textId="6B546BBE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2911B158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21.</w:t>
            </w:r>
            <w:r w:rsidRPr="003943A1">
              <w:rPr>
                <w:rFonts w:ascii="標楷體" w:eastAsia="標楷體" w:hAnsi="標楷體"/>
                <w:noProof/>
                <w:spacing w:val="40"/>
                <w:kern w:val="0"/>
                <w:sz w:val="20"/>
                <w:fitText w:val="1600" w:id="-434919936"/>
              </w:rPr>
              <w:t>專案補助支</w:t>
            </w:r>
            <w:r w:rsidRPr="003943A1">
              <w:rPr>
                <w:rFonts w:ascii="標楷體" w:eastAsia="標楷體" w:hAnsi="標楷體"/>
                <w:noProof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6CD4739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2C322FC6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C5F7F25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69D7B78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29679F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1D0FA1A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9179255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242A7FC5" w14:textId="5891185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33D94FE9" w14:textId="5160307A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271591A" w14:textId="723094D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70272C0A" w14:textId="4CCB7BE9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47A0A620" w14:textId="355D7848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1AA635A8" w14:textId="5DDC257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151,450,000</w:t>
            </w:r>
          </w:p>
        </w:tc>
        <w:tc>
          <w:tcPr>
            <w:tcW w:w="1408" w:type="dxa"/>
            <w:vAlign w:val="center"/>
          </w:tcPr>
          <w:p w14:paraId="20B64648" w14:textId="6E010211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151,450,000</w:t>
            </w:r>
          </w:p>
        </w:tc>
      </w:tr>
      <w:tr w:rsidR="003E0D37" w14:paraId="286CB7CA" w14:textId="0BB309C2" w:rsidTr="00832FFF">
        <w:tblPrEx>
          <w:tblBorders>
            <w:insideH w:val="none" w:sz="0" w:space="0" w:color="auto"/>
          </w:tblBorders>
        </w:tblPrEx>
        <w:trPr>
          <w:gridAfter w:val="1"/>
          <w:wAfter w:w="64" w:type="dxa"/>
          <w:trHeight w:val="539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09E94EAA" w14:textId="77777777" w:rsidR="003E0D37" w:rsidRDefault="003E0D37" w:rsidP="00832FF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A853DA">
              <w:rPr>
                <w:rFonts w:ascii="標楷體" w:eastAsia="標楷體" w:hAnsi="標楷體"/>
                <w:noProof/>
                <w:sz w:val="20"/>
              </w:rPr>
              <w:t>22.</w:t>
            </w:r>
            <w:r w:rsidRPr="003943A1">
              <w:rPr>
                <w:rFonts w:ascii="標楷體" w:eastAsia="標楷體" w:hAnsi="標楷體"/>
                <w:noProof/>
                <w:spacing w:val="133"/>
                <w:kern w:val="0"/>
                <w:sz w:val="20"/>
                <w:fitText w:val="1600" w:id="-434919936"/>
              </w:rPr>
              <w:t>其他支</w:t>
            </w:r>
            <w:r w:rsidRPr="003943A1">
              <w:rPr>
                <w:rFonts w:ascii="標楷體" w:eastAsia="標楷體" w:hAnsi="標楷體"/>
                <w:noProof/>
                <w:spacing w:val="1"/>
                <w:kern w:val="0"/>
                <w:sz w:val="20"/>
                <w:fitText w:val="1600" w:id="-434919936"/>
              </w:rPr>
              <w:t>出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67B7CF0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5A74F155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35B242B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A875ABD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5B0EBAF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F4E8F69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13E08C22" w14:textId="77777777" w:rsidR="003E0D37" w:rsidRDefault="003E0D37" w:rsidP="003E0D3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70F803C" w14:textId="61953E3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gridSpan w:val="2"/>
            <w:vAlign w:val="center"/>
          </w:tcPr>
          <w:p w14:paraId="28D41E19" w14:textId="35816A00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F1270FB" w14:textId="40CC528C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62860990" w14:textId="7987A8CF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8" w:type="dxa"/>
            <w:vAlign w:val="center"/>
          </w:tcPr>
          <w:p w14:paraId="42FD73A6" w14:textId="6464193D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07" w:type="dxa"/>
            <w:vAlign w:val="center"/>
          </w:tcPr>
          <w:p w14:paraId="443644BA" w14:textId="6F2925BB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924,533,202</w:t>
            </w:r>
          </w:p>
        </w:tc>
        <w:tc>
          <w:tcPr>
            <w:tcW w:w="1408" w:type="dxa"/>
            <w:vAlign w:val="center"/>
          </w:tcPr>
          <w:p w14:paraId="6E8A0388" w14:textId="37B9379E" w:rsidR="003E0D37" w:rsidRPr="00A853DA" w:rsidRDefault="003E0D37" w:rsidP="003E0D37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853DA">
              <w:rPr>
                <w:rFonts w:ascii="新細明體" w:hAnsi="新細明體"/>
                <w:noProof/>
                <w:sz w:val="20"/>
              </w:rPr>
              <w:t>924,533,202</w:t>
            </w:r>
          </w:p>
        </w:tc>
      </w:tr>
    </w:tbl>
    <w:p w14:paraId="3B83C6E3" w14:textId="4C050EE5" w:rsidR="00C12243" w:rsidRDefault="00C12243" w:rsidP="00C12243"/>
    <w:sectPr w:rsidR="00C12243">
      <w:headerReference w:type="first" r:id="rId6"/>
      <w:foot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FE230" w14:textId="77777777" w:rsidR="00C12243" w:rsidRDefault="00C12243">
      <w:r>
        <w:separator/>
      </w:r>
    </w:p>
  </w:endnote>
  <w:endnote w:type="continuationSeparator" w:id="0">
    <w:p w14:paraId="329260C7" w14:textId="77777777" w:rsidR="00C12243" w:rsidRDefault="00C1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72F6B" w14:textId="4E07DFD3" w:rsidR="00832FFF" w:rsidRDefault="00832FFF" w:rsidP="00832FFF">
    <w:pPr>
      <w:pStyle w:val="a4"/>
      <w:jc w:val="center"/>
    </w:pPr>
    <w:r w:rsidRPr="000A5CAC">
      <w:rPr>
        <w:rFonts w:ascii="標楷體" w:eastAsia="標楷體" w:hAnsi="標楷體" w:hint="eastAsia"/>
      </w:rPr>
      <w:t xml:space="preserve">第 </w:t>
    </w:r>
    <w:r>
      <w:rPr>
        <w:rFonts w:ascii="標楷體" w:eastAsia="標楷體" w:hAnsi="標楷體"/>
      </w:rPr>
      <w:t>7</w:t>
    </w:r>
    <w:r w:rsidRPr="000A5CAC"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1</w:t>
    </w:r>
    <w:r w:rsidRPr="000A5CAC">
      <w:rPr>
        <w:rFonts w:ascii="標楷體" w:eastAsia="標楷體" w:hAnsi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CC3BD" w14:textId="77777777" w:rsidR="00C12243" w:rsidRDefault="00C12243">
      <w:r>
        <w:separator/>
      </w:r>
    </w:p>
  </w:footnote>
  <w:footnote w:type="continuationSeparator" w:id="0">
    <w:p w14:paraId="1EF409B9" w14:textId="77777777" w:rsidR="00C12243" w:rsidRDefault="00C12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51B9D" w14:textId="6E1A5E32" w:rsidR="003A0BB1" w:rsidRDefault="00C12243">
    <w:pPr>
      <w:jc w:val="center"/>
      <w:rPr>
        <w:rFonts w:ascii="標楷體" w:eastAsia="標楷體"/>
        <w:b/>
        <w:sz w:val="32"/>
        <w:u w:val="single"/>
      </w:rPr>
    </w:pPr>
    <w:r w:rsidRPr="00C1224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C12243">
      <w:rPr>
        <w:rFonts w:ascii="標楷體" w:eastAsia="標楷體" w:hAnsi="標楷體"/>
        <w:b/>
        <w:spacing w:val="60"/>
        <w:sz w:val="32"/>
        <w:u w:val="single"/>
      </w:rPr>
      <w:t>114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Pr="00C12243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2243"/>
    <w:rsid w:val="00005F7A"/>
    <w:rsid w:val="00112731"/>
    <w:rsid w:val="0014694B"/>
    <w:rsid w:val="00247C62"/>
    <w:rsid w:val="00393891"/>
    <w:rsid w:val="003943A1"/>
    <w:rsid w:val="003A0BB1"/>
    <w:rsid w:val="003B0DD9"/>
    <w:rsid w:val="003E0D37"/>
    <w:rsid w:val="004439C8"/>
    <w:rsid w:val="0083101B"/>
    <w:rsid w:val="00832FFF"/>
    <w:rsid w:val="00930A01"/>
    <w:rsid w:val="00965C8B"/>
    <w:rsid w:val="009F5E83"/>
    <w:rsid w:val="00A214F3"/>
    <w:rsid w:val="00AA34B5"/>
    <w:rsid w:val="00AB7299"/>
    <w:rsid w:val="00C10A9E"/>
    <w:rsid w:val="00C12243"/>
    <w:rsid w:val="00D3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ABE3F28"/>
  <w15:chartTrackingRefBased/>
  <w15:docId w15:val="{9FAA4C02-C79E-4D10-876A-30CBC086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832FF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4mQJisYQF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S4mQJisYQF歲出政事別機關別決算審定數綜計表</Template>
  <TotalTime>0</TotalTime>
  <Pages>1</Pages>
  <Words>256</Words>
  <Characters>1463</Characters>
  <Application>Microsoft Office Word</Application>
  <DocSecurity>0</DocSecurity>
  <Lines>12</Lines>
  <Paragraphs>3</Paragraphs>
  <ScaleCrop>false</ScaleCrop>
  <Company>N.A.O.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張簡稜剛</dc:creator>
  <cp:keywords/>
  <cp:lastModifiedBy>張簡稜剛</cp:lastModifiedBy>
  <cp:revision>2</cp:revision>
  <dcterms:created xsi:type="dcterms:W3CDTF">2026-06-02T08:10:00Z</dcterms:created>
  <dcterms:modified xsi:type="dcterms:W3CDTF">2026-06-02T08:10:00Z</dcterms:modified>
</cp:coreProperties>
</file>