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00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381"/>
        <w:gridCol w:w="851"/>
        <w:gridCol w:w="621"/>
        <w:gridCol w:w="1472"/>
        <w:gridCol w:w="1472"/>
        <w:gridCol w:w="1472"/>
        <w:gridCol w:w="1472"/>
        <w:gridCol w:w="1472"/>
        <w:gridCol w:w="1472"/>
        <w:gridCol w:w="1472"/>
        <w:gridCol w:w="1472"/>
        <w:gridCol w:w="1472"/>
        <w:gridCol w:w="1472"/>
        <w:gridCol w:w="1472"/>
        <w:gridCol w:w="1472"/>
      </w:tblGrid>
      <w:tr w:rsidR="00FC702A" w14:paraId="3325C4BE" w14:textId="77777777" w:rsidTr="00FC702A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82B65F" w14:textId="77777777" w:rsidR="00FC702A" w:rsidRPr="001D79E3" w:rsidRDefault="00FC702A" w:rsidP="0061605C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232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729B1DA5" w14:textId="77777777" w:rsidR="00FC702A" w:rsidRPr="001D79E3" w:rsidRDefault="00FC702A" w:rsidP="0061605C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285" w:type="dxa"/>
            <w:gridSpan w:val="13"/>
            <w:vMerge w:val="restart"/>
            <w:tcBorders>
              <w:top w:val="nil"/>
              <w:left w:val="nil"/>
            </w:tcBorders>
            <w:vAlign w:val="bottom"/>
          </w:tcPr>
          <w:p w14:paraId="43CD398E" w14:textId="23D3D488" w:rsidR="00FC702A" w:rsidRPr="005C62A3" w:rsidRDefault="00FC702A" w:rsidP="00FC702A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FC702A" w14:paraId="3B57AD9B" w14:textId="77777777" w:rsidTr="00FC702A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AF983CA" w14:textId="77777777" w:rsidR="00FC702A" w:rsidRPr="001D79E3" w:rsidRDefault="00FC702A" w:rsidP="0061605C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232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141C342" w14:textId="77777777" w:rsidR="00FC702A" w:rsidRPr="001D79E3" w:rsidRDefault="00FC702A" w:rsidP="0061605C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285" w:type="dxa"/>
            <w:gridSpan w:val="13"/>
            <w:vMerge/>
            <w:tcBorders>
              <w:left w:val="nil"/>
            </w:tcBorders>
          </w:tcPr>
          <w:p w14:paraId="32ECA3E1" w14:textId="11875630" w:rsidR="00FC702A" w:rsidRPr="00CC0D84" w:rsidRDefault="00FC702A" w:rsidP="0061605C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FC702A" w14:paraId="0E1724CF" w14:textId="77777777" w:rsidTr="00FC702A">
        <w:trPr>
          <w:cantSplit/>
          <w:tblHeader/>
        </w:trPr>
        <w:tc>
          <w:tcPr>
            <w:tcW w:w="18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ABD5FF" w14:textId="0A483522" w:rsidR="00FC702A" w:rsidRDefault="00E0561E" w:rsidP="00FC702A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w:pict w14:anchorId="57ECE10E">
                <v:line id="_x0000_s1036" style="position:absolute;left:0;text-align:left;z-index:251669504;mso-position-horizontal-relative:text;mso-position-vertical-relative:text" from="-.4pt,-.2pt" to="91.65pt,25.65pt" strokeweight=".5pt"/>
              </w:pict>
            </w:r>
            <w:r w:rsidR="00FC702A">
              <w:rPr>
                <w:rFonts w:ascii="標楷體" w:eastAsia="標楷體" w:hint="eastAsia"/>
                <w:spacing w:val="-10"/>
                <w:sz w:val="20"/>
              </w:rPr>
              <w:t>機</w:t>
            </w:r>
            <w:r w:rsidR="00FC702A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FC702A">
              <w:rPr>
                <w:rFonts w:ascii="標楷體" w:eastAsia="標楷體" w:hint="eastAsia"/>
                <w:spacing w:val="-10"/>
                <w:sz w:val="20"/>
              </w:rPr>
              <w:t>關</w:t>
            </w:r>
            <w:r w:rsidR="00FC702A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FC702A"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343D6470" w14:textId="77777777" w:rsidR="00FC702A" w:rsidRDefault="00FC702A" w:rsidP="00FC702A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42FD7F" w14:textId="77777777" w:rsidR="00FC702A" w:rsidRDefault="00FC702A" w:rsidP="00FC702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縣議會主管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3BEB0" w14:textId="77777777" w:rsidR="00FC702A" w:rsidRDefault="00FC702A" w:rsidP="00FC702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縣政府主管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B73FB3" w14:textId="77777777" w:rsidR="00FC702A" w:rsidRDefault="00FC702A" w:rsidP="00FC702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民政處主管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13A718" w14:textId="77777777" w:rsidR="00FC702A" w:rsidRDefault="00FC702A" w:rsidP="00FC702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教育處主管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E213B" w14:textId="30109E63" w:rsidR="00FC702A" w:rsidRDefault="00FC702A" w:rsidP="00C62215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花蓮縣文化局</w:t>
            </w:r>
            <w:r w:rsidR="00C62215">
              <w:rPr>
                <w:rFonts w:ascii="標楷體" w:eastAsia="標楷體"/>
                <w:spacing w:val="-10"/>
                <w:sz w:val="20"/>
              </w:rPr>
              <w:br/>
            </w:r>
            <w:r>
              <w:rPr>
                <w:rFonts w:ascii="標楷體" w:eastAsia="標楷體" w:hint="eastAsia"/>
                <w:spacing w:val="-10"/>
                <w:sz w:val="20"/>
              </w:rPr>
              <w:t>主管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4DA249" w14:textId="77777777" w:rsidR="00FC702A" w:rsidRDefault="00FC702A" w:rsidP="00FC702A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農業處主管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799CB" w14:textId="77777777" w:rsidR="00FC702A" w:rsidRDefault="00FC702A" w:rsidP="00FC702A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地政處主管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3E154" w14:textId="08990BD8" w:rsidR="00FC702A" w:rsidRDefault="00FC702A" w:rsidP="00FC702A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C62215">
              <w:rPr>
                <w:rFonts w:ascii="標楷體" w:eastAsia="標楷體" w:hint="eastAsia"/>
                <w:spacing w:val="-16"/>
                <w:sz w:val="20"/>
              </w:rPr>
              <w:t>花蓮縣地方稅務局</w:t>
            </w:r>
            <w:r w:rsidR="00C62215">
              <w:rPr>
                <w:rFonts w:ascii="標楷體" w:eastAsia="標楷體"/>
                <w:spacing w:val="-10"/>
                <w:sz w:val="20"/>
              </w:rPr>
              <w:br/>
            </w:r>
            <w:r>
              <w:rPr>
                <w:rFonts w:ascii="標楷體" w:eastAsia="標楷體" w:hint="eastAsia"/>
                <w:spacing w:val="-10"/>
                <w:sz w:val="20"/>
              </w:rPr>
              <w:t>主管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13595" w14:textId="726802B5" w:rsidR="00FC702A" w:rsidRDefault="00FC702A" w:rsidP="00FC702A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花蓮縣警察局</w:t>
            </w:r>
            <w:r w:rsidR="00C62215">
              <w:rPr>
                <w:rFonts w:ascii="標楷體" w:eastAsia="標楷體"/>
                <w:spacing w:val="-10"/>
                <w:sz w:val="20"/>
              </w:rPr>
              <w:br/>
            </w:r>
            <w:r>
              <w:rPr>
                <w:rFonts w:ascii="標楷體" w:eastAsia="標楷體" w:hint="eastAsia"/>
                <w:spacing w:val="-10"/>
                <w:sz w:val="20"/>
              </w:rPr>
              <w:t>主管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B36B8" w14:textId="1B3CBE29" w:rsidR="00FC702A" w:rsidRDefault="00FC702A" w:rsidP="00FC702A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花蓮縣消防局</w:t>
            </w:r>
            <w:r w:rsidR="00C62215">
              <w:rPr>
                <w:rFonts w:ascii="標楷體" w:eastAsia="標楷體"/>
                <w:spacing w:val="-10"/>
                <w:sz w:val="20"/>
              </w:rPr>
              <w:br/>
            </w:r>
            <w:r>
              <w:rPr>
                <w:rFonts w:ascii="標楷體" w:eastAsia="標楷體"/>
                <w:spacing w:val="-10"/>
                <w:sz w:val="20"/>
              </w:rPr>
              <w:t>主管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AF764" w14:textId="0457EDA9" w:rsidR="00FC702A" w:rsidRDefault="00FC702A" w:rsidP="00FC702A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花蓮縣衛生局</w:t>
            </w:r>
            <w:r w:rsidR="00C62215">
              <w:rPr>
                <w:rFonts w:ascii="標楷體" w:eastAsia="標楷體"/>
                <w:spacing w:val="-10"/>
                <w:sz w:val="20"/>
              </w:rPr>
              <w:br/>
            </w:r>
            <w:r>
              <w:rPr>
                <w:rFonts w:ascii="標楷體" w:eastAsia="標楷體"/>
                <w:spacing w:val="-10"/>
                <w:sz w:val="20"/>
              </w:rPr>
              <w:t>主管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8F8C0" w14:textId="3C4519CD" w:rsidR="00FC702A" w:rsidRDefault="00FC702A" w:rsidP="00FC702A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C62215">
              <w:rPr>
                <w:rFonts w:ascii="標楷體" w:eastAsia="標楷體"/>
                <w:spacing w:val="-16"/>
                <w:sz w:val="20"/>
              </w:rPr>
              <w:t>花蓮縣環境保護局</w:t>
            </w:r>
            <w:r w:rsidR="00C62215" w:rsidRPr="00C62215">
              <w:rPr>
                <w:rFonts w:ascii="標楷體" w:eastAsia="標楷體"/>
                <w:spacing w:val="-16"/>
                <w:sz w:val="20"/>
              </w:rPr>
              <w:br/>
            </w:r>
            <w:r>
              <w:rPr>
                <w:rFonts w:ascii="標楷體" w:eastAsia="標楷體"/>
                <w:spacing w:val="-10"/>
                <w:sz w:val="20"/>
              </w:rPr>
              <w:t>主管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83286" w14:textId="6EC44A9A" w:rsidR="00FC702A" w:rsidRDefault="00FC702A" w:rsidP="00FC702A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合計</w:t>
            </w:r>
          </w:p>
        </w:tc>
      </w:tr>
      <w:tr w:rsidR="00FC702A" w:rsidRPr="00563E00" w14:paraId="48C90B89" w14:textId="77777777" w:rsidTr="00FC702A">
        <w:tblPrEx>
          <w:tblBorders>
            <w:insideH w:val="none" w:sz="0" w:space="0" w:color="auto"/>
          </w:tblBorders>
        </w:tblPrEx>
        <w:trPr>
          <w:cantSplit/>
          <w:trHeight w:val="1361"/>
        </w:trPr>
        <w:tc>
          <w:tcPr>
            <w:tcW w:w="1871" w:type="dxa"/>
            <w:gridSpan w:val="2"/>
            <w:shd w:val="clear" w:color="auto" w:fill="auto"/>
            <w:vAlign w:val="center"/>
          </w:tcPr>
          <w:p w14:paraId="28EBE2DB" w14:textId="77777777" w:rsidR="00FC702A" w:rsidRPr="00563E00" w:rsidRDefault="00FC702A" w:rsidP="00FC702A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63E0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14:paraId="7C6AB43C" w14:textId="77777777" w:rsidR="00FC702A" w:rsidRPr="00563E00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63E00">
              <w:rPr>
                <w:rFonts w:ascii="新細明體" w:hAnsi="新細明體"/>
                <w:b/>
                <w:noProof/>
                <w:spacing w:val="-10"/>
                <w:sz w:val="20"/>
              </w:rPr>
              <w:t>451,114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24916958" w14:textId="77777777" w:rsidR="00FC702A" w:rsidRPr="00563E00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63E00">
              <w:rPr>
                <w:rFonts w:ascii="新細明體" w:hAnsi="新細明體"/>
                <w:b/>
                <w:noProof/>
                <w:spacing w:val="-10"/>
                <w:sz w:val="20"/>
              </w:rPr>
              <w:t>28,141,751,987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79831F12" w14:textId="77777777" w:rsidR="00FC702A" w:rsidRPr="00563E00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63E00">
              <w:rPr>
                <w:rFonts w:ascii="新細明體" w:hAnsi="新細明體"/>
                <w:b/>
                <w:noProof/>
                <w:spacing w:val="-10"/>
                <w:sz w:val="20"/>
              </w:rPr>
              <w:t>14,673,455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364BE808" w14:textId="77777777" w:rsidR="00FC702A" w:rsidRPr="00563E00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63E00">
              <w:rPr>
                <w:rFonts w:ascii="新細明體" w:hAnsi="新細明體"/>
                <w:b/>
                <w:noProof/>
                <w:spacing w:val="-10"/>
                <w:sz w:val="20"/>
              </w:rPr>
              <w:t>9,095,618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1911435D" w14:textId="77777777" w:rsidR="00FC702A" w:rsidRPr="00563E00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63E00">
              <w:rPr>
                <w:rFonts w:ascii="新細明體" w:hAnsi="新細明體"/>
                <w:b/>
                <w:noProof/>
                <w:spacing w:val="-10"/>
                <w:sz w:val="20"/>
              </w:rPr>
              <w:t>308,155,024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46521310" w14:textId="77777777" w:rsidR="00FC702A" w:rsidRPr="00563E00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63E00">
              <w:rPr>
                <w:rFonts w:ascii="新細明體" w:hAnsi="新細明體"/>
                <w:b/>
                <w:noProof/>
                <w:spacing w:val="-10"/>
                <w:sz w:val="20"/>
              </w:rPr>
              <w:t>27,366,349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55B22334" w14:textId="77777777" w:rsidR="00FC702A" w:rsidRPr="00563E00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63E00">
              <w:rPr>
                <w:rFonts w:ascii="新細明體" w:hAnsi="新細明體"/>
                <w:b/>
                <w:noProof/>
                <w:spacing w:val="-10"/>
                <w:sz w:val="20"/>
              </w:rPr>
              <w:t>81,032,286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2DFD6C4A" w14:textId="77777777" w:rsidR="00FC702A" w:rsidRPr="00563E00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63E00">
              <w:rPr>
                <w:rFonts w:ascii="新細明體" w:hAnsi="新細明體"/>
                <w:b/>
                <w:noProof/>
                <w:spacing w:val="-10"/>
                <w:sz w:val="20"/>
              </w:rPr>
              <w:t>3,076,496,537</w:t>
            </w:r>
          </w:p>
        </w:tc>
        <w:tc>
          <w:tcPr>
            <w:tcW w:w="1472" w:type="dxa"/>
            <w:vAlign w:val="center"/>
          </w:tcPr>
          <w:p w14:paraId="4CDB744C" w14:textId="0405B3F8" w:rsidR="00FC702A" w:rsidRPr="00563E00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563E00">
              <w:rPr>
                <w:rFonts w:ascii="新細明體" w:hAnsi="新細明體"/>
                <w:b/>
                <w:noProof/>
                <w:spacing w:val="-10"/>
                <w:sz w:val="20"/>
              </w:rPr>
              <w:t>47,166,016</w:t>
            </w:r>
          </w:p>
        </w:tc>
        <w:tc>
          <w:tcPr>
            <w:tcW w:w="1472" w:type="dxa"/>
            <w:vAlign w:val="center"/>
          </w:tcPr>
          <w:p w14:paraId="6942A847" w14:textId="7B6EDBB2" w:rsidR="00FC702A" w:rsidRPr="00563E00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 w:rsidRPr="00773027">
              <w:rPr>
                <w:rFonts w:ascii="新細明體" w:hAnsi="新細明體"/>
                <w:b/>
                <w:noProof/>
                <w:spacing w:val="-10"/>
                <w:sz w:val="20"/>
              </w:rPr>
              <w:t>336,202,306</w:t>
            </w:r>
          </w:p>
        </w:tc>
        <w:tc>
          <w:tcPr>
            <w:tcW w:w="1472" w:type="dxa"/>
            <w:vAlign w:val="center"/>
          </w:tcPr>
          <w:p w14:paraId="56422B52" w14:textId="66EF2F47" w:rsidR="00FC702A" w:rsidRPr="00563E00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3027">
              <w:rPr>
                <w:rFonts w:ascii="新細明體" w:hAnsi="新細明體"/>
                <w:b/>
                <w:noProof/>
                <w:spacing w:val="-10"/>
                <w:sz w:val="20"/>
              </w:rPr>
              <w:t>2,126,218,393</w:t>
            </w:r>
          </w:p>
        </w:tc>
        <w:tc>
          <w:tcPr>
            <w:tcW w:w="1472" w:type="dxa"/>
            <w:vAlign w:val="center"/>
          </w:tcPr>
          <w:p w14:paraId="3151D9B4" w14:textId="00F59B20" w:rsidR="00FC702A" w:rsidRPr="00563E00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3027">
              <w:rPr>
                <w:rFonts w:ascii="新細明體" w:hAnsi="新細明體"/>
                <w:b/>
                <w:noProof/>
                <w:spacing w:val="-10"/>
                <w:sz w:val="20"/>
              </w:rPr>
              <w:t>378,124,988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6E302A06" w14:textId="694CD66A" w:rsidR="00FC702A" w:rsidRPr="00563E00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73027">
              <w:rPr>
                <w:rFonts w:ascii="新細明體" w:hAnsi="新細明體"/>
                <w:b/>
                <w:noProof/>
                <w:spacing w:val="-10"/>
                <w:sz w:val="20"/>
              </w:rPr>
              <w:t>34,546,734,073</w:t>
            </w:r>
          </w:p>
        </w:tc>
      </w:tr>
      <w:tr w:rsidR="00FC702A" w14:paraId="746110A7" w14:textId="77777777" w:rsidTr="00FC702A">
        <w:tblPrEx>
          <w:tblBorders>
            <w:insideH w:val="none" w:sz="0" w:space="0" w:color="auto"/>
          </w:tblBorders>
        </w:tblPrEx>
        <w:trPr>
          <w:cantSplit/>
          <w:trHeight w:val="1361"/>
        </w:trPr>
        <w:tc>
          <w:tcPr>
            <w:tcW w:w="1871" w:type="dxa"/>
            <w:gridSpan w:val="2"/>
            <w:shd w:val="clear" w:color="auto" w:fill="auto"/>
            <w:vAlign w:val="center"/>
          </w:tcPr>
          <w:p w14:paraId="63CC5B36" w14:textId="77777777" w:rsidR="00FC702A" w:rsidRDefault="00FC702A" w:rsidP="00C62215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911F59">
              <w:rPr>
                <w:rFonts w:ascii="標楷體" w:eastAsia="標楷體" w:hAnsi="標楷體"/>
                <w:noProof/>
                <w:spacing w:val="-10"/>
                <w:sz w:val="20"/>
              </w:rPr>
              <w:t>1.</w:t>
            </w:r>
            <w:r w:rsidRPr="00C62215">
              <w:rPr>
                <w:rFonts w:ascii="標楷體" w:eastAsia="標楷體" w:hAnsi="標楷體"/>
                <w:noProof/>
                <w:spacing w:val="133"/>
                <w:kern w:val="0"/>
                <w:sz w:val="20"/>
                <w:fitText w:val="1600" w:id="-435009280"/>
              </w:rPr>
              <w:t>稅課收</w:t>
            </w:r>
            <w:r w:rsidRPr="00C62215">
              <w:rPr>
                <w:rFonts w:ascii="標楷體" w:eastAsia="標楷體" w:hAnsi="標楷體"/>
                <w:noProof/>
                <w:spacing w:val="1"/>
                <w:kern w:val="0"/>
                <w:sz w:val="20"/>
                <w:fitText w:val="1600" w:id="-435009280"/>
              </w:rPr>
              <w:t>入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14:paraId="31D41BA8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3135CB3B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10,349,920,341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77C2700B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79515F7D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41C9243D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4,850,000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5C800C4E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3764E580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34C53F2F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3,029,176,594</w:t>
            </w:r>
          </w:p>
        </w:tc>
        <w:tc>
          <w:tcPr>
            <w:tcW w:w="1472" w:type="dxa"/>
            <w:vAlign w:val="center"/>
          </w:tcPr>
          <w:p w14:paraId="7309602C" w14:textId="69D5D535" w:rsidR="00FC702A" w:rsidRPr="00911F59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10,828,268</w:t>
            </w:r>
          </w:p>
        </w:tc>
        <w:tc>
          <w:tcPr>
            <w:tcW w:w="1472" w:type="dxa"/>
            <w:vAlign w:val="center"/>
          </w:tcPr>
          <w:p w14:paraId="2598E6FF" w14:textId="43CA9EC3" w:rsidR="00FC702A" w:rsidRPr="00911F59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177,092,159</w:t>
            </w:r>
          </w:p>
        </w:tc>
        <w:tc>
          <w:tcPr>
            <w:tcW w:w="1472" w:type="dxa"/>
            <w:vAlign w:val="center"/>
          </w:tcPr>
          <w:p w14:paraId="59B22F10" w14:textId="4F39869D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vAlign w:val="center"/>
          </w:tcPr>
          <w:p w14:paraId="6B16421E" w14:textId="6CEE24D3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0E15C631" w14:textId="0707B328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13,571,867,362</w:t>
            </w:r>
          </w:p>
        </w:tc>
      </w:tr>
      <w:tr w:rsidR="00FC702A" w14:paraId="0E2203F6" w14:textId="77777777" w:rsidTr="00FC702A">
        <w:tblPrEx>
          <w:tblBorders>
            <w:insideH w:val="none" w:sz="0" w:space="0" w:color="auto"/>
          </w:tblBorders>
        </w:tblPrEx>
        <w:trPr>
          <w:cantSplit/>
          <w:trHeight w:val="1361"/>
        </w:trPr>
        <w:tc>
          <w:tcPr>
            <w:tcW w:w="1871" w:type="dxa"/>
            <w:gridSpan w:val="2"/>
            <w:shd w:val="clear" w:color="auto" w:fill="auto"/>
            <w:vAlign w:val="center"/>
          </w:tcPr>
          <w:p w14:paraId="4AC8C21D" w14:textId="77777777" w:rsidR="00FC702A" w:rsidRDefault="00FC702A" w:rsidP="00C62215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911F59">
              <w:rPr>
                <w:rFonts w:ascii="標楷體" w:eastAsia="標楷體" w:hAnsi="標楷體"/>
                <w:noProof/>
                <w:spacing w:val="-10"/>
                <w:sz w:val="20"/>
              </w:rPr>
              <w:t>2.</w:t>
            </w:r>
            <w:r w:rsidRPr="00C62215">
              <w:rPr>
                <w:rFonts w:ascii="標楷體" w:eastAsia="標楷體" w:hAnsi="標楷體"/>
                <w:noProof/>
                <w:spacing w:val="16"/>
                <w:kern w:val="0"/>
                <w:sz w:val="20"/>
                <w:fitText w:val="1600" w:id="-435009279"/>
              </w:rPr>
              <w:t>罰款及賠償收</w:t>
            </w:r>
            <w:r w:rsidRPr="00C62215">
              <w:rPr>
                <w:rFonts w:ascii="標楷體" w:eastAsia="標楷體" w:hAnsi="標楷體"/>
                <w:noProof/>
                <w:spacing w:val="4"/>
                <w:kern w:val="0"/>
                <w:sz w:val="20"/>
                <w:fitText w:val="1600" w:id="-435009279"/>
              </w:rPr>
              <w:t>入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14:paraId="12CBBEA9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20,000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2D5E10FE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282,473,710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0CBEB193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104,000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0AAF0AF4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7843EF1B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589,204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6138CF0D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1,654,000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5B6C0375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2,007,238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59CD8242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21,613,439</w:t>
            </w:r>
          </w:p>
        </w:tc>
        <w:tc>
          <w:tcPr>
            <w:tcW w:w="1472" w:type="dxa"/>
            <w:vAlign w:val="center"/>
          </w:tcPr>
          <w:p w14:paraId="383258DB" w14:textId="4B614139" w:rsidR="00FC702A" w:rsidRPr="00911F59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8,447,726</w:t>
            </w:r>
          </w:p>
        </w:tc>
        <w:tc>
          <w:tcPr>
            <w:tcW w:w="1472" w:type="dxa"/>
            <w:vAlign w:val="center"/>
          </w:tcPr>
          <w:p w14:paraId="0DEA0DE8" w14:textId="4D70CCCA" w:rsidR="00FC702A" w:rsidRPr="00911F59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2,620,534</w:t>
            </w:r>
          </w:p>
        </w:tc>
        <w:tc>
          <w:tcPr>
            <w:tcW w:w="1472" w:type="dxa"/>
            <w:vAlign w:val="center"/>
          </w:tcPr>
          <w:p w14:paraId="3C984E5E" w14:textId="7B6D3141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29,037,595</w:t>
            </w:r>
          </w:p>
        </w:tc>
        <w:tc>
          <w:tcPr>
            <w:tcW w:w="1472" w:type="dxa"/>
            <w:vAlign w:val="center"/>
          </w:tcPr>
          <w:p w14:paraId="48C1E00E" w14:textId="27077C95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38,258,365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3C0B0740" w14:textId="65431E3E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386,825,811</w:t>
            </w:r>
          </w:p>
        </w:tc>
      </w:tr>
      <w:tr w:rsidR="00FC702A" w14:paraId="7C837243" w14:textId="77777777" w:rsidTr="00FC702A">
        <w:tblPrEx>
          <w:tblBorders>
            <w:insideH w:val="none" w:sz="0" w:space="0" w:color="auto"/>
          </w:tblBorders>
        </w:tblPrEx>
        <w:trPr>
          <w:cantSplit/>
          <w:trHeight w:val="1361"/>
        </w:trPr>
        <w:tc>
          <w:tcPr>
            <w:tcW w:w="1871" w:type="dxa"/>
            <w:gridSpan w:val="2"/>
            <w:shd w:val="clear" w:color="auto" w:fill="auto"/>
            <w:vAlign w:val="center"/>
          </w:tcPr>
          <w:p w14:paraId="49FEA273" w14:textId="77777777" w:rsidR="00FC702A" w:rsidRDefault="00FC702A" w:rsidP="00FC702A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911F59">
              <w:rPr>
                <w:rFonts w:ascii="標楷體" w:eastAsia="標楷體" w:hAnsi="標楷體"/>
                <w:noProof/>
                <w:spacing w:val="-10"/>
                <w:sz w:val="20"/>
              </w:rPr>
              <w:t>3.</w:t>
            </w:r>
            <w:r w:rsidRPr="00C62215">
              <w:rPr>
                <w:rFonts w:ascii="標楷體" w:eastAsia="標楷體" w:hAnsi="標楷體"/>
                <w:noProof/>
                <w:spacing w:val="133"/>
                <w:kern w:val="0"/>
                <w:sz w:val="20"/>
                <w:fitText w:val="1600" w:id="-435010047"/>
              </w:rPr>
              <w:t>規費收</w:t>
            </w:r>
            <w:r w:rsidRPr="00C62215">
              <w:rPr>
                <w:rFonts w:ascii="標楷體" w:eastAsia="標楷體" w:hAnsi="標楷體"/>
                <w:noProof/>
                <w:spacing w:val="1"/>
                <w:kern w:val="0"/>
                <w:sz w:val="20"/>
                <w:fitText w:val="1600" w:id="-435010047"/>
              </w:rPr>
              <w:t>入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14:paraId="48AAE474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28,040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5F0B0557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35,380,746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44D8B438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12,440,534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4886AB79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8,744,270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716D26B5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1,927,850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0372E139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454,370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6936F7BC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78,687,117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7CCAD1B1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130,604</w:t>
            </w:r>
          </w:p>
        </w:tc>
        <w:tc>
          <w:tcPr>
            <w:tcW w:w="1472" w:type="dxa"/>
            <w:vAlign w:val="center"/>
          </w:tcPr>
          <w:p w14:paraId="35F02214" w14:textId="6D1001EB" w:rsidR="00FC702A" w:rsidRPr="00911F59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7,029,564</w:t>
            </w:r>
          </w:p>
        </w:tc>
        <w:tc>
          <w:tcPr>
            <w:tcW w:w="1472" w:type="dxa"/>
            <w:vAlign w:val="center"/>
          </w:tcPr>
          <w:p w14:paraId="73274BDE" w14:textId="5AEC209D" w:rsidR="00FC702A" w:rsidRPr="00911F59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167,732</w:t>
            </w:r>
          </w:p>
        </w:tc>
        <w:tc>
          <w:tcPr>
            <w:tcW w:w="1472" w:type="dxa"/>
            <w:vAlign w:val="center"/>
          </w:tcPr>
          <w:p w14:paraId="2A812E02" w14:textId="2FAC1D0C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3,455,458</w:t>
            </w:r>
          </w:p>
        </w:tc>
        <w:tc>
          <w:tcPr>
            <w:tcW w:w="1472" w:type="dxa"/>
            <w:vAlign w:val="center"/>
          </w:tcPr>
          <w:p w14:paraId="08E9CDDF" w14:textId="78E3326B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2,506,276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0BDB70CF" w14:textId="3F1223A3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150,952,561</w:t>
            </w:r>
          </w:p>
        </w:tc>
      </w:tr>
      <w:tr w:rsidR="00FC702A" w14:paraId="42E5678D" w14:textId="77777777" w:rsidTr="00FC702A">
        <w:tblPrEx>
          <w:tblBorders>
            <w:insideH w:val="none" w:sz="0" w:space="0" w:color="auto"/>
          </w:tblBorders>
        </w:tblPrEx>
        <w:trPr>
          <w:cantSplit/>
          <w:trHeight w:val="1361"/>
        </w:trPr>
        <w:tc>
          <w:tcPr>
            <w:tcW w:w="1871" w:type="dxa"/>
            <w:gridSpan w:val="2"/>
            <w:shd w:val="clear" w:color="auto" w:fill="auto"/>
            <w:vAlign w:val="center"/>
          </w:tcPr>
          <w:p w14:paraId="59C375F7" w14:textId="77777777" w:rsidR="00FC702A" w:rsidRDefault="00FC702A" w:rsidP="00C62215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911F59">
              <w:rPr>
                <w:rFonts w:ascii="標楷體" w:eastAsia="標楷體" w:hAnsi="標楷體"/>
                <w:noProof/>
                <w:spacing w:val="-10"/>
                <w:sz w:val="20"/>
              </w:rPr>
              <w:t>4.</w:t>
            </w:r>
            <w:r w:rsidRPr="00C62215">
              <w:rPr>
                <w:rFonts w:ascii="標楷體" w:eastAsia="標楷體" w:hAnsi="標楷體"/>
                <w:noProof/>
                <w:spacing w:val="133"/>
                <w:kern w:val="0"/>
                <w:sz w:val="20"/>
                <w:fitText w:val="1600" w:id="-435009278"/>
              </w:rPr>
              <w:t>財產收</w:t>
            </w:r>
            <w:r w:rsidRPr="00C62215">
              <w:rPr>
                <w:rFonts w:ascii="標楷體" w:eastAsia="標楷體" w:hAnsi="標楷體"/>
                <w:noProof/>
                <w:spacing w:val="1"/>
                <w:kern w:val="0"/>
                <w:sz w:val="20"/>
                <w:fitText w:val="1600" w:id="-435009278"/>
              </w:rPr>
              <w:t>入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14:paraId="3A9167DC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400,376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774A48AC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167,327,137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77D2E1F2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38,116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7032FDAB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210,046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6F3A7397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1,202,933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30716C68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33,950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0A5891B3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131,975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02DA312F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34,870</w:t>
            </w:r>
          </w:p>
        </w:tc>
        <w:tc>
          <w:tcPr>
            <w:tcW w:w="1472" w:type="dxa"/>
            <w:vAlign w:val="center"/>
          </w:tcPr>
          <w:p w14:paraId="4AA1E4FF" w14:textId="1A2688E3" w:rsidR="00FC702A" w:rsidRPr="00911F59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712,663</w:t>
            </w:r>
          </w:p>
        </w:tc>
        <w:tc>
          <w:tcPr>
            <w:tcW w:w="1472" w:type="dxa"/>
            <w:vAlign w:val="center"/>
          </w:tcPr>
          <w:p w14:paraId="3AF3CC71" w14:textId="35EE0C4B" w:rsidR="00FC702A" w:rsidRPr="00911F59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490,542</w:t>
            </w:r>
          </w:p>
        </w:tc>
        <w:tc>
          <w:tcPr>
            <w:tcW w:w="1472" w:type="dxa"/>
            <w:vAlign w:val="center"/>
          </w:tcPr>
          <w:p w14:paraId="6E2ACF4F" w14:textId="085A5831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1,411,489</w:t>
            </w:r>
          </w:p>
        </w:tc>
        <w:tc>
          <w:tcPr>
            <w:tcW w:w="1472" w:type="dxa"/>
            <w:vAlign w:val="center"/>
          </w:tcPr>
          <w:p w14:paraId="6081DC20" w14:textId="0CF5F318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3,461,493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079D918C" w14:textId="527BA866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175,455,590</w:t>
            </w:r>
          </w:p>
        </w:tc>
      </w:tr>
      <w:tr w:rsidR="00FC702A" w14:paraId="53A02AE3" w14:textId="77777777" w:rsidTr="00FC702A">
        <w:tblPrEx>
          <w:tblBorders>
            <w:insideH w:val="none" w:sz="0" w:space="0" w:color="auto"/>
          </w:tblBorders>
        </w:tblPrEx>
        <w:trPr>
          <w:cantSplit/>
          <w:trHeight w:val="1361"/>
        </w:trPr>
        <w:tc>
          <w:tcPr>
            <w:tcW w:w="1871" w:type="dxa"/>
            <w:gridSpan w:val="2"/>
            <w:shd w:val="clear" w:color="auto" w:fill="auto"/>
            <w:vAlign w:val="center"/>
          </w:tcPr>
          <w:p w14:paraId="75C265D3" w14:textId="77777777" w:rsidR="00FC702A" w:rsidRDefault="00FC702A" w:rsidP="00FC702A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11F59">
              <w:rPr>
                <w:rFonts w:ascii="標楷體" w:eastAsia="標楷體" w:hAnsi="標楷體"/>
                <w:noProof/>
                <w:spacing w:val="-10"/>
                <w:sz w:val="20"/>
              </w:rPr>
              <w:t>5.營業盈餘及事業收入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14:paraId="3DC949DC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6E2360A6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1,760,486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5E3FB770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4D6D3CB2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72BE5FEA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0C727964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1EA79BAA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1F0B944A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vAlign w:val="center"/>
          </w:tcPr>
          <w:p w14:paraId="4DE31251" w14:textId="535E3153" w:rsidR="00FC702A" w:rsidRPr="00911F59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vAlign w:val="center"/>
          </w:tcPr>
          <w:p w14:paraId="5B5EB482" w14:textId="6CF8323C" w:rsidR="00FC702A" w:rsidRPr="00911F59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vAlign w:val="center"/>
          </w:tcPr>
          <w:p w14:paraId="2C5AAC42" w14:textId="08AC1831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4,179,827</w:t>
            </w:r>
          </w:p>
        </w:tc>
        <w:tc>
          <w:tcPr>
            <w:tcW w:w="1472" w:type="dxa"/>
            <w:vAlign w:val="center"/>
          </w:tcPr>
          <w:p w14:paraId="5C13499D" w14:textId="4D28D4F6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1A4491F5" w14:textId="327EADF2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5,940,313</w:t>
            </w:r>
          </w:p>
        </w:tc>
      </w:tr>
      <w:tr w:rsidR="00FC702A" w14:paraId="35BE2E9C" w14:textId="77777777" w:rsidTr="00FC702A">
        <w:tblPrEx>
          <w:tblBorders>
            <w:insideH w:val="none" w:sz="0" w:space="0" w:color="auto"/>
          </w:tblBorders>
        </w:tblPrEx>
        <w:trPr>
          <w:cantSplit/>
          <w:trHeight w:val="1361"/>
        </w:trPr>
        <w:tc>
          <w:tcPr>
            <w:tcW w:w="1871" w:type="dxa"/>
            <w:gridSpan w:val="2"/>
            <w:shd w:val="clear" w:color="auto" w:fill="auto"/>
            <w:vAlign w:val="center"/>
          </w:tcPr>
          <w:p w14:paraId="429A19DC" w14:textId="77777777" w:rsidR="00FC702A" w:rsidRDefault="00FC702A" w:rsidP="00C62215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911F59">
              <w:rPr>
                <w:rFonts w:ascii="標楷體" w:eastAsia="標楷體" w:hAnsi="標楷體"/>
                <w:noProof/>
                <w:spacing w:val="-10"/>
                <w:sz w:val="20"/>
              </w:rPr>
              <w:t>6.</w:t>
            </w:r>
            <w:r w:rsidRPr="00C62215">
              <w:rPr>
                <w:rFonts w:ascii="標楷體" w:eastAsia="標楷體" w:hAnsi="標楷體"/>
                <w:noProof/>
                <w:spacing w:val="16"/>
                <w:kern w:val="0"/>
                <w:sz w:val="20"/>
                <w:fitText w:val="1600" w:id="-435009277"/>
              </w:rPr>
              <w:t>補助及協助收</w:t>
            </w:r>
            <w:r w:rsidRPr="00C62215">
              <w:rPr>
                <w:rFonts w:ascii="標楷體" w:eastAsia="標楷體" w:hAnsi="標楷體"/>
                <w:noProof/>
                <w:spacing w:val="4"/>
                <w:kern w:val="0"/>
                <w:sz w:val="20"/>
                <w:fitText w:val="1600" w:id="-435009277"/>
              </w:rPr>
              <w:t>入</w:t>
            </w:r>
          </w:p>
        </w:tc>
        <w:tc>
          <w:tcPr>
            <w:tcW w:w="1472" w:type="dxa"/>
            <w:gridSpan w:val="2"/>
            <w:shd w:val="clear" w:color="auto" w:fill="auto"/>
            <w:vAlign w:val="center"/>
          </w:tcPr>
          <w:p w14:paraId="2CDEED22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7F3BED84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17,082,064,804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3913DBB0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49DFB6CB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26746B01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294,859,847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5B39D65C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24,879,177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54E16ED2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6765619A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25,300,000</w:t>
            </w:r>
          </w:p>
        </w:tc>
        <w:tc>
          <w:tcPr>
            <w:tcW w:w="1472" w:type="dxa"/>
            <w:vAlign w:val="center"/>
          </w:tcPr>
          <w:p w14:paraId="624C0D60" w14:textId="5F971438" w:rsidR="00FC702A" w:rsidRPr="00911F59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15,944,443</w:t>
            </w:r>
          </w:p>
        </w:tc>
        <w:tc>
          <w:tcPr>
            <w:tcW w:w="1472" w:type="dxa"/>
            <w:vAlign w:val="center"/>
          </w:tcPr>
          <w:p w14:paraId="38801DC5" w14:textId="40E3E8D1" w:rsidR="00FC702A" w:rsidRPr="00911F59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155,607,025</w:t>
            </w:r>
          </w:p>
        </w:tc>
        <w:tc>
          <w:tcPr>
            <w:tcW w:w="1472" w:type="dxa"/>
            <w:vAlign w:val="center"/>
          </w:tcPr>
          <w:p w14:paraId="68A46FE0" w14:textId="026773D8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2,087,704,976</w:t>
            </w:r>
          </w:p>
        </w:tc>
        <w:tc>
          <w:tcPr>
            <w:tcW w:w="1472" w:type="dxa"/>
            <w:vAlign w:val="center"/>
          </w:tcPr>
          <w:p w14:paraId="5BE55D19" w14:textId="55D3D7BF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288,990,120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375E3FB1" w14:textId="3B088FA8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19,975,350,392</w:t>
            </w:r>
          </w:p>
        </w:tc>
      </w:tr>
      <w:tr w:rsidR="00FC702A" w14:paraId="0EECD484" w14:textId="77777777" w:rsidTr="00C62215">
        <w:tblPrEx>
          <w:tblBorders>
            <w:insideH w:val="none" w:sz="0" w:space="0" w:color="auto"/>
          </w:tblBorders>
        </w:tblPrEx>
        <w:trPr>
          <w:cantSplit/>
          <w:trHeight w:val="1361"/>
        </w:trPr>
        <w:tc>
          <w:tcPr>
            <w:tcW w:w="187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C0EF12F" w14:textId="77777777" w:rsidR="00FC702A" w:rsidRDefault="00FC702A" w:rsidP="00C62215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911F59">
              <w:rPr>
                <w:rFonts w:ascii="標楷體" w:eastAsia="標楷體" w:hAnsi="標楷體"/>
                <w:noProof/>
                <w:spacing w:val="-10"/>
                <w:sz w:val="20"/>
              </w:rPr>
              <w:t>7.</w:t>
            </w:r>
            <w:r w:rsidRPr="00C62215">
              <w:rPr>
                <w:rFonts w:ascii="標楷體" w:eastAsia="標楷體" w:hAnsi="標楷體"/>
                <w:noProof/>
                <w:spacing w:val="16"/>
                <w:kern w:val="0"/>
                <w:sz w:val="20"/>
                <w:fitText w:val="1600" w:id="-435009024"/>
              </w:rPr>
              <w:t>捐獻及贈與收</w:t>
            </w:r>
            <w:r w:rsidRPr="00C62215">
              <w:rPr>
                <w:rFonts w:ascii="標楷體" w:eastAsia="標楷體" w:hAnsi="標楷體"/>
                <w:noProof/>
                <w:spacing w:val="4"/>
                <w:kern w:val="0"/>
                <w:sz w:val="20"/>
                <w:fitText w:val="1600" w:id="-435009024"/>
              </w:rPr>
              <w:t>入</w:t>
            </w:r>
          </w:p>
        </w:tc>
        <w:tc>
          <w:tcPr>
            <w:tcW w:w="147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4478219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  <w:vAlign w:val="center"/>
          </w:tcPr>
          <w:p w14:paraId="0656D3C0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55,744,548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  <w:vAlign w:val="center"/>
          </w:tcPr>
          <w:p w14:paraId="4C0617FC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  <w:vAlign w:val="center"/>
          </w:tcPr>
          <w:p w14:paraId="20D2F0F8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  <w:vAlign w:val="center"/>
          </w:tcPr>
          <w:p w14:paraId="57732C70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  <w:vAlign w:val="center"/>
          </w:tcPr>
          <w:p w14:paraId="787CB66D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  <w:vAlign w:val="center"/>
          </w:tcPr>
          <w:p w14:paraId="636F6975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  <w:vAlign w:val="center"/>
          </w:tcPr>
          <w:p w14:paraId="442DA311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tcBorders>
              <w:bottom w:val="nil"/>
            </w:tcBorders>
            <w:vAlign w:val="center"/>
          </w:tcPr>
          <w:p w14:paraId="0532FFEF" w14:textId="41EF84BB" w:rsidR="00FC702A" w:rsidRPr="00911F59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tcBorders>
              <w:bottom w:val="nil"/>
            </w:tcBorders>
            <w:vAlign w:val="center"/>
          </w:tcPr>
          <w:p w14:paraId="559B31FB" w14:textId="527C05A2" w:rsidR="00FC702A" w:rsidRPr="00911F59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tcBorders>
              <w:bottom w:val="nil"/>
            </w:tcBorders>
            <w:vAlign w:val="center"/>
          </w:tcPr>
          <w:p w14:paraId="40BF402F" w14:textId="7AF0FD60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tcBorders>
              <w:bottom w:val="nil"/>
            </w:tcBorders>
            <w:vAlign w:val="center"/>
          </w:tcPr>
          <w:p w14:paraId="4971CAC8" w14:textId="0A3550CD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  <w:vAlign w:val="center"/>
          </w:tcPr>
          <w:p w14:paraId="25D59CCB" w14:textId="3A6984F1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55,744,548</w:t>
            </w:r>
          </w:p>
        </w:tc>
      </w:tr>
      <w:tr w:rsidR="00FC702A" w14:paraId="6D1000AB" w14:textId="77777777" w:rsidTr="00C62215">
        <w:tblPrEx>
          <w:tblBorders>
            <w:insideH w:val="none" w:sz="0" w:space="0" w:color="auto"/>
          </w:tblBorders>
        </w:tblPrEx>
        <w:trPr>
          <w:cantSplit/>
          <w:trHeight w:val="1361"/>
        </w:trPr>
        <w:tc>
          <w:tcPr>
            <w:tcW w:w="187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EA18B58" w14:textId="77777777" w:rsidR="00FC702A" w:rsidRDefault="00FC702A" w:rsidP="00C62215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911F59">
              <w:rPr>
                <w:rFonts w:ascii="標楷體" w:eastAsia="標楷體" w:hAnsi="標楷體"/>
                <w:noProof/>
                <w:spacing w:val="-10"/>
                <w:sz w:val="20"/>
              </w:rPr>
              <w:t>8.</w:t>
            </w:r>
            <w:r w:rsidRPr="00C62215">
              <w:rPr>
                <w:rFonts w:ascii="標楷體" w:eastAsia="標楷體" w:hAnsi="標楷體"/>
                <w:noProof/>
                <w:spacing w:val="133"/>
                <w:kern w:val="0"/>
                <w:sz w:val="20"/>
                <w:fitText w:val="1600" w:id="-435009023"/>
              </w:rPr>
              <w:t>其他收</w:t>
            </w:r>
            <w:r w:rsidRPr="00C62215">
              <w:rPr>
                <w:rFonts w:ascii="標楷體" w:eastAsia="標楷體" w:hAnsi="標楷體"/>
                <w:noProof/>
                <w:spacing w:val="1"/>
                <w:kern w:val="0"/>
                <w:sz w:val="20"/>
                <w:fitText w:val="1600" w:id="-435009023"/>
              </w:rPr>
              <w:t>入</w:t>
            </w:r>
          </w:p>
        </w:tc>
        <w:tc>
          <w:tcPr>
            <w:tcW w:w="14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6B7C13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2,698</w:t>
            </w: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48394DB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167,080,215</w:t>
            </w: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F278FE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2,090,805</w:t>
            </w: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185D2C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141,302</w:t>
            </w: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BB43F7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4,725,190</w:t>
            </w: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2B328C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344,852</w:t>
            </w: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73EFA33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205,956</w:t>
            </w: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6117275" w14:textId="77777777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241,030</w:t>
            </w: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vAlign w:val="center"/>
          </w:tcPr>
          <w:p w14:paraId="29811EF6" w14:textId="1CC3D25A" w:rsidR="00FC702A" w:rsidRPr="00911F59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4,203,352</w:t>
            </w: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vAlign w:val="center"/>
          </w:tcPr>
          <w:p w14:paraId="56ED5F7E" w14:textId="7D1DDB6D" w:rsidR="00FC702A" w:rsidRPr="00911F59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224,314</w:t>
            </w: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vAlign w:val="center"/>
          </w:tcPr>
          <w:p w14:paraId="2E90EC56" w14:textId="7D77E88B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429,048</w:t>
            </w: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vAlign w:val="center"/>
          </w:tcPr>
          <w:p w14:paraId="37A9F9EE" w14:textId="7C2117C0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44,908,734</w:t>
            </w: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60DD21" w14:textId="1C991950" w:rsidR="00FC702A" w:rsidRDefault="00FC702A" w:rsidP="00FC702A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11F59">
              <w:rPr>
                <w:rFonts w:ascii="新細明體" w:hAnsi="新細明體"/>
                <w:noProof/>
                <w:spacing w:val="-10"/>
                <w:sz w:val="20"/>
              </w:rPr>
              <w:t>224,597,496</w:t>
            </w:r>
          </w:p>
        </w:tc>
      </w:tr>
    </w:tbl>
    <w:p w14:paraId="19F69D7B" w14:textId="7808F266" w:rsidR="003D530F" w:rsidRDefault="003D530F" w:rsidP="003D530F"/>
    <w:sectPr w:rsidR="003D530F">
      <w:headerReference w:type="first" r:id="rId6"/>
      <w:foot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D1136" w14:textId="77777777" w:rsidR="003D530F" w:rsidRDefault="003D530F">
      <w:r>
        <w:separator/>
      </w:r>
    </w:p>
  </w:endnote>
  <w:endnote w:type="continuationSeparator" w:id="0">
    <w:p w14:paraId="47C9657A" w14:textId="77777777" w:rsidR="003D530F" w:rsidRDefault="003D5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5912B" w14:textId="555AA0B4" w:rsidR="00C62215" w:rsidRPr="00AE712A" w:rsidRDefault="00C62215" w:rsidP="00C62215">
    <w:pPr>
      <w:pStyle w:val="a4"/>
      <w:jc w:val="center"/>
      <w:rPr>
        <w:rFonts w:ascii="標楷體" w:eastAsia="標楷體" w:hAnsi="標楷體"/>
        <w:sz w:val="24"/>
      </w:rPr>
    </w:pPr>
    <w:r w:rsidRPr="000A5CAC">
      <w:rPr>
        <w:rFonts w:ascii="標楷體" w:eastAsia="標楷體" w:hAnsi="標楷體" w:hint="eastAsia"/>
      </w:rPr>
      <w:t xml:space="preserve">第 </w:t>
    </w:r>
    <w:r>
      <w:rPr>
        <w:rFonts w:ascii="標楷體" w:eastAsia="標楷體" w:hAnsi="標楷體"/>
      </w:rPr>
      <w:t>6</w:t>
    </w:r>
    <w:r w:rsidRPr="000A5CAC">
      <w:rPr>
        <w:rFonts w:ascii="標楷體" w:eastAsia="標楷體" w:hAnsi="標楷體" w:hint="eastAsia"/>
      </w:rPr>
      <w:t>-</w:t>
    </w:r>
    <w:r>
      <w:rPr>
        <w:rFonts w:ascii="標楷體" w:eastAsia="標楷體" w:hAnsi="標楷體"/>
      </w:rPr>
      <w:t>1</w:t>
    </w:r>
    <w:r w:rsidRPr="000A5CAC">
      <w:rPr>
        <w:rFonts w:ascii="標楷體" w:eastAsia="標楷體" w:hAnsi="標楷體" w:hint="eastAsia"/>
      </w:rPr>
      <w:t xml:space="preserve"> 頁</w:t>
    </w:r>
  </w:p>
  <w:p w14:paraId="61BF643E" w14:textId="77777777" w:rsidR="00C62215" w:rsidRDefault="00C6221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B113F" w14:textId="77777777" w:rsidR="003D530F" w:rsidRDefault="003D530F">
      <w:r>
        <w:separator/>
      </w:r>
    </w:p>
  </w:footnote>
  <w:footnote w:type="continuationSeparator" w:id="0">
    <w:p w14:paraId="3EB6D34D" w14:textId="77777777" w:rsidR="003D530F" w:rsidRDefault="003D5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D5C4F" w14:textId="4268C3A7" w:rsidR="00F33645" w:rsidRDefault="00FC702A">
    <w:pPr>
      <w:pStyle w:val="a3"/>
      <w:jc w:val="center"/>
      <w:rPr>
        <w:b/>
        <w:sz w:val="32"/>
      </w:rPr>
    </w:pPr>
    <w:r w:rsidRPr="00FC702A">
      <w:rPr>
        <w:rFonts w:ascii="標楷體" w:eastAsia="標楷體" w:hAnsi="標楷體" w:hint="eastAsia"/>
        <w:b/>
        <w:spacing w:val="60"/>
        <w:sz w:val="32"/>
        <w:u w:val="single"/>
      </w:rPr>
      <w:t>陸</w:t>
    </w:r>
    <w:r w:rsidR="005A610E">
      <w:rPr>
        <w:rFonts w:ascii="標楷體" w:eastAsia="標楷體" w:hint="eastAsia"/>
        <w:b/>
        <w:spacing w:val="60"/>
        <w:sz w:val="32"/>
        <w:u w:val="single"/>
      </w:rPr>
      <w:t>、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r w:rsidRPr="00FC702A">
      <w:rPr>
        <w:rFonts w:ascii="標楷體" w:eastAsia="標楷體" w:hAnsi="標楷體"/>
        <w:b/>
        <w:spacing w:val="60"/>
        <w:sz w:val="32"/>
        <w:u w:val="single"/>
      </w:rPr>
      <w:t>114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年度</w:t>
    </w:r>
    <w:r w:rsidRPr="00FC702A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attachedTemplate r:id="rId1"/>
  <w:mailMerge>
    <w:mainDocumentType w:val="catalog"/>
    <w:dataType w:val="textFile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530F"/>
    <w:rsid w:val="000D4F05"/>
    <w:rsid w:val="000F3B45"/>
    <w:rsid w:val="000F5C79"/>
    <w:rsid w:val="00143F79"/>
    <w:rsid w:val="00166FAE"/>
    <w:rsid w:val="0022580D"/>
    <w:rsid w:val="002934F7"/>
    <w:rsid w:val="00397B4B"/>
    <w:rsid w:val="003C6046"/>
    <w:rsid w:val="003D530F"/>
    <w:rsid w:val="0047422B"/>
    <w:rsid w:val="005A610E"/>
    <w:rsid w:val="005F216F"/>
    <w:rsid w:val="006F09C1"/>
    <w:rsid w:val="00805B3D"/>
    <w:rsid w:val="00810A19"/>
    <w:rsid w:val="0085072B"/>
    <w:rsid w:val="00A57D0E"/>
    <w:rsid w:val="00AD15A7"/>
    <w:rsid w:val="00B5403C"/>
    <w:rsid w:val="00B95F6B"/>
    <w:rsid w:val="00C004BF"/>
    <w:rsid w:val="00C62215"/>
    <w:rsid w:val="00CE52EB"/>
    <w:rsid w:val="00D17C30"/>
    <w:rsid w:val="00D20547"/>
    <w:rsid w:val="00D7295B"/>
    <w:rsid w:val="00DA6D4D"/>
    <w:rsid w:val="00DF00FA"/>
    <w:rsid w:val="00E0561E"/>
    <w:rsid w:val="00E257E8"/>
    <w:rsid w:val="00EA6F5D"/>
    <w:rsid w:val="00F33645"/>
    <w:rsid w:val="00FC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445EB42"/>
  <w15:chartTrackingRefBased/>
  <w15:docId w15:val="{164CBBB0-686E-4072-B727-0B19791B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rsid w:val="00C6221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bzz8jySO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bzz8jySO歲入來源別機關別決算審定數綜計表</Template>
  <TotalTime>0</TotalTime>
  <Pages>1</Pages>
  <Words>174</Words>
  <Characters>996</Characters>
  <Application>Microsoft Office Word</Application>
  <DocSecurity>0</DocSecurity>
  <Lines>8</Lines>
  <Paragraphs>2</Paragraphs>
  <ScaleCrop>false</ScaleCrop>
  <Company>N.A.O.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張簡稜剛</dc:creator>
  <cp:keywords/>
  <cp:lastModifiedBy>張簡稜剛</cp:lastModifiedBy>
  <cp:revision>2</cp:revision>
  <cp:lastPrinted>1899-12-31T16:00:00Z</cp:lastPrinted>
  <dcterms:created xsi:type="dcterms:W3CDTF">2026-06-02T01:17:00Z</dcterms:created>
  <dcterms:modified xsi:type="dcterms:W3CDTF">2026-06-02T01:17:00Z</dcterms:modified>
</cp:coreProperties>
</file>