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4F68C" w14:textId="77777777" w:rsidR="00570609" w:rsidRPr="00983510" w:rsidRDefault="00F34BC0" w:rsidP="00570609">
      <w:pPr>
        <w:pStyle w:val="a3"/>
        <w:overflowPunct w:val="0"/>
        <w:snapToGrid w:val="0"/>
        <w:spacing w:line="240" w:lineRule="atLeast"/>
        <w:ind w:right="-2"/>
        <w:jc w:val="center"/>
        <w:rPr>
          <w:rFonts w:ascii="標楷體" w:hAnsi="標楷體"/>
          <w:bCs w:val="0"/>
          <w:spacing w:val="60"/>
          <w:kern w:val="0"/>
          <w:sz w:val="32"/>
          <w:szCs w:val="32"/>
          <w:u w:val="single"/>
        </w:rPr>
      </w:pPr>
      <w:r>
        <w:rPr>
          <w:rFonts w:ascii="標楷體" w:hAnsi="標楷體" w:hint="eastAsia"/>
          <w:spacing w:val="60"/>
          <w:kern w:val="0"/>
          <w:sz w:val="32"/>
          <w:szCs w:val="32"/>
          <w:u w:val="single"/>
        </w:rPr>
        <w:t>伍、</w:t>
      </w:r>
      <w:r w:rsidR="00570609"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中華民國</w:t>
      </w:r>
      <w:r w:rsidR="00C941EA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114</w:t>
      </w:r>
      <w:r w:rsidR="005B7E21" w:rsidRPr="00983510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年度</w:t>
      </w:r>
      <w:r w:rsidR="00C941EA">
        <w:rPr>
          <w:rFonts w:ascii="標楷體" w:hAnsi="標楷體"/>
          <w:color w:val="000000"/>
          <w:spacing w:val="60"/>
          <w:kern w:val="0"/>
          <w:sz w:val="32"/>
          <w:szCs w:val="32"/>
          <w:u w:val="single"/>
        </w:rPr>
        <w:t>花蓮縣</w:t>
      </w:r>
      <w:r w:rsidR="00570609"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總決算審定後收入支出表</w:t>
      </w:r>
    </w:p>
    <w:p w14:paraId="00B33BC5" w14:textId="77777777" w:rsidR="00223879" w:rsidRDefault="00223879" w:rsidP="00223879">
      <w:pPr>
        <w:jc w:val="center"/>
        <w:rPr>
          <w:rFonts w:ascii="標楷體" w:eastAsia="標楷體" w:hAnsi="標楷體"/>
          <w:w w:val="95"/>
          <w:kern w:val="0"/>
          <w:sz w:val="26"/>
          <w:szCs w:val="26"/>
        </w:rPr>
      </w:pPr>
    </w:p>
    <w:p w14:paraId="77089F0C" w14:textId="77777777" w:rsidR="00223879" w:rsidRPr="00900A34" w:rsidRDefault="00223879" w:rsidP="000B0DAC">
      <w:pPr>
        <w:snapToGrid w:val="0"/>
        <w:spacing w:line="200" w:lineRule="atLeast"/>
        <w:ind w:rightChars="100" w:right="240" w:firstLineChars="100" w:firstLine="190"/>
        <w:jc w:val="right"/>
        <w:rPr>
          <w:rFonts w:ascii="標楷體" w:eastAsia="標楷體" w:hAnsi="標楷體"/>
          <w:w w:val="95"/>
          <w:kern w:val="0"/>
          <w:sz w:val="20"/>
          <w:szCs w:val="20"/>
        </w:rPr>
      </w:pPr>
      <w:r w:rsidRPr="00900A34">
        <w:rPr>
          <w:rFonts w:ascii="標楷體" w:eastAsia="標楷體" w:hAnsi="標楷體" w:hint="eastAsia"/>
          <w:w w:val="95"/>
          <w:kern w:val="0"/>
          <w:sz w:val="20"/>
          <w:szCs w:val="20"/>
        </w:rPr>
        <w:t>單位：新臺幣元</w:t>
      </w:r>
    </w:p>
    <w:tbl>
      <w:tblPr>
        <w:tblW w:w="2046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117"/>
        <w:gridCol w:w="5117"/>
        <w:gridCol w:w="5117"/>
        <w:gridCol w:w="5118"/>
      </w:tblGrid>
      <w:tr w:rsidR="00570609" w:rsidRPr="00A30B60" w14:paraId="30F2DD9D" w14:textId="77777777" w:rsidTr="00C941EA">
        <w:trPr>
          <w:trHeight w:val="363"/>
        </w:trPr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A8F31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30B60">
              <w:rPr>
                <w:rFonts w:ascii="標楷體" w:eastAsia="標楷體" w:hAnsi="標楷體" w:hint="eastAsia"/>
                <w:sz w:val="20"/>
                <w:szCs w:val="20"/>
              </w:rPr>
              <w:t>科目名稱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4052C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原列金額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72F91" w14:textId="77777777" w:rsidR="008F1533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本</w:t>
            </w:r>
            <w:r w:rsidR="008466EB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處</w:t>
            </w:r>
            <w:r w:rsidR="005811CD" w:rsidRPr="005811CD">
              <w:rPr>
                <w:rFonts w:ascii="標楷體" w:eastAsia="標楷體" w:hAnsi="標楷體" w:hint="eastAsia"/>
                <w:spacing w:val="-6"/>
                <w:sz w:val="20"/>
                <w:szCs w:val="20"/>
              </w:rPr>
              <w:t>(室)</w:t>
            </w: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審核修正總決算、</w:t>
            </w:r>
          </w:p>
          <w:p w14:paraId="13D8AB90" w14:textId="77777777" w:rsidR="00570609" w:rsidRPr="00570609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附屬單位決算應調整數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3A7DA3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調整後金額</w:t>
            </w:r>
          </w:p>
        </w:tc>
      </w:tr>
      <w:tr w:rsidR="00C941EA" w:rsidRPr="00822AC3" w14:paraId="74E6AC2D" w14:textId="77777777" w:rsidTr="00C941EA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702C8C33" w14:textId="77777777" w:rsidR="00C941EA" w:rsidRPr="00822AC3" w:rsidRDefault="00C941EA" w:rsidP="00FF6CDA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822AC3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80B7B42" w14:textId="77777777" w:rsidR="00C941EA" w:rsidRPr="00822AC3" w:rsidRDefault="00C941EA" w:rsidP="00FF6CD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822AC3">
              <w:rPr>
                <w:rFonts w:ascii="新細明體" w:hAnsi="新細明體"/>
                <w:b/>
                <w:noProof/>
                <w:sz w:val="20"/>
                <w:szCs w:val="20"/>
              </w:rPr>
              <w:t>34,790,078,495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B848132" w14:textId="77777777" w:rsidR="00C941EA" w:rsidRPr="00822AC3" w:rsidRDefault="005878C2" w:rsidP="00FF6CDA">
            <w:pPr>
              <w:spacing w:line="240" w:lineRule="exact"/>
              <w:jc w:val="righ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+</w:t>
            </w:r>
            <w:r>
              <w:rPr>
                <w:rFonts w:ascii="新細明體" w:hAnsi="新細明體"/>
                <w:b/>
                <w:color w:val="000000"/>
                <w:sz w:val="20"/>
                <w:szCs w:val="20"/>
              </w:rPr>
              <w:t>3,965,833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555D3C7F" w14:textId="77777777" w:rsidR="00C941EA" w:rsidRPr="00822AC3" w:rsidRDefault="006D2003" w:rsidP="00FF6CD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6D2003">
              <w:rPr>
                <w:rFonts w:ascii="新細明體" w:hAnsi="新細明體"/>
                <w:b/>
                <w:noProof/>
                <w:sz w:val="20"/>
                <w:szCs w:val="20"/>
              </w:rPr>
              <w:t>34</w:t>
            </w:r>
            <w:r>
              <w:rPr>
                <w:rFonts w:ascii="新細明體" w:hAnsi="新細明體"/>
                <w:b/>
                <w:noProof/>
                <w:sz w:val="20"/>
                <w:szCs w:val="20"/>
              </w:rPr>
              <w:t>,</w:t>
            </w:r>
            <w:r w:rsidRPr="006D2003">
              <w:rPr>
                <w:rFonts w:ascii="新細明體" w:hAnsi="新細明體"/>
                <w:b/>
                <w:noProof/>
                <w:sz w:val="20"/>
                <w:szCs w:val="20"/>
              </w:rPr>
              <w:t>794</w:t>
            </w:r>
            <w:r>
              <w:rPr>
                <w:rFonts w:ascii="新細明體" w:hAnsi="新細明體"/>
                <w:b/>
                <w:noProof/>
                <w:sz w:val="20"/>
                <w:szCs w:val="20"/>
              </w:rPr>
              <w:t>,</w:t>
            </w:r>
            <w:r w:rsidRPr="006D2003">
              <w:rPr>
                <w:rFonts w:ascii="新細明體" w:hAnsi="新細明體"/>
                <w:b/>
                <w:noProof/>
                <w:sz w:val="20"/>
                <w:szCs w:val="20"/>
              </w:rPr>
              <w:t>044</w:t>
            </w:r>
            <w:r>
              <w:rPr>
                <w:rFonts w:ascii="新細明體" w:hAnsi="新細明體"/>
                <w:b/>
                <w:noProof/>
                <w:sz w:val="20"/>
                <w:szCs w:val="20"/>
              </w:rPr>
              <w:t>,</w:t>
            </w:r>
            <w:r w:rsidRPr="006D2003">
              <w:rPr>
                <w:rFonts w:ascii="新細明體" w:hAnsi="新細明體"/>
                <w:b/>
                <w:noProof/>
                <w:sz w:val="20"/>
                <w:szCs w:val="20"/>
              </w:rPr>
              <w:t>328</w:t>
            </w:r>
          </w:p>
        </w:tc>
      </w:tr>
      <w:tr w:rsidR="00C941EA" w:rsidRPr="00216B33" w14:paraId="759CF819" w14:textId="77777777" w:rsidTr="00C941EA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50682498" w14:textId="77777777" w:rsidR="00C941EA" w:rsidRPr="00216B33" w:rsidRDefault="00C941EA" w:rsidP="00FF6CDA">
            <w:pPr>
              <w:snapToGrid w:val="0"/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B50CF1">
              <w:rPr>
                <w:rFonts w:ascii="標楷體" w:eastAsia="標楷體" w:hAnsi="標楷體" w:hint="eastAsia"/>
                <w:noProof/>
                <w:sz w:val="20"/>
                <w:szCs w:val="20"/>
              </w:rPr>
              <w:t>稅課收入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650CAF0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B50CF1">
              <w:rPr>
                <w:rFonts w:ascii="新細明體" w:hAnsi="新細明體"/>
                <w:noProof/>
                <w:sz w:val="20"/>
                <w:szCs w:val="20"/>
              </w:rPr>
              <w:t>13,571,867,362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4862C5C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4A6090B9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B50CF1">
              <w:rPr>
                <w:rFonts w:ascii="新細明體" w:hAnsi="新細明體"/>
                <w:noProof/>
                <w:sz w:val="20"/>
                <w:szCs w:val="20"/>
              </w:rPr>
              <w:t>13,571,867,362</w:t>
            </w:r>
          </w:p>
        </w:tc>
      </w:tr>
      <w:tr w:rsidR="00C941EA" w:rsidRPr="00216B33" w14:paraId="500AB807" w14:textId="77777777" w:rsidTr="00C941EA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1E6D0B1" w14:textId="77777777" w:rsidR="00C941EA" w:rsidRPr="00216B33" w:rsidRDefault="00C941EA" w:rsidP="00FF6CDA">
            <w:pPr>
              <w:snapToGrid w:val="0"/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B50CF1">
              <w:rPr>
                <w:rFonts w:ascii="標楷體" w:eastAsia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EE0E8A6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B50CF1">
              <w:rPr>
                <w:rFonts w:ascii="新細明體" w:hAnsi="新細明體"/>
                <w:noProof/>
                <w:sz w:val="20"/>
                <w:szCs w:val="20"/>
              </w:rPr>
              <w:t>383,306,430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549F3B0" w14:textId="77777777" w:rsidR="00C941EA" w:rsidRPr="00216B33" w:rsidRDefault="00054766" w:rsidP="00FF6CDA">
            <w:pPr>
              <w:spacing w:line="240" w:lineRule="exact"/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+</w:t>
            </w:r>
            <w:r>
              <w:rPr>
                <w:rFonts w:ascii="新細明體" w:hAnsi="新細明體"/>
                <w:color w:val="000000"/>
                <w:sz w:val="20"/>
                <w:szCs w:val="20"/>
              </w:rPr>
              <w:t>3,519,381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01165014" w14:textId="77777777" w:rsidR="00C941EA" w:rsidRPr="00216B33" w:rsidRDefault="00006188" w:rsidP="00FF6CDA">
            <w:pPr>
              <w:spacing w:line="240" w:lineRule="exact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006188">
              <w:rPr>
                <w:rFonts w:ascii="新細明體" w:hAnsi="新細明體"/>
                <w:noProof/>
                <w:sz w:val="20"/>
                <w:szCs w:val="20"/>
              </w:rPr>
              <w:t>386</w:t>
            </w:r>
            <w:r>
              <w:rPr>
                <w:rFonts w:ascii="新細明體" w:hAnsi="新細明體"/>
                <w:noProof/>
                <w:sz w:val="20"/>
                <w:szCs w:val="20"/>
              </w:rPr>
              <w:t>,</w:t>
            </w:r>
            <w:r w:rsidRPr="00006188">
              <w:rPr>
                <w:rFonts w:ascii="新細明體" w:hAnsi="新細明體"/>
                <w:noProof/>
                <w:sz w:val="20"/>
                <w:szCs w:val="20"/>
              </w:rPr>
              <w:t>825</w:t>
            </w:r>
            <w:r>
              <w:rPr>
                <w:rFonts w:ascii="新細明體" w:hAnsi="新細明體"/>
                <w:noProof/>
                <w:sz w:val="20"/>
                <w:szCs w:val="20"/>
              </w:rPr>
              <w:t>,</w:t>
            </w:r>
            <w:r w:rsidRPr="00006188">
              <w:rPr>
                <w:rFonts w:ascii="新細明體" w:hAnsi="新細明體"/>
                <w:noProof/>
                <w:sz w:val="20"/>
                <w:szCs w:val="20"/>
              </w:rPr>
              <w:t>811</w:t>
            </w:r>
          </w:p>
        </w:tc>
      </w:tr>
      <w:tr w:rsidR="00C941EA" w:rsidRPr="00216B33" w14:paraId="00F6564F" w14:textId="77777777" w:rsidTr="00C941EA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4642B731" w14:textId="77777777" w:rsidR="00C941EA" w:rsidRPr="00216B33" w:rsidRDefault="00C941EA" w:rsidP="00FF6CDA">
            <w:pPr>
              <w:snapToGrid w:val="0"/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B50CF1">
              <w:rPr>
                <w:rFonts w:ascii="標楷體" w:eastAsia="標楷體"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87A9F28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B50CF1">
              <w:rPr>
                <w:rFonts w:ascii="新細明體" w:hAnsi="新細明體"/>
                <w:noProof/>
                <w:sz w:val="20"/>
                <w:szCs w:val="20"/>
              </w:rPr>
              <w:t>150,952,561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3387887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0874B953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B50CF1">
              <w:rPr>
                <w:rFonts w:ascii="新細明體" w:hAnsi="新細明體"/>
                <w:noProof/>
                <w:sz w:val="20"/>
                <w:szCs w:val="20"/>
              </w:rPr>
              <w:t>150,952,561</w:t>
            </w:r>
          </w:p>
        </w:tc>
      </w:tr>
      <w:tr w:rsidR="00C941EA" w:rsidRPr="00216B33" w14:paraId="1CE32185" w14:textId="77777777" w:rsidTr="00C941EA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0559CE2C" w14:textId="77777777" w:rsidR="00C941EA" w:rsidRPr="00216B33" w:rsidRDefault="00C941EA" w:rsidP="00FF6CDA">
            <w:pPr>
              <w:snapToGrid w:val="0"/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B50CF1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1472DAC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B50CF1">
              <w:rPr>
                <w:rFonts w:ascii="新細明體" w:hAnsi="新細明體"/>
                <w:noProof/>
                <w:sz w:val="20"/>
                <w:szCs w:val="20"/>
              </w:rPr>
              <w:t>175,009,138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2B013F6" w14:textId="77777777" w:rsidR="00C941EA" w:rsidRPr="00216B33" w:rsidRDefault="00054766" w:rsidP="00FF6CDA">
            <w:pPr>
              <w:spacing w:line="240" w:lineRule="exact"/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+</w:t>
            </w:r>
            <w:r>
              <w:rPr>
                <w:rFonts w:ascii="新細明體" w:hAnsi="新細明體"/>
                <w:color w:val="000000"/>
                <w:sz w:val="20"/>
                <w:szCs w:val="20"/>
              </w:rPr>
              <w:t>446,452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37FA6AE2" w14:textId="77777777" w:rsidR="00C941EA" w:rsidRPr="00216B33" w:rsidRDefault="00006188" w:rsidP="00FF6CDA">
            <w:pPr>
              <w:spacing w:line="240" w:lineRule="exact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006188">
              <w:rPr>
                <w:rFonts w:ascii="新細明體" w:hAnsi="新細明體"/>
                <w:noProof/>
                <w:sz w:val="20"/>
                <w:szCs w:val="20"/>
              </w:rPr>
              <w:t>175</w:t>
            </w:r>
            <w:r>
              <w:rPr>
                <w:rFonts w:ascii="新細明體" w:hAnsi="新細明體"/>
                <w:noProof/>
                <w:sz w:val="20"/>
                <w:szCs w:val="20"/>
              </w:rPr>
              <w:t>,</w:t>
            </w:r>
            <w:r w:rsidRPr="00006188">
              <w:rPr>
                <w:rFonts w:ascii="新細明體" w:hAnsi="新細明體"/>
                <w:noProof/>
                <w:sz w:val="20"/>
                <w:szCs w:val="20"/>
              </w:rPr>
              <w:t>455</w:t>
            </w:r>
            <w:r>
              <w:rPr>
                <w:rFonts w:ascii="新細明體" w:hAnsi="新細明體"/>
                <w:noProof/>
                <w:sz w:val="20"/>
                <w:szCs w:val="20"/>
              </w:rPr>
              <w:t>,</w:t>
            </w:r>
            <w:r w:rsidRPr="00006188">
              <w:rPr>
                <w:rFonts w:ascii="新細明體" w:hAnsi="新細明體"/>
                <w:noProof/>
                <w:sz w:val="20"/>
                <w:szCs w:val="20"/>
              </w:rPr>
              <w:t>590</w:t>
            </w:r>
          </w:p>
        </w:tc>
      </w:tr>
      <w:tr w:rsidR="00C941EA" w:rsidRPr="00216B33" w14:paraId="4DBCA7E6" w14:textId="77777777" w:rsidTr="00C941EA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5089A563" w14:textId="77777777" w:rsidR="00C941EA" w:rsidRPr="00216B33" w:rsidRDefault="00C941EA" w:rsidP="00FF6CDA">
            <w:pPr>
              <w:snapToGrid w:val="0"/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B50CF1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B9A9809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B50CF1">
              <w:rPr>
                <w:rFonts w:ascii="新細明體" w:hAnsi="新細明體"/>
                <w:noProof/>
                <w:sz w:val="20"/>
                <w:szCs w:val="20"/>
              </w:rPr>
              <w:t>10,991,668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4C77FA5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74787F68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B50CF1">
              <w:rPr>
                <w:rFonts w:ascii="新細明體" w:hAnsi="新細明體"/>
                <w:noProof/>
                <w:sz w:val="20"/>
                <w:szCs w:val="20"/>
              </w:rPr>
              <w:t>10,991,668</w:t>
            </w:r>
          </w:p>
        </w:tc>
      </w:tr>
      <w:tr w:rsidR="00C941EA" w:rsidRPr="00216B33" w14:paraId="2FC466E0" w14:textId="77777777" w:rsidTr="00C941EA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59820AC7" w14:textId="77777777" w:rsidR="00C941EA" w:rsidRPr="00216B33" w:rsidRDefault="00C941EA" w:rsidP="00FF6CDA">
            <w:pPr>
              <w:snapToGrid w:val="0"/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B50CF1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補助及協助收入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CE46788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B50CF1">
              <w:rPr>
                <w:rFonts w:ascii="新細明體" w:hAnsi="新細明體"/>
                <w:noProof/>
                <w:sz w:val="20"/>
                <w:szCs w:val="20"/>
              </w:rPr>
              <w:t>19,975,350,392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164B42F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5F613894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B50CF1">
              <w:rPr>
                <w:rFonts w:ascii="新細明體" w:hAnsi="新細明體"/>
                <w:noProof/>
                <w:sz w:val="20"/>
                <w:szCs w:val="20"/>
              </w:rPr>
              <w:t>19,975,350,392</w:t>
            </w:r>
          </w:p>
        </w:tc>
      </w:tr>
      <w:tr w:rsidR="00C941EA" w:rsidRPr="00216B33" w14:paraId="117A854D" w14:textId="77777777" w:rsidTr="00C941EA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1CAB6270" w14:textId="77777777" w:rsidR="00C941EA" w:rsidRPr="00216B33" w:rsidRDefault="00C941EA" w:rsidP="00FF6CDA">
            <w:pPr>
              <w:snapToGrid w:val="0"/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B50CF1">
              <w:rPr>
                <w:rFonts w:ascii="標楷體" w:eastAsia="標楷體" w:hAnsi="標楷體" w:hint="eastAsia"/>
                <w:noProof/>
                <w:sz w:val="20"/>
                <w:szCs w:val="20"/>
              </w:rPr>
              <w:t>捐獻及贈與收入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5EC2BF7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B50CF1">
              <w:rPr>
                <w:rFonts w:ascii="新細明體" w:hAnsi="新細明體"/>
                <w:noProof/>
                <w:sz w:val="20"/>
                <w:szCs w:val="20"/>
              </w:rPr>
              <w:t>122,512,705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05F954D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6DEF541B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B50CF1">
              <w:rPr>
                <w:rFonts w:ascii="新細明體" w:hAnsi="新細明體"/>
                <w:noProof/>
                <w:sz w:val="20"/>
                <w:szCs w:val="20"/>
              </w:rPr>
              <w:t>122,512,705</w:t>
            </w:r>
          </w:p>
        </w:tc>
      </w:tr>
      <w:tr w:rsidR="00C941EA" w:rsidRPr="00216B33" w14:paraId="3A2482E1" w14:textId="77777777" w:rsidTr="00C941EA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45895A5" w14:textId="77777777" w:rsidR="00C941EA" w:rsidRPr="00216B33" w:rsidRDefault="00C941EA" w:rsidP="00FF6CDA">
            <w:pPr>
              <w:snapToGrid w:val="0"/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B50CF1">
              <w:rPr>
                <w:rFonts w:ascii="標楷體" w:eastAsia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5719708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B50CF1">
              <w:rPr>
                <w:rFonts w:ascii="新細明體" w:hAnsi="新細明體"/>
                <w:noProof/>
                <w:sz w:val="20"/>
                <w:szCs w:val="20"/>
              </w:rPr>
              <w:t>400,088,239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1BC01AC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4498EF63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B50CF1">
              <w:rPr>
                <w:rFonts w:ascii="新細明體" w:hAnsi="新細明體"/>
                <w:noProof/>
                <w:sz w:val="20"/>
                <w:szCs w:val="20"/>
              </w:rPr>
              <w:t>400,088,239</w:t>
            </w:r>
          </w:p>
        </w:tc>
      </w:tr>
      <w:tr w:rsidR="00C941EA" w:rsidRPr="00822AC3" w14:paraId="7FA57890" w14:textId="77777777" w:rsidTr="00C941EA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5BDCA61" w14:textId="77777777" w:rsidR="00C941EA" w:rsidRPr="00822AC3" w:rsidRDefault="00C941EA" w:rsidP="00FF6CDA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822AC3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D09C081" w14:textId="77777777" w:rsidR="00C941EA" w:rsidRPr="00822AC3" w:rsidRDefault="00C941EA" w:rsidP="00FF6CD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822AC3">
              <w:rPr>
                <w:rFonts w:ascii="新細明體" w:hAnsi="新細明體"/>
                <w:b/>
                <w:noProof/>
                <w:sz w:val="20"/>
                <w:szCs w:val="20"/>
              </w:rPr>
              <w:t>28,833,898,541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A2B09D3" w14:textId="77777777" w:rsidR="00C941EA" w:rsidRPr="005878C2" w:rsidRDefault="005878C2" w:rsidP="00FF6CDA">
            <w:pPr>
              <w:spacing w:line="240" w:lineRule="exact"/>
              <w:jc w:val="righ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5878C2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-</w:t>
            </w:r>
            <w:r w:rsidRPr="005878C2">
              <w:rPr>
                <w:rFonts w:ascii="新細明體" w:hAnsi="新細明體"/>
                <w:b/>
                <w:color w:val="000000"/>
                <w:sz w:val="20"/>
                <w:szCs w:val="20"/>
              </w:rPr>
              <w:t>48,369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6024D252" w14:textId="77777777" w:rsidR="00C941EA" w:rsidRPr="00822AC3" w:rsidRDefault="006D2003" w:rsidP="00FF6CD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6D2003">
              <w:rPr>
                <w:rFonts w:ascii="新細明體" w:hAnsi="新細明體"/>
                <w:b/>
                <w:noProof/>
                <w:sz w:val="20"/>
                <w:szCs w:val="20"/>
              </w:rPr>
              <w:t>28</w:t>
            </w:r>
            <w:r>
              <w:rPr>
                <w:rFonts w:ascii="新細明體" w:hAnsi="新細明體"/>
                <w:b/>
                <w:noProof/>
                <w:sz w:val="20"/>
                <w:szCs w:val="20"/>
              </w:rPr>
              <w:t>,</w:t>
            </w:r>
            <w:r w:rsidRPr="006D2003">
              <w:rPr>
                <w:rFonts w:ascii="新細明體" w:hAnsi="新細明體"/>
                <w:b/>
                <w:noProof/>
                <w:sz w:val="20"/>
                <w:szCs w:val="20"/>
              </w:rPr>
              <w:t>833</w:t>
            </w:r>
            <w:r>
              <w:rPr>
                <w:rFonts w:ascii="新細明體" w:hAnsi="新細明體"/>
                <w:b/>
                <w:noProof/>
                <w:sz w:val="20"/>
                <w:szCs w:val="20"/>
              </w:rPr>
              <w:t>,</w:t>
            </w:r>
            <w:r w:rsidRPr="006D2003">
              <w:rPr>
                <w:rFonts w:ascii="新細明體" w:hAnsi="新細明體"/>
                <w:b/>
                <w:noProof/>
                <w:sz w:val="20"/>
                <w:szCs w:val="20"/>
              </w:rPr>
              <w:t>850</w:t>
            </w:r>
            <w:r>
              <w:rPr>
                <w:rFonts w:ascii="新細明體" w:hAnsi="新細明體"/>
                <w:b/>
                <w:noProof/>
                <w:sz w:val="20"/>
                <w:szCs w:val="20"/>
              </w:rPr>
              <w:t>,</w:t>
            </w:r>
            <w:r w:rsidRPr="006D2003">
              <w:rPr>
                <w:rFonts w:ascii="新細明體" w:hAnsi="新細明體"/>
                <w:b/>
                <w:noProof/>
                <w:sz w:val="20"/>
                <w:szCs w:val="20"/>
              </w:rPr>
              <w:t>172</w:t>
            </w:r>
          </w:p>
        </w:tc>
      </w:tr>
      <w:tr w:rsidR="00C941EA" w:rsidRPr="00216B33" w14:paraId="34C4D766" w14:textId="77777777" w:rsidTr="00C941EA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0A0F3848" w14:textId="77777777" w:rsidR="00C941EA" w:rsidRPr="00216B33" w:rsidRDefault="00C941EA" w:rsidP="00FF6CDA">
            <w:pPr>
              <w:snapToGrid w:val="0"/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B50CF1">
              <w:rPr>
                <w:rFonts w:ascii="標楷體" w:eastAsia="標楷體" w:hAnsi="標楷體" w:hint="eastAsia"/>
                <w:noProof/>
                <w:sz w:val="20"/>
                <w:szCs w:val="20"/>
              </w:rPr>
              <w:t>人事支出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4EEE153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B50CF1">
              <w:rPr>
                <w:rFonts w:ascii="新細明體" w:hAnsi="新細明體"/>
                <w:noProof/>
                <w:sz w:val="20"/>
                <w:szCs w:val="20"/>
              </w:rPr>
              <w:t>4,529,430,140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B46E559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49D96A03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B50CF1">
              <w:rPr>
                <w:rFonts w:ascii="新細明體" w:hAnsi="新細明體"/>
                <w:noProof/>
                <w:sz w:val="20"/>
                <w:szCs w:val="20"/>
              </w:rPr>
              <w:t>4,529,430,140</w:t>
            </w:r>
          </w:p>
        </w:tc>
      </w:tr>
      <w:tr w:rsidR="00C941EA" w:rsidRPr="00216B33" w14:paraId="24FAAB8D" w14:textId="77777777" w:rsidTr="00C941EA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7E882384" w14:textId="77777777" w:rsidR="00C941EA" w:rsidRPr="00216B33" w:rsidRDefault="00C941EA" w:rsidP="00FF6CDA">
            <w:pPr>
              <w:snapToGrid w:val="0"/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B50CF1">
              <w:rPr>
                <w:rFonts w:ascii="標楷體" w:eastAsia="標楷體" w:hAnsi="標楷體" w:hint="eastAsia"/>
                <w:noProof/>
                <w:sz w:val="20"/>
                <w:szCs w:val="20"/>
              </w:rPr>
              <w:t>業務支出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7C77963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B50CF1">
              <w:rPr>
                <w:rFonts w:ascii="新細明體" w:hAnsi="新細明體"/>
                <w:noProof/>
                <w:sz w:val="20"/>
                <w:szCs w:val="20"/>
              </w:rPr>
              <w:t>3,485,151,669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A889D50" w14:textId="77777777" w:rsidR="00C941EA" w:rsidRPr="00216B33" w:rsidRDefault="00054766" w:rsidP="00FF6CDA">
            <w:pPr>
              <w:spacing w:line="240" w:lineRule="exact"/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-</w:t>
            </w:r>
            <w:r>
              <w:rPr>
                <w:rFonts w:ascii="新細明體" w:hAnsi="新細明體"/>
                <w:color w:val="000000"/>
                <w:sz w:val="20"/>
                <w:szCs w:val="20"/>
              </w:rPr>
              <w:t>48,369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7607D170" w14:textId="77777777" w:rsidR="00C941EA" w:rsidRPr="00216B33" w:rsidRDefault="00CD00BF" w:rsidP="00FF6CDA">
            <w:pPr>
              <w:spacing w:line="240" w:lineRule="exact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CD00BF">
              <w:rPr>
                <w:rFonts w:ascii="新細明體" w:hAnsi="新細明體"/>
                <w:noProof/>
                <w:sz w:val="20"/>
                <w:szCs w:val="20"/>
              </w:rPr>
              <w:t>3</w:t>
            </w:r>
            <w:r w:rsidR="009A4704">
              <w:rPr>
                <w:rFonts w:ascii="新細明體" w:hAnsi="新細明體"/>
                <w:noProof/>
                <w:sz w:val="20"/>
                <w:szCs w:val="20"/>
              </w:rPr>
              <w:t>,</w:t>
            </w:r>
            <w:r w:rsidRPr="00CD00BF">
              <w:rPr>
                <w:rFonts w:ascii="新細明體" w:hAnsi="新細明體"/>
                <w:noProof/>
                <w:sz w:val="20"/>
                <w:szCs w:val="20"/>
              </w:rPr>
              <w:t>485</w:t>
            </w:r>
            <w:r>
              <w:rPr>
                <w:rFonts w:ascii="新細明體" w:hAnsi="新細明體"/>
                <w:noProof/>
                <w:sz w:val="20"/>
                <w:szCs w:val="20"/>
              </w:rPr>
              <w:t>,</w:t>
            </w:r>
            <w:r w:rsidRPr="00CD00BF">
              <w:rPr>
                <w:rFonts w:ascii="新細明體" w:hAnsi="新細明體"/>
                <w:noProof/>
                <w:sz w:val="20"/>
                <w:szCs w:val="20"/>
              </w:rPr>
              <w:t>103</w:t>
            </w:r>
            <w:r>
              <w:rPr>
                <w:rFonts w:ascii="新細明體" w:hAnsi="新細明體"/>
                <w:noProof/>
                <w:sz w:val="20"/>
                <w:szCs w:val="20"/>
              </w:rPr>
              <w:t>,</w:t>
            </w:r>
            <w:r w:rsidRPr="00CD00BF">
              <w:rPr>
                <w:rFonts w:ascii="新細明體" w:hAnsi="新細明體"/>
                <w:noProof/>
                <w:sz w:val="20"/>
                <w:szCs w:val="20"/>
              </w:rPr>
              <w:t>300</w:t>
            </w:r>
          </w:p>
        </w:tc>
      </w:tr>
      <w:tr w:rsidR="00C941EA" w:rsidRPr="00216B33" w14:paraId="3B828F5D" w14:textId="77777777" w:rsidTr="00C941EA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3F940F6C" w14:textId="77777777" w:rsidR="00C941EA" w:rsidRPr="00216B33" w:rsidRDefault="00C941EA" w:rsidP="00FF6CDA">
            <w:pPr>
              <w:snapToGrid w:val="0"/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B50CF1">
              <w:rPr>
                <w:rFonts w:ascii="標楷體" w:eastAsia="標楷體" w:hAnsi="標楷體" w:hint="eastAsia"/>
                <w:noProof/>
                <w:sz w:val="20"/>
                <w:szCs w:val="20"/>
              </w:rPr>
              <w:t>獎補助支出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E207BDA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B50CF1">
              <w:rPr>
                <w:rFonts w:ascii="新細明體" w:hAnsi="新細明體"/>
                <w:noProof/>
                <w:sz w:val="20"/>
                <w:szCs w:val="20"/>
              </w:rPr>
              <w:t>18,391,310,334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F3C16F7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2F49C11F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B50CF1">
              <w:rPr>
                <w:rFonts w:ascii="新細明體" w:hAnsi="新細明體"/>
                <w:noProof/>
                <w:sz w:val="20"/>
                <w:szCs w:val="20"/>
              </w:rPr>
              <w:t>18,391,310,334</w:t>
            </w:r>
          </w:p>
        </w:tc>
      </w:tr>
      <w:tr w:rsidR="00C941EA" w:rsidRPr="00216B33" w14:paraId="7FAD22FA" w14:textId="77777777" w:rsidTr="00C941EA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1AC2B91B" w14:textId="77777777" w:rsidR="00C941EA" w:rsidRPr="00216B33" w:rsidRDefault="00C941EA" w:rsidP="00FF6CDA">
            <w:pPr>
              <w:snapToGrid w:val="0"/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B50CF1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B43FDE0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B50CF1">
              <w:rPr>
                <w:rFonts w:ascii="新細明體" w:hAnsi="新細明體"/>
                <w:noProof/>
                <w:sz w:val="20"/>
                <w:szCs w:val="20"/>
              </w:rPr>
              <w:t>165,400,658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A6F55A3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5C353132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B50CF1">
              <w:rPr>
                <w:rFonts w:ascii="新細明體" w:hAnsi="新細明體"/>
                <w:noProof/>
                <w:sz w:val="20"/>
                <w:szCs w:val="20"/>
              </w:rPr>
              <w:t>165,400,658</w:t>
            </w:r>
          </w:p>
        </w:tc>
      </w:tr>
      <w:tr w:rsidR="00C941EA" w:rsidRPr="00216B33" w14:paraId="000534AA" w14:textId="77777777" w:rsidTr="00C941EA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3023CC87" w14:textId="77777777" w:rsidR="00C941EA" w:rsidRPr="00216B33" w:rsidRDefault="00C941EA" w:rsidP="00FF6CDA">
            <w:pPr>
              <w:snapToGrid w:val="0"/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B50CF1">
              <w:rPr>
                <w:rFonts w:ascii="標楷體" w:eastAsia="標楷體" w:hAnsi="標楷體" w:hint="eastAsia"/>
                <w:noProof/>
                <w:sz w:val="20"/>
                <w:szCs w:val="20"/>
              </w:rPr>
              <w:t>利息費用及手續費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86A2CAF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B50CF1">
              <w:rPr>
                <w:rFonts w:ascii="新細明體" w:hAnsi="新細明體"/>
                <w:noProof/>
                <w:sz w:val="20"/>
                <w:szCs w:val="20"/>
              </w:rPr>
              <w:t>120,231,256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C412704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7A829E70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B50CF1">
              <w:rPr>
                <w:rFonts w:ascii="新細明體" w:hAnsi="新細明體"/>
                <w:noProof/>
                <w:sz w:val="20"/>
                <w:szCs w:val="20"/>
              </w:rPr>
              <w:t>120,231,256</w:t>
            </w:r>
          </w:p>
        </w:tc>
      </w:tr>
      <w:tr w:rsidR="00C941EA" w:rsidRPr="00216B33" w14:paraId="6B3473A6" w14:textId="77777777" w:rsidTr="00C941EA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62C2088A" w14:textId="77777777" w:rsidR="00C941EA" w:rsidRPr="00216B33" w:rsidRDefault="00C941EA" w:rsidP="00FF6CDA">
            <w:pPr>
              <w:snapToGrid w:val="0"/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B50CF1">
              <w:rPr>
                <w:rFonts w:ascii="標楷體" w:eastAsia="標楷體" w:hAnsi="標楷體" w:hint="eastAsia"/>
                <w:noProof/>
                <w:sz w:val="20"/>
                <w:szCs w:val="20"/>
              </w:rPr>
              <w:t>折舊、折耗及攤銷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8CE8B79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B50CF1">
              <w:rPr>
                <w:rFonts w:ascii="新細明體" w:hAnsi="新細明體"/>
                <w:noProof/>
                <w:sz w:val="20"/>
                <w:szCs w:val="20"/>
              </w:rPr>
              <w:t>620,101,043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6C97387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6961E253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B50CF1">
              <w:rPr>
                <w:rFonts w:ascii="新細明體" w:hAnsi="新細明體"/>
                <w:noProof/>
                <w:sz w:val="20"/>
                <w:szCs w:val="20"/>
              </w:rPr>
              <w:t>620,101,043</w:t>
            </w:r>
          </w:p>
        </w:tc>
      </w:tr>
      <w:tr w:rsidR="00C941EA" w:rsidRPr="00216B33" w14:paraId="29B7FECE" w14:textId="77777777" w:rsidTr="00C941EA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56459DEA" w14:textId="77777777" w:rsidR="00C941EA" w:rsidRPr="00216B33" w:rsidRDefault="00C941EA" w:rsidP="00FF6CDA">
            <w:pPr>
              <w:snapToGrid w:val="0"/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B50CF1">
              <w:rPr>
                <w:rFonts w:ascii="標楷體" w:eastAsia="標楷體" w:hAnsi="標楷體" w:hint="eastAsia"/>
                <w:noProof/>
                <w:sz w:val="20"/>
                <w:szCs w:val="20"/>
              </w:rPr>
              <w:t>其他支出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7C80887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B50CF1">
              <w:rPr>
                <w:rFonts w:ascii="新細明體" w:hAnsi="新細明體"/>
                <w:noProof/>
                <w:sz w:val="20"/>
                <w:szCs w:val="20"/>
              </w:rPr>
              <w:t>1,522,273,441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FFBF9CF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60AB6113" w14:textId="77777777" w:rsidR="00C941EA" w:rsidRPr="00216B33" w:rsidRDefault="00C941EA" w:rsidP="00FF6CDA">
            <w:pPr>
              <w:spacing w:line="240" w:lineRule="exact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B50CF1">
              <w:rPr>
                <w:rFonts w:ascii="新細明體" w:hAnsi="新細明體"/>
                <w:noProof/>
                <w:sz w:val="20"/>
                <w:szCs w:val="20"/>
              </w:rPr>
              <w:t>1,522,273,441</w:t>
            </w:r>
          </w:p>
        </w:tc>
      </w:tr>
      <w:tr w:rsidR="00C941EA" w:rsidRPr="00822AC3" w14:paraId="1A22F81A" w14:textId="77777777" w:rsidTr="00C941EA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6E3B4" w14:textId="77777777" w:rsidR="00C941EA" w:rsidRPr="00822AC3" w:rsidRDefault="00C941EA" w:rsidP="00FF6CDA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822AC3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收支餘絀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A3315" w14:textId="77777777" w:rsidR="00C941EA" w:rsidRPr="00822AC3" w:rsidRDefault="00C941EA" w:rsidP="00FF6CD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822AC3">
              <w:rPr>
                <w:rFonts w:ascii="新細明體" w:hAnsi="新細明體"/>
                <w:b/>
                <w:noProof/>
                <w:sz w:val="20"/>
                <w:szCs w:val="20"/>
              </w:rPr>
              <w:t>5,956,179,954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965310" w14:textId="77777777" w:rsidR="00C941EA" w:rsidRPr="004847D6" w:rsidRDefault="004847D6" w:rsidP="00FF6CDA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 w:rsidRPr="004847D6">
              <w:rPr>
                <w:rFonts w:ascii="新細明體" w:hAnsi="新細明體"/>
                <w:b/>
                <w:noProof/>
                <w:sz w:val="20"/>
                <w:szCs w:val="20"/>
              </w:rPr>
              <w:t>+4</w:t>
            </w:r>
            <w:r>
              <w:rPr>
                <w:rFonts w:ascii="新細明體" w:hAnsi="新細明體"/>
                <w:b/>
                <w:noProof/>
                <w:sz w:val="20"/>
                <w:szCs w:val="20"/>
              </w:rPr>
              <w:t>,</w:t>
            </w:r>
            <w:r w:rsidRPr="004847D6">
              <w:rPr>
                <w:rFonts w:ascii="新細明體" w:hAnsi="新細明體"/>
                <w:b/>
                <w:noProof/>
                <w:sz w:val="20"/>
                <w:szCs w:val="20"/>
              </w:rPr>
              <w:t>014</w:t>
            </w:r>
            <w:r>
              <w:rPr>
                <w:rFonts w:ascii="新細明體" w:hAnsi="新細明體"/>
                <w:b/>
                <w:noProof/>
                <w:sz w:val="20"/>
                <w:szCs w:val="20"/>
              </w:rPr>
              <w:t>,</w:t>
            </w:r>
            <w:r w:rsidRPr="004847D6">
              <w:rPr>
                <w:rFonts w:ascii="新細明體" w:hAnsi="新細明體"/>
                <w:b/>
                <w:noProof/>
                <w:sz w:val="20"/>
                <w:szCs w:val="20"/>
              </w:rPr>
              <w:t>202</w:t>
            </w:r>
          </w:p>
        </w:tc>
        <w:tc>
          <w:tcPr>
            <w:tcW w:w="5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D93FD" w14:textId="77777777" w:rsidR="00C941EA" w:rsidRPr="00822AC3" w:rsidRDefault="003B791A" w:rsidP="00FF6CD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3B791A">
              <w:rPr>
                <w:rFonts w:ascii="新細明體" w:hAnsi="新細明體"/>
                <w:b/>
                <w:noProof/>
                <w:sz w:val="20"/>
                <w:szCs w:val="20"/>
              </w:rPr>
              <w:t>5</w:t>
            </w:r>
            <w:r>
              <w:rPr>
                <w:rFonts w:ascii="新細明體" w:hAnsi="新細明體"/>
                <w:b/>
                <w:noProof/>
                <w:sz w:val="20"/>
                <w:szCs w:val="20"/>
              </w:rPr>
              <w:t>,</w:t>
            </w:r>
            <w:r w:rsidRPr="003B791A">
              <w:rPr>
                <w:rFonts w:ascii="新細明體" w:hAnsi="新細明體"/>
                <w:b/>
                <w:noProof/>
                <w:sz w:val="20"/>
                <w:szCs w:val="20"/>
              </w:rPr>
              <w:t>960</w:t>
            </w:r>
            <w:r>
              <w:rPr>
                <w:rFonts w:ascii="新細明體" w:hAnsi="新細明體"/>
                <w:b/>
                <w:noProof/>
                <w:sz w:val="20"/>
                <w:szCs w:val="20"/>
              </w:rPr>
              <w:t>,</w:t>
            </w:r>
            <w:r w:rsidRPr="003B791A">
              <w:rPr>
                <w:rFonts w:ascii="新細明體" w:hAnsi="新細明體"/>
                <w:b/>
                <w:noProof/>
                <w:sz w:val="20"/>
                <w:szCs w:val="20"/>
              </w:rPr>
              <w:t>194</w:t>
            </w:r>
            <w:r>
              <w:rPr>
                <w:rFonts w:ascii="新細明體" w:hAnsi="新細明體"/>
                <w:b/>
                <w:noProof/>
                <w:sz w:val="20"/>
                <w:szCs w:val="20"/>
              </w:rPr>
              <w:t>,</w:t>
            </w:r>
            <w:r w:rsidRPr="003B791A">
              <w:rPr>
                <w:rFonts w:ascii="新細明體" w:hAnsi="新細明體"/>
                <w:b/>
                <w:noProof/>
                <w:sz w:val="20"/>
                <w:szCs w:val="20"/>
              </w:rPr>
              <w:t>156</w:t>
            </w:r>
          </w:p>
        </w:tc>
      </w:tr>
    </w:tbl>
    <w:p w14:paraId="4A94B0D9" w14:textId="77777777" w:rsidR="00570609" w:rsidRPr="0048745A" w:rsidRDefault="00570609" w:rsidP="00570609">
      <w:pPr>
        <w:spacing w:line="20" w:lineRule="exact"/>
        <w:rPr>
          <w:rFonts w:ascii="標楷體" w:eastAsia="標楷體" w:hAnsi="標楷體"/>
          <w:sz w:val="18"/>
          <w:szCs w:val="18"/>
        </w:rPr>
      </w:pPr>
    </w:p>
    <w:sectPr w:rsidR="00570609" w:rsidRPr="0048745A" w:rsidSect="006A4027">
      <w:footerReference w:type="even" r:id="rId8"/>
      <w:footerReference w:type="default" r:id="rId9"/>
      <w:footerReference w:type="first" r:id="rId10"/>
      <w:pgSz w:w="23811" w:h="16838" w:orient="landscape" w:code="8"/>
      <w:pgMar w:top="567" w:right="1418" w:bottom="567" w:left="1418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2CC94" w14:textId="77777777" w:rsidR="00C941EA" w:rsidRDefault="00C941EA" w:rsidP="00963F24">
      <w:r>
        <w:separator/>
      </w:r>
    </w:p>
  </w:endnote>
  <w:endnote w:type="continuationSeparator" w:id="0">
    <w:p w14:paraId="51ABD7D7" w14:textId="77777777" w:rsidR="00C941EA" w:rsidRDefault="00C941EA" w:rsidP="0096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D0B70" w14:textId="4CA1F72B" w:rsidR="007073D2" w:rsidRPr="006A4027" w:rsidRDefault="006A4027" w:rsidP="006A4027">
    <w:pPr>
      <w:pStyle w:val="a9"/>
      <w:ind w:right="360" w:firstLine="360"/>
      <w:jc w:val="center"/>
      <w:rPr>
        <w:rFonts w:ascii="標楷體" w:eastAsia="標楷體"/>
      </w:rPr>
    </w:pPr>
    <w:r w:rsidRPr="006A4027">
      <w:rPr>
        <w:rFonts w:ascii="標楷體" w:eastAsia="標楷體" w:hint="eastAsia"/>
      </w:rPr>
      <w:t>第 5-</w:t>
    </w:r>
    <w:r w:rsidRPr="006A4027">
      <w:rPr>
        <w:rFonts w:ascii="標楷體" w:eastAsia="標楷體"/>
      </w:rPr>
      <w:fldChar w:fldCharType="begin"/>
    </w:r>
    <w:r w:rsidRPr="006A4027">
      <w:rPr>
        <w:rFonts w:ascii="標楷體" w:eastAsia="標楷體"/>
      </w:rPr>
      <w:instrText xml:space="preserve"> </w:instrText>
    </w:r>
    <w:r w:rsidRPr="006A4027">
      <w:rPr>
        <w:rFonts w:ascii="標楷體" w:eastAsia="標楷體" w:hint="eastAsia"/>
      </w:rPr>
      <w:instrText>PAGE  \* MERGEFORMAT</w:instrText>
    </w:r>
    <w:r w:rsidRPr="006A4027">
      <w:rPr>
        <w:rFonts w:ascii="標楷體" w:eastAsia="標楷體"/>
      </w:rPr>
      <w:instrText xml:space="preserve"> </w:instrText>
    </w:r>
    <w:r w:rsidRPr="006A4027">
      <w:rPr>
        <w:rFonts w:ascii="標楷體" w:eastAsia="標楷體"/>
      </w:rPr>
      <w:fldChar w:fldCharType="separate"/>
    </w:r>
    <w:r w:rsidRPr="006A4027">
      <w:rPr>
        <w:rFonts w:ascii="標楷體" w:eastAsia="標楷體"/>
        <w:noProof/>
      </w:rPr>
      <w:t>2</w:t>
    </w:r>
    <w:r w:rsidRPr="006A4027">
      <w:rPr>
        <w:rFonts w:ascii="標楷體" w:eastAsia="標楷體"/>
      </w:rPr>
      <w:fldChar w:fldCharType="end"/>
    </w:r>
    <w:r w:rsidRPr="006A4027">
      <w:rPr>
        <w:rFonts w:ascii="標楷體" w:eastAsia="標楷體" w:hint="eastAsia"/>
      </w:rPr>
      <w:t xml:space="preserve"> 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59825" w14:textId="6D9875AD" w:rsidR="007073D2" w:rsidRPr="006A4027" w:rsidRDefault="006A4027" w:rsidP="006A4027">
    <w:pPr>
      <w:pStyle w:val="a9"/>
      <w:ind w:right="360" w:firstLine="360"/>
      <w:jc w:val="center"/>
      <w:rPr>
        <w:rFonts w:ascii="標楷體" w:eastAsia="標楷體"/>
      </w:rPr>
    </w:pPr>
    <w:r w:rsidRPr="006A4027">
      <w:rPr>
        <w:rFonts w:ascii="標楷體" w:eastAsia="標楷體" w:hint="eastAsia"/>
      </w:rPr>
      <w:t>第 5-</w:t>
    </w:r>
    <w:r w:rsidRPr="006A4027">
      <w:rPr>
        <w:rFonts w:ascii="標楷體" w:eastAsia="標楷體"/>
      </w:rPr>
      <w:fldChar w:fldCharType="begin"/>
    </w:r>
    <w:r w:rsidRPr="006A4027">
      <w:rPr>
        <w:rFonts w:ascii="標楷體" w:eastAsia="標楷體"/>
      </w:rPr>
      <w:instrText xml:space="preserve"> </w:instrText>
    </w:r>
    <w:r w:rsidRPr="006A4027">
      <w:rPr>
        <w:rFonts w:ascii="標楷體" w:eastAsia="標楷體" w:hint="eastAsia"/>
      </w:rPr>
      <w:instrText>PAGE  \* MERGEFORMAT</w:instrText>
    </w:r>
    <w:r w:rsidRPr="006A4027">
      <w:rPr>
        <w:rFonts w:ascii="標楷體" w:eastAsia="標楷體"/>
      </w:rPr>
      <w:instrText xml:space="preserve"> </w:instrText>
    </w:r>
    <w:r w:rsidRPr="006A4027">
      <w:rPr>
        <w:rFonts w:ascii="標楷體" w:eastAsia="標楷體"/>
      </w:rPr>
      <w:fldChar w:fldCharType="separate"/>
    </w:r>
    <w:r w:rsidRPr="006A4027">
      <w:rPr>
        <w:rFonts w:ascii="標楷體" w:eastAsia="標楷體"/>
        <w:noProof/>
      </w:rPr>
      <w:t>2</w:t>
    </w:r>
    <w:r w:rsidRPr="006A4027">
      <w:rPr>
        <w:rFonts w:ascii="標楷體" w:eastAsia="標楷體"/>
      </w:rPr>
      <w:fldChar w:fldCharType="end"/>
    </w:r>
    <w:r w:rsidRPr="006A4027">
      <w:rPr>
        <w:rFonts w:ascii="標楷體" w:eastAsia="標楷體" w:hint="eastAsia"/>
      </w:rPr>
      <w:t xml:space="preserve"> </w:t>
    </w:r>
    <w:r w:rsidRPr="006A4027">
      <w:rPr>
        <w:rFonts w:ascii="標楷體" w:eastAsia="標楷體" w:hint="eastAsia"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FFEB1" w14:textId="7A8CEB18" w:rsidR="006A4027" w:rsidRPr="006A4027" w:rsidRDefault="006A4027" w:rsidP="006A4027">
    <w:pPr>
      <w:pStyle w:val="a9"/>
      <w:jc w:val="center"/>
      <w:rPr>
        <w:rFonts w:ascii="標楷體" w:eastAsia="標楷體"/>
      </w:rPr>
    </w:pPr>
    <w:r w:rsidRPr="006A4027">
      <w:rPr>
        <w:rFonts w:ascii="標楷體" w:eastAsia="標楷體" w:hint="eastAsia"/>
      </w:rPr>
      <w:t>第 5-</w:t>
    </w:r>
    <w:r w:rsidRPr="006A4027">
      <w:rPr>
        <w:rFonts w:ascii="標楷體" w:eastAsia="標楷體"/>
      </w:rPr>
      <w:fldChar w:fldCharType="begin"/>
    </w:r>
    <w:r w:rsidRPr="006A4027">
      <w:rPr>
        <w:rFonts w:ascii="標楷體" w:eastAsia="標楷體"/>
      </w:rPr>
      <w:instrText xml:space="preserve"> </w:instrText>
    </w:r>
    <w:r w:rsidRPr="006A4027">
      <w:rPr>
        <w:rFonts w:ascii="標楷體" w:eastAsia="標楷體" w:hint="eastAsia"/>
      </w:rPr>
      <w:instrText>PAGE  \* MERGEFORMAT</w:instrText>
    </w:r>
    <w:r w:rsidRPr="006A4027">
      <w:rPr>
        <w:rFonts w:ascii="標楷體" w:eastAsia="標楷體"/>
      </w:rPr>
      <w:instrText xml:space="preserve"> </w:instrText>
    </w:r>
    <w:r w:rsidRPr="006A4027">
      <w:rPr>
        <w:rFonts w:ascii="標楷體" w:eastAsia="標楷體"/>
      </w:rPr>
      <w:fldChar w:fldCharType="separate"/>
    </w:r>
    <w:r w:rsidRPr="006A4027">
      <w:rPr>
        <w:rFonts w:ascii="標楷體" w:eastAsia="標楷體"/>
        <w:noProof/>
      </w:rPr>
      <w:t>2</w:t>
    </w:r>
    <w:r w:rsidRPr="006A4027">
      <w:rPr>
        <w:rFonts w:ascii="標楷體" w:eastAsia="標楷體"/>
      </w:rPr>
      <w:fldChar w:fldCharType="end"/>
    </w:r>
    <w:r w:rsidRPr="006A4027">
      <w:rPr>
        <w:rFonts w:ascii="標楷體" w:eastAsia="標楷體" w:hint="eastAsia"/>
      </w:rPr>
      <w:t xml:space="preserve"> </w:t>
    </w:r>
    <w:r w:rsidRPr="006A4027">
      <w:rPr>
        <w:rFonts w:ascii="標楷體" w:eastAsia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13F89" w14:textId="77777777" w:rsidR="00C941EA" w:rsidRDefault="00C941EA" w:rsidP="00963F24">
      <w:r>
        <w:separator/>
      </w:r>
    </w:p>
  </w:footnote>
  <w:footnote w:type="continuationSeparator" w:id="0">
    <w:p w14:paraId="5484C001" w14:textId="77777777" w:rsidR="00C941EA" w:rsidRDefault="00C941EA" w:rsidP="0096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D2B4D"/>
    <w:multiLevelType w:val="hybridMultilevel"/>
    <w:tmpl w:val="E9D8C84C"/>
    <w:lvl w:ilvl="0" w:tplc="843210B8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B2824F9"/>
    <w:multiLevelType w:val="hybridMultilevel"/>
    <w:tmpl w:val="A862491E"/>
    <w:lvl w:ilvl="0" w:tplc="83E2059C">
      <w:start w:val="2"/>
      <w:numFmt w:val="bullet"/>
      <w:lvlText w:val="-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WindowsAp\AoReport\bin\Debug\Template\審定後收入支出彙計表A3.doc"/>
  </w:mailMerge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1EA"/>
    <w:rsid w:val="00006188"/>
    <w:rsid w:val="00050AF8"/>
    <w:rsid w:val="00054766"/>
    <w:rsid w:val="00066284"/>
    <w:rsid w:val="000B0DAC"/>
    <w:rsid w:val="000B13AF"/>
    <w:rsid w:val="000B5295"/>
    <w:rsid w:val="00121368"/>
    <w:rsid w:val="00121E35"/>
    <w:rsid w:val="001258A5"/>
    <w:rsid w:val="00162E99"/>
    <w:rsid w:val="00185FC7"/>
    <w:rsid w:val="001B0FB2"/>
    <w:rsid w:val="001C3811"/>
    <w:rsid w:val="001D73C8"/>
    <w:rsid w:val="00216B33"/>
    <w:rsid w:val="00223879"/>
    <w:rsid w:val="002520F7"/>
    <w:rsid w:val="00255524"/>
    <w:rsid w:val="002913D1"/>
    <w:rsid w:val="0029626A"/>
    <w:rsid w:val="002A0BFB"/>
    <w:rsid w:val="002A758A"/>
    <w:rsid w:val="00304745"/>
    <w:rsid w:val="00334C4A"/>
    <w:rsid w:val="003361C8"/>
    <w:rsid w:val="0034262C"/>
    <w:rsid w:val="003B791A"/>
    <w:rsid w:val="003C01EC"/>
    <w:rsid w:val="003E7E68"/>
    <w:rsid w:val="003F4748"/>
    <w:rsid w:val="003F5731"/>
    <w:rsid w:val="004062E6"/>
    <w:rsid w:val="0042355B"/>
    <w:rsid w:val="00446944"/>
    <w:rsid w:val="00456628"/>
    <w:rsid w:val="0046478B"/>
    <w:rsid w:val="0047576F"/>
    <w:rsid w:val="004847D6"/>
    <w:rsid w:val="00487022"/>
    <w:rsid w:val="0048745A"/>
    <w:rsid w:val="0048776F"/>
    <w:rsid w:val="004905D1"/>
    <w:rsid w:val="00497416"/>
    <w:rsid w:val="004C5863"/>
    <w:rsid w:val="004D59D6"/>
    <w:rsid w:val="004D6B14"/>
    <w:rsid w:val="005203DA"/>
    <w:rsid w:val="00547E19"/>
    <w:rsid w:val="00570609"/>
    <w:rsid w:val="005811CD"/>
    <w:rsid w:val="005878C2"/>
    <w:rsid w:val="005B07B9"/>
    <w:rsid w:val="005B1A38"/>
    <w:rsid w:val="005B7E21"/>
    <w:rsid w:val="005C0E0C"/>
    <w:rsid w:val="005C6180"/>
    <w:rsid w:val="005F4F1E"/>
    <w:rsid w:val="00606179"/>
    <w:rsid w:val="006076F6"/>
    <w:rsid w:val="00617BE7"/>
    <w:rsid w:val="00621487"/>
    <w:rsid w:val="00634AB7"/>
    <w:rsid w:val="00650DE5"/>
    <w:rsid w:val="006726CC"/>
    <w:rsid w:val="006A4027"/>
    <w:rsid w:val="006B601D"/>
    <w:rsid w:val="006C4CF1"/>
    <w:rsid w:val="006D2003"/>
    <w:rsid w:val="006D4F0E"/>
    <w:rsid w:val="006E029D"/>
    <w:rsid w:val="006F7B9D"/>
    <w:rsid w:val="007073D2"/>
    <w:rsid w:val="00730719"/>
    <w:rsid w:val="00737E3D"/>
    <w:rsid w:val="00773105"/>
    <w:rsid w:val="0077536C"/>
    <w:rsid w:val="00785577"/>
    <w:rsid w:val="0078643A"/>
    <w:rsid w:val="00797E6B"/>
    <w:rsid w:val="007B3064"/>
    <w:rsid w:val="007C2B2A"/>
    <w:rsid w:val="007F2D32"/>
    <w:rsid w:val="008466EB"/>
    <w:rsid w:val="00860438"/>
    <w:rsid w:val="00880483"/>
    <w:rsid w:val="0089400A"/>
    <w:rsid w:val="0089665E"/>
    <w:rsid w:val="008B5AEE"/>
    <w:rsid w:val="008C1D74"/>
    <w:rsid w:val="008F1533"/>
    <w:rsid w:val="009406A8"/>
    <w:rsid w:val="00952015"/>
    <w:rsid w:val="00963F24"/>
    <w:rsid w:val="0096706C"/>
    <w:rsid w:val="00970E50"/>
    <w:rsid w:val="00983510"/>
    <w:rsid w:val="009843A0"/>
    <w:rsid w:val="009A4704"/>
    <w:rsid w:val="009B45B6"/>
    <w:rsid w:val="009B62DD"/>
    <w:rsid w:val="00A066B8"/>
    <w:rsid w:val="00A10120"/>
    <w:rsid w:val="00A116E8"/>
    <w:rsid w:val="00A21C64"/>
    <w:rsid w:val="00A461AE"/>
    <w:rsid w:val="00A7668A"/>
    <w:rsid w:val="00AA00F3"/>
    <w:rsid w:val="00AC3DB6"/>
    <w:rsid w:val="00AE3A76"/>
    <w:rsid w:val="00AE68D0"/>
    <w:rsid w:val="00B105C9"/>
    <w:rsid w:val="00B12EB6"/>
    <w:rsid w:val="00B26119"/>
    <w:rsid w:val="00B30AEF"/>
    <w:rsid w:val="00B56BF9"/>
    <w:rsid w:val="00B7167E"/>
    <w:rsid w:val="00B974BA"/>
    <w:rsid w:val="00BD1808"/>
    <w:rsid w:val="00BD5986"/>
    <w:rsid w:val="00C2503F"/>
    <w:rsid w:val="00C416E1"/>
    <w:rsid w:val="00C561EA"/>
    <w:rsid w:val="00C763C7"/>
    <w:rsid w:val="00C941EA"/>
    <w:rsid w:val="00CA10F1"/>
    <w:rsid w:val="00CD00BF"/>
    <w:rsid w:val="00CD4037"/>
    <w:rsid w:val="00D32A28"/>
    <w:rsid w:val="00D879FE"/>
    <w:rsid w:val="00DA4D74"/>
    <w:rsid w:val="00DB10DD"/>
    <w:rsid w:val="00DB332C"/>
    <w:rsid w:val="00DD7B4D"/>
    <w:rsid w:val="00DE132A"/>
    <w:rsid w:val="00DE6649"/>
    <w:rsid w:val="00E708B6"/>
    <w:rsid w:val="00EA1E26"/>
    <w:rsid w:val="00EB7942"/>
    <w:rsid w:val="00EC1EE1"/>
    <w:rsid w:val="00EE3F3F"/>
    <w:rsid w:val="00EE5BAA"/>
    <w:rsid w:val="00EE78FE"/>
    <w:rsid w:val="00F00519"/>
    <w:rsid w:val="00F1629F"/>
    <w:rsid w:val="00F34BC0"/>
    <w:rsid w:val="00F64EB0"/>
    <w:rsid w:val="00F801B5"/>
    <w:rsid w:val="00F95FA4"/>
    <w:rsid w:val="00FA6D3D"/>
    <w:rsid w:val="00FC7832"/>
    <w:rsid w:val="00FD44BA"/>
    <w:rsid w:val="00FF18D8"/>
    <w:rsid w:val="00FF3EA6"/>
    <w:rsid w:val="00FF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50B9AF85"/>
  <w15:docId w15:val="{B32A05F7-6A56-4812-95C3-7EAAD7403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387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link w:val="a4"/>
    <w:rsid w:val="00223879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4">
    <w:name w:val="標題壹、 字元"/>
    <w:link w:val="a3"/>
    <w:rsid w:val="00223879"/>
    <w:rPr>
      <w:rFonts w:ascii="Times New Roman" w:eastAsia="標楷體" w:hAnsi="Times New Roman" w:cs="新細明體"/>
      <w:b/>
      <w:bCs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7B3064"/>
    <w:rPr>
      <w:rFonts w:ascii="Cambria" w:hAnsi="Cambria"/>
      <w:sz w:val="18"/>
      <w:szCs w:val="18"/>
    </w:rPr>
  </w:style>
  <w:style w:type="character" w:customStyle="1" w:styleId="a6">
    <w:name w:val="註解方塊文字 字元"/>
    <w:link w:val="a5"/>
    <w:uiPriority w:val="99"/>
    <w:semiHidden/>
    <w:rsid w:val="007B3064"/>
    <w:rPr>
      <w:rFonts w:ascii="Cambria" w:eastAsia="新細明體" w:hAnsi="Cambria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9406A8"/>
    <w:pPr>
      <w:ind w:leftChars="200" w:left="480"/>
    </w:pPr>
  </w:style>
  <w:style w:type="paragraph" w:customStyle="1" w:styleId="3">
    <w:name w:val="表格欄3數字"/>
    <w:basedOn w:val="a"/>
    <w:rsid w:val="0095201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character" w:styleId="ac">
    <w:name w:val="page number"/>
    <w:uiPriority w:val="99"/>
    <w:rsid w:val="007073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Dk0qvFdp&#23529;&#23450;&#24460;&#25910;&#20837;&#25903;&#20986;&#24409;&#35336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763E6-9518-415B-A8CD-3E731076D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Dk0qvFdp審定後收入支出彙計表A3</Template>
  <TotalTime>26</TotalTime>
  <Pages>1</Pages>
  <Words>111</Words>
  <Characters>635</Characters>
  <Application>Microsoft Office Word</Application>
  <DocSecurity>0</DocSecurity>
  <Lines>5</Lines>
  <Paragraphs>1</Paragraphs>
  <ScaleCrop>false</ScaleCrop>
  <Company>Microsoft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高雅秋</dc:creator>
  <cp:keywords/>
  <cp:lastModifiedBy>張簡稜剛</cp:lastModifiedBy>
  <cp:revision>14</cp:revision>
  <cp:lastPrinted>2021-06-26T02:53:00Z</cp:lastPrinted>
  <dcterms:created xsi:type="dcterms:W3CDTF">2026-06-04T08:34:00Z</dcterms:created>
  <dcterms:modified xsi:type="dcterms:W3CDTF">2026-06-22T01:59:00Z</dcterms:modified>
</cp:coreProperties>
</file>