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40"/>
        <w:gridCol w:w="240"/>
        <w:gridCol w:w="2400"/>
        <w:gridCol w:w="3120"/>
        <w:gridCol w:w="772"/>
        <w:gridCol w:w="698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AC2EAF" w:rsidRPr="00055A55" w14:paraId="69E63F8B" w14:textId="77777777" w:rsidTr="00EE7ED6">
        <w:trPr>
          <w:cantSplit/>
          <w:trHeight w:val="270"/>
          <w:tblHeader/>
        </w:trPr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40FD4" w14:textId="77777777" w:rsidR="00AC2EAF" w:rsidRPr="00055A55" w:rsidRDefault="00AC2EAF" w:rsidP="00EE7ED6">
            <w:pPr>
              <w:jc w:val="right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經常</w:t>
            </w:r>
          </w:p>
        </w:tc>
        <w:tc>
          <w:tcPr>
            <w:tcW w:w="65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034FF" w14:textId="77777777" w:rsidR="00AC2EAF" w:rsidRPr="00055A55" w:rsidRDefault="00AC2EAF" w:rsidP="00EE7ED6">
            <w:pPr>
              <w:ind w:left="-42" w:right="80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門併計</w:t>
            </w:r>
          </w:p>
        </w:tc>
        <w:tc>
          <w:tcPr>
            <w:tcW w:w="1470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F393" w14:textId="77777777" w:rsidR="00AC2EAF" w:rsidRPr="00055A55" w:rsidRDefault="00AC2EAF" w:rsidP="00EE7ED6">
            <w:pPr>
              <w:ind w:right="7"/>
              <w:jc w:val="right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單位：新臺幣</w:t>
            </w:r>
            <w:r w:rsidR="008E18B0" w:rsidRPr="00055A55">
              <w:rPr>
                <w:rFonts w:eastAsia="標楷體"/>
                <w:sz w:val="20"/>
              </w:rPr>
              <w:t>元</w:t>
            </w:r>
          </w:p>
        </w:tc>
      </w:tr>
      <w:tr w:rsidR="00AC2EAF" w:rsidRPr="00055A55" w14:paraId="3391BF13" w14:textId="77777777" w:rsidTr="00EE7ED6">
        <w:trPr>
          <w:cantSplit/>
          <w:trHeight w:val="270"/>
          <w:tblHeader/>
        </w:trPr>
        <w:tc>
          <w:tcPr>
            <w:tcW w:w="600" w:type="dxa"/>
            <w:gridSpan w:val="3"/>
            <w:tcBorders>
              <w:top w:val="nil"/>
              <w:left w:val="nil"/>
              <w:right w:val="nil"/>
            </w:tcBorders>
          </w:tcPr>
          <w:p w14:paraId="41209BFA" w14:textId="77777777" w:rsidR="00AC2EAF" w:rsidRPr="00055A55" w:rsidRDefault="00AC2EAF" w:rsidP="00EE7ED6">
            <w:pPr>
              <w:jc w:val="right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資本</w:t>
            </w:r>
          </w:p>
        </w:tc>
        <w:tc>
          <w:tcPr>
            <w:tcW w:w="6532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1B0C8F8D" w14:textId="77777777" w:rsidR="00AC2EAF" w:rsidRPr="00055A55" w:rsidRDefault="00AC2EAF" w:rsidP="00EE7ED6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08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4BEBE3DF" w14:textId="77777777" w:rsidR="00AC2EAF" w:rsidRPr="00055A55" w:rsidRDefault="00AC2EAF" w:rsidP="00EE7ED6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</w:tr>
      <w:tr w:rsidR="00BC2A3A" w:rsidRPr="00055A55" w14:paraId="1A6DC72E" w14:textId="77777777">
        <w:trPr>
          <w:cantSplit/>
          <w:tblHeader/>
        </w:trPr>
        <w:tc>
          <w:tcPr>
            <w:tcW w:w="3240" w:type="dxa"/>
            <w:gridSpan w:val="5"/>
            <w:vMerge w:val="restart"/>
            <w:tcBorders>
              <w:left w:val="nil"/>
            </w:tcBorders>
            <w:vAlign w:val="center"/>
          </w:tcPr>
          <w:p w14:paraId="795C064E" w14:textId="77777777" w:rsidR="00BC2A3A" w:rsidRPr="00055A55" w:rsidRDefault="00BC2A3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5A6AC656" w14:textId="77777777" w:rsidR="00BC2A3A" w:rsidRPr="00055A55" w:rsidRDefault="00BC2A3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修正內容</w:t>
            </w:r>
          </w:p>
        </w:tc>
        <w:tc>
          <w:tcPr>
            <w:tcW w:w="11760" w:type="dxa"/>
            <w:gridSpan w:val="9"/>
            <w:tcBorders>
              <w:right w:val="single" w:sz="12" w:space="0" w:color="auto"/>
            </w:tcBorders>
          </w:tcPr>
          <w:p w14:paraId="4D47AF94" w14:textId="77777777" w:rsidR="00BC2A3A" w:rsidRPr="00055A55" w:rsidRDefault="00BC2A3A">
            <w:pPr>
              <w:ind w:leftChars="232" w:left="557" w:right="561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278E8A" w14:textId="77777777" w:rsidR="00BC2A3A" w:rsidRPr="00055A55" w:rsidRDefault="00BC2A3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應繳回</w:t>
            </w:r>
            <w:r w:rsidR="008E18B0" w:rsidRPr="00055A55">
              <w:rPr>
                <w:rFonts w:eastAsia="標楷體"/>
                <w:sz w:val="20"/>
              </w:rPr>
              <w:t>縣</w:t>
            </w:r>
            <w:r w:rsidRPr="00055A55">
              <w:rPr>
                <w:rFonts w:eastAsia="標楷體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529432CD" w14:textId="77777777" w:rsidR="00BC2A3A" w:rsidRPr="00055A55" w:rsidRDefault="00BC2A3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備註</w:t>
            </w:r>
          </w:p>
        </w:tc>
      </w:tr>
      <w:tr w:rsidR="00BC2A3A" w:rsidRPr="00055A55" w14:paraId="16724B21" w14:textId="77777777">
        <w:trPr>
          <w:cantSplit/>
          <w:tblHeader/>
        </w:trPr>
        <w:tc>
          <w:tcPr>
            <w:tcW w:w="3240" w:type="dxa"/>
            <w:gridSpan w:val="5"/>
            <w:vMerge/>
            <w:tcBorders>
              <w:left w:val="nil"/>
            </w:tcBorders>
          </w:tcPr>
          <w:p w14:paraId="007EE7FC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3120" w:type="dxa"/>
            <w:vMerge/>
          </w:tcPr>
          <w:p w14:paraId="1F9671D6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940" w:type="dxa"/>
            <w:gridSpan w:val="3"/>
          </w:tcPr>
          <w:p w14:paraId="6999D690" w14:textId="77777777" w:rsidR="00BC2A3A" w:rsidRPr="00055A55" w:rsidRDefault="00BC2A3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4DC94404" w14:textId="77777777" w:rsidR="00BC2A3A" w:rsidRPr="00055A55" w:rsidRDefault="00BC2A3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3D432C9D" w14:textId="77777777" w:rsidR="00BC2A3A" w:rsidRPr="00055A55" w:rsidRDefault="00BC2A3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551350BC" w14:textId="77777777" w:rsidR="00BC2A3A" w:rsidRPr="00055A55" w:rsidRDefault="00BC2A3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10D23FF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502AD676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BC2A3A" w:rsidRPr="00055A55" w14:paraId="36AEB49E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39B8F7CC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款</w:t>
            </w:r>
          </w:p>
        </w:tc>
        <w:tc>
          <w:tcPr>
            <w:tcW w:w="280" w:type="dxa"/>
          </w:tcPr>
          <w:p w14:paraId="0807198A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項</w:t>
            </w:r>
          </w:p>
        </w:tc>
        <w:tc>
          <w:tcPr>
            <w:tcW w:w="280" w:type="dxa"/>
            <w:gridSpan w:val="2"/>
          </w:tcPr>
          <w:p w14:paraId="136B811A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目</w:t>
            </w:r>
          </w:p>
        </w:tc>
        <w:tc>
          <w:tcPr>
            <w:tcW w:w="2400" w:type="dxa"/>
          </w:tcPr>
          <w:p w14:paraId="1E447E3E" w14:textId="77777777" w:rsidR="00BC2A3A" w:rsidRPr="00055A55" w:rsidRDefault="00BC2A3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44ABC20D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0C40490A" w14:textId="77777777" w:rsidR="00BC2A3A" w:rsidRPr="00055A55" w:rsidRDefault="00BC2A3A">
            <w:pPr>
              <w:ind w:right="-2"/>
              <w:jc w:val="center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增</w:t>
            </w:r>
          </w:p>
        </w:tc>
        <w:tc>
          <w:tcPr>
            <w:tcW w:w="1470" w:type="dxa"/>
          </w:tcPr>
          <w:p w14:paraId="193EAFB8" w14:textId="77777777" w:rsidR="00BC2A3A" w:rsidRPr="00055A55" w:rsidRDefault="00BC2A3A">
            <w:pPr>
              <w:ind w:right="-2"/>
              <w:jc w:val="center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減</w:t>
            </w:r>
          </w:p>
        </w:tc>
        <w:tc>
          <w:tcPr>
            <w:tcW w:w="1470" w:type="dxa"/>
          </w:tcPr>
          <w:p w14:paraId="14E7EA55" w14:textId="77777777" w:rsidR="00BC2A3A" w:rsidRPr="00055A55" w:rsidRDefault="00BC2A3A">
            <w:pPr>
              <w:ind w:right="-2"/>
              <w:jc w:val="center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增</w:t>
            </w:r>
          </w:p>
        </w:tc>
        <w:tc>
          <w:tcPr>
            <w:tcW w:w="1470" w:type="dxa"/>
          </w:tcPr>
          <w:p w14:paraId="2015731B" w14:textId="77777777" w:rsidR="00BC2A3A" w:rsidRPr="00055A55" w:rsidRDefault="00BC2A3A">
            <w:pPr>
              <w:ind w:right="-2"/>
              <w:jc w:val="center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減</w:t>
            </w:r>
          </w:p>
        </w:tc>
        <w:tc>
          <w:tcPr>
            <w:tcW w:w="1470" w:type="dxa"/>
          </w:tcPr>
          <w:p w14:paraId="71ED9D6F" w14:textId="77777777" w:rsidR="00BC2A3A" w:rsidRPr="00055A55" w:rsidRDefault="00BC2A3A">
            <w:pPr>
              <w:ind w:right="-2"/>
              <w:jc w:val="center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增</w:t>
            </w:r>
          </w:p>
        </w:tc>
        <w:tc>
          <w:tcPr>
            <w:tcW w:w="1470" w:type="dxa"/>
          </w:tcPr>
          <w:p w14:paraId="43BDA83B" w14:textId="77777777" w:rsidR="00BC2A3A" w:rsidRPr="00055A55" w:rsidRDefault="00BC2A3A">
            <w:pPr>
              <w:ind w:right="-2"/>
              <w:jc w:val="center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減</w:t>
            </w:r>
          </w:p>
        </w:tc>
        <w:tc>
          <w:tcPr>
            <w:tcW w:w="1470" w:type="dxa"/>
          </w:tcPr>
          <w:p w14:paraId="5DEBB17B" w14:textId="77777777" w:rsidR="00BC2A3A" w:rsidRPr="00055A55" w:rsidRDefault="00BC2A3A">
            <w:pPr>
              <w:ind w:right="-2"/>
              <w:jc w:val="center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3604918D" w14:textId="77777777" w:rsidR="00BC2A3A" w:rsidRPr="00055A55" w:rsidRDefault="00BC2A3A">
            <w:pPr>
              <w:ind w:right="-2"/>
              <w:jc w:val="center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6850AE34" w14:textId="77777777" w:rsidR="00BC2A3A" w:rsidRPr="00055A55" w:rsidRDefault="00BC2A3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7A37F4E0" w14:textId="77777777" w:rsidR="00BC2A3A" w:rsidRPr="00055A55" w:rsidRDefault="00BC2A3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055A55">
              <w:rPr>
                <w:rFonts w:eastAsia="標楷體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4FBA3C78" w14:textId="77777777" w:rsidR="00BC2A3A" w:rsidRPr="00055A55" w:rsidRDefault="00BC2A3A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8E18B0" w:rsidRPr="00055A55" w14:paraId="4E0FCB3E" w14:textId="77777777" w:rsidTr="00DC012D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753CFE3" w14:textId="77777777" w:rsidR="008E18B0" w:rsidRPr="005E0769" w:rsidRDefault="008E18B0" w:rsidP="00DC012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155B240A" w14:textId="77777777" w:rsidR="008E18B0" w:rsidRPr="005E0769" w:rsidRDefault="008E18B0" w:rsidP="00DC012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4824EAD" w14:textId="77777777" w:rsidR="008E18B0" w:rsidRPr="005E0769" w:rsidRDefault="008E18B0" w:rsidP="00DC012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761121C7" w14:textId="77777777" w:rsidR="008E18B0" w:rsidRPr="00055A55" w:rsidRDefault="008E18B0" w:rsidP="00DC012D">
            <w:pPr>
              <w:jc w:val="distribute"/>
              <w:rPr>
                <w:rFonts w:eastAsia="標楷體"/>
                <w:b/>
                <w:spacing w:val="-10"/>
                <w:sz w:val="20"/>
              </w:rPr>
            </w:pPr>
            <w:r w:rsidRPr="00055A55">
              <w:rPr>
                <w:rFonts w:eastAsia="標楷體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0A49D4D2" w14:textId="77777777" w:rsidR="008E18B0" w:rsidRPr="00055A55" w:rsidRDefault="008E18B0" w:rsidP="00DC012D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7623C7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8475891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48,369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41D9341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DA729FD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1028EAE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A284C6D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708D9AC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938C41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48,369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C785B3F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518496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48,369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583C58" w14:textId="77777777" w:rsidR="008E18B0" w:rsidRPr="00055A55" w:rsidRDefault="008E18B0" w:rsidP="00DC012D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</w:tr>
      <w:tr w:rsidR="008E18B0" w:rsidRPr="00055A55" w14:paraId="7B4D23B9" w14:textId="77777777" w:rsidTr="00DC012D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F4EA1B" w14:textId="77777777" w:rsidR="008E18B0" w:rsidRPr="00BE47FE" w:rsidRDefault="008E18B0" w:rsidP="00DC012D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E47FE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5ECD2" w14:textId="77777777" w:rsidR="008E18B0" w:rsidRPr="00BE47FE" w:rsidRDefault="008E18B0" w:rsidP="00DC012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AF40D" w14:textId="77777777" w:rsidR="008E18B0" w:rsidRPr="00BE47FE" w:rsidRDefault="008E18B0" w:rsidP="00DC012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186AB" w14:textId="77777777" w:rsidR="008E18B0" w:rsidRPr="00055A55" w:rsidRDefault="008E18B0" w:rsidP="00DC012D">
            <w:pPr>
              <w:jc w:val="distribute"/>
              <w:rPr>
                <w:rFonts w:eastAsia="標楷體"/>
                <w:b/>
                <w:spacing w:val="-10"/>
                <w:sz w:val="20"/>
              </w:rPr>
            </w:pPr>
            <w:r w:rsidRPr="00055A55">
              <w:rPr>
                <w:rFonts w:eastAsia="標楷體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80FD5" w14:textId="77777777" w:rsidR="008E18B0" w:rsidRPr="00055A55" w:rsidRDefault="008E18B0" w:rsidP="00DC012D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443AE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55A3A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48,369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3521D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203B8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573E0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B1D88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8DD59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F06B62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48,369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8547674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511089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D3115">
              <w:rPr>
                <w:rFonts w:ascii="新細明體" w:hAnsi="新細明體"/>
                <w:b/>
                <w:noProof/>
                <w:sz w:val="20"/>
              </w:rPr>
              <w:t>48,369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F45427" w14:textId="77777777" w:rsidR="008E18B0" w:rsidRPr="00055A55" w:rsidRDefault="008E18B0" w:rsidP="00DC012D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</w:tr>
      <w:tr w:rsidR="008E18B0" w:rsidRPr="00055A55" w14:paraId="2823878C" w14:textId="77777777" w:rsidTr="00DC012D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605BF4" w14:textId="77777777" w:rsidR="008E18B0" w:rsidRPr="00BE47FE" w:rsidRDefault="008E18B0" w:rsidP="00DC012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48145" w14:textId="77777777" w:rsidR="008E18B0" w:rsidRPr="00BE47FE" w:rsidRDefault="008E18B0" w:rsidP="00DC012D">
            <w:pPr>
              <w:jc w:val="center"/>
              <w:rPr>
                <w:rFonts w:ascii="新細明體" w:hAnsi="新細明體"/>
                <w:sz w:val="20"/>
              </w:rPr>
            </w:pPr>
            <w:r w:rsidRPr="00BE47FE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027E9" w14:textId="77777777" w:rsidR="008E18B0" w:rsidRPr="00BE47FE" w:rsidRDefault="008E18B0" w:rsidP="00DC012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7C213" w14:textId="77777777" w:rsidR="008E18B0" w:rsidRPr="00055A55" w:rsidRDefault="008E18B0" w:rsidP="00DC012D">
            <w:pPr>
              <w:ind w:leftChars="100" w:left="240"/>
              <w:jc w:val="distribute"/>
              <w:rPr>
                <w:rFonts w:eastAsia="標楷體"/>
                <w:spacing w:val="-10"/>
                <w:sz w:val="20"/>
              </w:rPr>
            </w:pPr>
            <w:r w:rsidRPr="00055A55">
              <w:rPr>
                <w:rFonts w:eastAsia="標楷體"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D4816" w14:textId="77777777" w:rsidR="008E18B0" w:rsidRPr="00055A55" w:rsidRDefault="008E18B0" w:rsidP="00DC012D">
            <w:pPr>
              <w:jc w:val="both"/>
              <w:rPr>
                <w:rFonts w:eastAsia="標楷體"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3777E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CBEE39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48,369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EC531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FC363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79DF6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3968B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34AD5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9A9C47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48,369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76A33E5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55CBCF" w14:textId="77777777" w:rsidR="008E18B0" w:rsidRPr="009D3115" w:rsidRDefault="008E18B0" w:rsidP="00DC012D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48,369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788218" w14:textId="77777777" w:rsidR="008E18B0" w:rsidRPr="00055A55" w:rsidRDefault="008E18B0" w:rsidP="00DC012D">
            <w:pPr>
              <w:jc w:val="both"/>
              <w:rPr>
                <w:rFonts w:eastAsia="標楷體"/>
                <w:spacing w:val="-10"/>
                <w:sz w:val="20"/>
              </w:rPr>
            </w:pPr>
          </w:p>
        </w:tc>
      </w:tr>
      <w:tr w:rsidR="008E18B0" w:rsidRPr="00055A55" w14:paraId="03ECDBA7" w14:textId="77777777" w:rsidTr="00E55BF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613BB81" w14:textId="77777777" w:rsidR="008E18B0" w:rsidRPr="00BE47FE" w:rsidRDefault="008E18B0" w:rsidP="00DC012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6E0D4629" w14:textId="77777777" w:rsidR="008E18B0" w:rsidRPr="00BE47FE" w:rsidRDefault="008E18B0" w:rsidP="00DC012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shd w:val="clear" w:color="auto" w:fill="auto"/>
          </w:tcPr>
          <w:p w14:paraId="0E498E4E" w14:textId="77777777" w:rsidR="008E18B0" w:rsidRPr="00BE47FE" w:rsidRDefault="008E18B0" w:rsidP="00E55BF2">
            <w:pPr>
              <w:jc w:val="center"/>
              <w:rPr>
                <w:rFonts w:ascii="新細明體" w:hAnsi="新細明體"/>
                <w:sz w:val="20"/>
              </w:rPr>
            </w:pPr>
            <w:r w:rsidRPr="00BE47FE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14:paraId="36E5001B" w14:textId="77777777" w:rsidR="008E18B0" w:rsidRPr="00055A55" w:rsidRDefault="008E18B0" w:rsidP="006F4CC1">
            <w:pPr>
              <w:ind w:leftChars="200" w:left="480"/>
              <w:jc w:val="distribute"/>
              <w:rPr>
                <w:rFonts w:eastAsia="標楷體"/>
                <w:spacing w:val="-10"/>
                <w:sz w:val="20"/>
              </w:rPr>
            </w:pPr>
            <w:r w:rsidRPr="00055A55">
              <w:rPr>
                <w:rFonts w:eastAsia="標楷體"/>
                <w:noProof/>
                <w:spacing w:val="-10"/>
                <w:sz w:val="20"/>
              </w:rPr>
              <w:t>地政業務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0A41E760" w14:textId="77777777" w:rsidR="008E18B0" w:rsidRPr="00055A55" w:rsidRDefault="008E18B0" w:rsidP="00DC012D">
            <w:pPr>
              <w:jc w:val="both"/>
              <w:rPr>
                <w:rFonts w:eastAsia="標楷體"/>
                <w:spacing w:val="-10"/>
                <w:sz w:val="20"/>
              </w:rPr>
            </w:pPr>
            <w:r w:rsidRPr="00055A55">
              <w:rPr>
                <w:rFonts w:eastAsia="標楷體"/>
                <w:noProof/>
                <w:spacing w:val="-10"/>
                <w:sz w:val="20"/>
              </w:rPr>
              <w:t>減列未以文康活動費支應地政盃賽程活動</w:t>
            </w:r>
            <w:r w:rsidR="00A2329F">
              <w:rPr>
                <w:rFonts w:eastAsia="標楷體" w:hint="eastAsia"/>
                <w:noProof/>
                <w:spacing w:val="-10"/>
                <w:sz w:val="20"/>
              </w:rPr>
              <w:t>之</w:t>
            </w:r>
            <w:r w:rsidRPr="00055A55">
              <w:rPr>
                <w:rFonts w:eastAsia="標楷體"/>
                <w:noProof/>
                <w:spacing w:val="-10"/>
                <w:sz w:val="20"/>
              </w:rPr>
              <w:t>費用。</w:t>
            </w:r>
          </w:p>
        </w:tc>
        <w:tc>
          <w:tcPr>
            <w:tcW w:w="1470" w:type="dxa"/>
            <w:gridSpan w:val="2"/>
            <w:tcBorders>
              <w:top w:val="nil"/>
            </w:tcBorders>
            <w:shd w:val="clear" w:color="auto" w:fill="auto"/>
          </w:tcPr>
          <w:p w14:paraId="1D560001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074AEDB3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48,369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608D9C81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33B9EEB6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7F077A87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5CF49902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2E9EC741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1C4EE72D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48,369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0765AB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D40D11" w14:textId="77777777" w:rsidR="008E18B0" w:rsidRPr="009D3115" w:rsidRDefault="008E18B0" w:rsidP="00292E32">
            <w:pPr>
              <w:jc w:val="right"/>
              <w:rPr>
                <w:rFonts w:ascii="新細明體" w:hAnsi="新細明體"/>
                <w:sz w:val="20"/>
              </w:rPr>
            </w:pPr>
            <w:r w:rsidRPr="009D3115">
              <w:rPr>
                <w:rFonts w:ascii="新細明體" w:hAnsi="新細明體"/>
                <w:noProof/>
                <w:sz w:val="20"/>
              </w:rPr>
              <w:t>48,369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6A0604A3" w14:textId="77777777" w:rsidR="008E18B0" w:rsidRPr="00055A55" w:rsidRDefault="008E18B0" w:rsidP="00292E32">
            <w:pPr>
              <w:jc w:val="right"/>
              <w:rPr>
                <w:rFonts w:eastAsia="標楷體"/>
                <w:spacing w:val="-10"/>
                <w:sz w:val="20"/>
              </w:rPr>
            </w:pPr>
            <w:r w:rsidRPr="00055A55">
              <w:rPr>
                <w:rFonts w:eastAsia="標楷體"/>
                <w:noProof/>
                <w:spacing w:val="-10"/>
                <w:sz w:val="20"/>
              </w:rPr>
              <w:t xml:space="preserve"> </w:t>
            </w:r>
          </w:p>
        </w:tc>
      </w:tr>
    </w:tbl>
    <w:p w14:paraId="30B34181" w14:textId="77777777" w:rsidR="00BC2A3A" w:rsidRPr="00055A55" w:rsidRDefault="00BC2A3A" w:rsidP="006910DB">
      <w:pPr>
        <w:ind w:right="414"/>
        <w:rPr>
          <w:rFonts w:eastAsia="標楷體"/>
          <w:sz w:val="22"/>
        </w:rPr>
      </w:pPr>
    </w:p>
    <w:sectPr w:rsidR="00BC2A3A" w:rsidRPr="00055A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2FCD" w14:textId="77777777" w:rsidR="008E18B0" w:rsidRDefault="008E18B0">
      <w:r>
        <w:separator/>
      </w:r>
    </w:p>
  </w:endnote>
  <w:endnote w:type="continuationSeparator" w:id="0">
    <w:p w14:paraId="4378B249" w14:textId="77777777" w:rsidR="008E18B0" w:rsidRDefault="008E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7C6B7" w14:textId="0D41B04F" w:rsidR="009F2D62" w:rsidRPr="009F2D62" w:rsidRDefault="009F2D62" w:rsidP="009F2D62">
    <w:pPr>
      <w:pStyle w:val="a4"/>
      <w:jc w:val="center"/>
      <w:rPr>
        <w:rFonts w:ascii="標楷體" w:eastAsia="標楷體"/>
      </w:rPr>
    </w:pPr>
    <w:r w:rsidRPr="009F2D62">
      <w:rPr>
        <w:rFonts w:ascii="標楷體" w:eastAsia="標楷體" w:hint="eastAsia"/>
      </w:rPr>
      <w:t>第 1-2-</w:t>
    </w:r>
    <w:r w:rsidRPr="009F2D62">
      <w:rPr>
        <w:rFonts w:ascii="標楷體" w:eastAsia="標楷體"/>
      </w:rPr>
      <w:fldChar w:fldCharType="begin"/>
    </w:r>
    <w:r w:rsidRPr="009F2D62">
      <w:rPr>
        <w:rFonts w:ascii="標楷體" w:eastAsia="標楷體"/>
      </w:rPr>
      <w:instrText xml:space="preserve"> </w:instrText>
    </w:r>
    <w:r w:rsidRPr="009F2D62">
      <w:rPr>
        <w:rFonts w:ascii="標楷體" w:eastAsia="標楷體" w:hint="eastAsia"/>
      </w:rPr>
      <w:instrText>PAGE  \* MERGEFORMAT</w:instrText>
    </w:r>
    <w:r w:rsidRPr="009F2D62">
      <w:rPr>
        <w:rFonts w:ascii="標楷體" w:eastAsia="標楷體"/>
      </w:rPr>
      <w:instrText xml:space="preserve"> </w:instrText>
    </w:r>
    <w:r w:rsidRPr="009F2D62">
      <w:rPr>
        <w:rFonts w:ascii="標楷體" w:eastAsia="標楷體"/>
      </w:rPr>
      <w:fldChar w:fldCharType="separate"/>
    </w:r>
    <w:r w:rsidRPr="009F2D62">
      <w:rPr>
        <w:rFonts w:ascii="標楷體" w:eastAsia="標楷體"/>
        <w:noProof/>
      </w:rPr>
      <w:t>1</w:t>
    </w:r>
    <w:r w:rsidRPr="009F2D62">
      <w:rPr>
        <w:rFonts w:ascii="標楷體" w:eastAsia="標楷體"/>
      </w:rPr>
      <w:fldChar w:fldCharType="end"/>
    </w:r>
    <w:r w:rsidRPr="009F2D62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B402" w14:textId="2F6B7F61" w:rsidR="009F2D62" w:rsidRPr="009F2D62" w:rsidRDefault="009F2D62" w:rsidP="009F2D62">
    <w:pPr>
      <w:pStyle w:val="a4"/>
      <w:jc w:val="center"/>
      <w:rPr>
        <w:rFonts w:ascii="標楷體" w:eastAsia="標楷體"/>
      </w:rPr>
    </w:pPr>
    <w:r w:rsidRPr="009F2D62">
      <w:rPr>
        <w:rFonts w:ascii="標楷體" w:eastAsia="標楷體" w:hint="eastAsia"/>
      </w:rPr>
      <w:t>第 1-2-</w:t>
    </w:r>
    <w:r w:rsidRPr="009F2D62">
      <w:rPr>
        <w:rFonts w:ascii="標楷體" w:eastAsia="標楷體"/>
      </w:rPr>
      <w:fldChar w:fldCharType="begin"/>
    </w:r>
    <w:r w:rsidRPr="009F2D62">
      <w:rPr>
        <w:rFonts w:ascii="標楷體" w:eastAsia="標楷體"/>
      </w:rPr>
      <w:instrText xml:space="preserve"> </w:instrText>
    </w:r>
    <w:r w:rsidRPr="009F2D62">
      <w:rPr>
        <w:rFonts w:ascii="標楷體" w:eastAsia="標楷體" w:hint="eastAsia"/>
      </w:rPr>
      <w:instrText>PAGE  \* MERGEFORMAT</w:instrText>
    </w:r>
    <w:r w:rsidRPr="009F2D62">
      <w:rPr>
        <w:rFonts w:ascii="標楷體" w:eastAsia="標楷體"/>
      </w:rPr>
      <w:instrText xml:space="preserve"> </w:instrText>
    </w:r>
    <w:r w:rsidRPr="009F2D62">
      <w:rPr>
        <w:rFonts w:ascii="標楷體" w:eastAsia="標楷體"/>
      </w:rPr>
      <w:fldChar w:fldCharType="separate"/>
    </w:r>
    <w:r w:rsidRPr="009F2D62">
      <w:rPr>
        <w:rFonts w:ascii="標楷體" w:eastAsia="標楷體"/>
        <w:noProof/>
      </w:rPr>
      <w:t>1</w:t>
    </w:r>
    <w:r w:rsidRPr="009F2D62">
      <w:rPr>
        <w:rFonts w:ascii="標楷體" w:eastAsia="標楷體"/>
      </w:rPr>
      <w:fldChar w:fldCharType="end"/>
    </w:r>
    <w:r w:rsidRPr="009F2D62">
      <w:rPr>
        <w:rFonts w:ascii="標楷體" w:eastAsia="標楷體" w:hint="eastAsia"/>
      </w:rPr>
      <w:t xml:space="preserve"> </w:t>
    </w:r>
    <w:r w:rsidRPr="009F2D62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A417C" w14:textId="082387A9" w:rsidR="009F2D62" w:rsidRPr="009F2D62" w:rsidRDefault="009F2D62" w:rsidP="009F2D62">
    <w:pPr>
      <w:pStyle w:val="a4"/>
      <w:jc w:val="center"/>
      <w:rPr>
        <w:rFonts w:ascii="標楷體" w:eastAsia="標楷體"/>
      </w:rPr>
    </w:pPr>
    <w:r w:rsidRPr="009F2D62">
      <w:rPr>
        <w:rFonts w:ascii="標楷體" w:eastAsia="標楷體" w:hint="eastAsia"/>
      </w:rPr>
      <w:t>第 1-2-</w:t>
    </w:r>
    <w:r w:rsidRPr="009F2D62">
      <w:rPr>
        <w:rFonts w:ascii="標楷體" w:eastAsia="標楷體"/>
      </w:rPr>
      <w:fldChar w:fldCharType="begin"/>
    </w:r>
    <w:r w:rsidRPr="009F2D62">
      <w:rPr>
        <w:rFonts w:ascii="標楷體" w:eastAsia="標楷體"/>
      </w:rPr>
      <w:instrText xml:space="preserve"> </w:instrText>
    </w:r>
    <w:r w:rsidRPr="009F2D62">
      <w:rPr>
        <w:rFonts w:ascii="標楷體" w:eastAsia="標楷體" w:hint="eastAsia"/>
      </w:rPr>
      <w:instrText>PAGE  \* MERGEFORMAT</w:instrText>
    </w:r>
    <w:r w:rsidRPr="009F2D62">
      <w:rPr>
        <w:rFonts w:ascii="標楷體" w:eastAsia="標楷體"/>
      </w:rPr>
      <w:instrText xml:space="preserve"> </w:instrText>
    </w:r>
    <w:r w:rsidRPr="009F2D62">
      <w:rPr>
        <w:rFonts w:ascii="標楷體" w:eastAsia="標楷體"/>
      </w:rPr>
      <w:fldChar w:fldCharType="separate"/>
    </w:r>
    <w:r w:rsidRPr="009F2D62">
      <w:rPr>
        <w:rFonts w:ascii="標楷體" w:eastAsia="標楷體"/>
        <w:noProof/>
      </w:rPr>
      <w:t>1</w:t>
    </w:r>
    <w:r w:rsidRPr="009F2D62">
      <w:rPr>
        <w:rFonts w:ascii="標楷體" w:eastAsia="標楷體"/>
      </w:rPr>
      <w:fldChar w:fldCharType="end"/>
    </w:r>
    <w:r w:rsidRPr="009F2D62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4AF4D" w14:textId="77777777" w:rsidR="008E18B0" w:rsidRDefault="008E18B0">
      <w:r>
        <w:separator/>
      </w:r>
    </w:p>
  </w:footnote>
  <w:footnote w:type="continuationSeparator" w:id="0">
    <w:p w14:paraId="0FE99CA5" w14:textId="77777777" w:rsidR="008E18B0" w:rsidRDefault="008E1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B0FC" w14:textId="77777777" w:rsidR="009F2D62" w:rsidRDefault="009F2D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8B40" w14:textId="77777777" w:rsidR="00BC2A3A" w:rsidRDefault="006F4CC1">
    <w:pPr>
      <w:pStyle w:val="a3"/>
      <w:jc w:val="center"/>
    </w:pPr>
    <w:r w:rsidRPr="006F4CC1"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6F4CC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F4CC1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6F4CC1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1EE56" w14:textId="77777777" w:rsidR="00BC2A3A" w:rsidRDefault="006F4CC1">
    <w:pPr>
      <w:pStyle w:val="a3"/>
      <w:jc w:val="center"/>
      <w:rPr>
        <w:b/>
        <w:sz w:val="32"/>
      </w:rPr>
    </w:pPr>
    <w:r w:rsidRPr="006F4CC1"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6F4CC1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Pr="006F4CC1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8B0"/>
    <w:rsid w:val="00055A55"/>
    <w:rsid w:val="000D26B0"/>
    <w:rsid w:val="0013159C"/>
    <w:rsid w:val="001E5C26"/>
    <w:rsid w:val="002140B6"/>
    <w:rsid w:val="00292E32"/>
    <w:rsid w:val="00406E4A"/>
    <w:rsid w:val="005E0769"/>
    <w:rsid w:val="006910DB"/>
    <w:rsid w:val="006C37FA"/>
    <w:rsid w:val="006F4CC1"/>
    <w:rsid w:val="008E18B0"/>
    <w:rsid w:val="00941E8C"/>
    <w:rsid w:val="009D3115"/>
    <w:rsid w:val="009F2D62"/>
    <w:rsid w:val="00A2329F"/>
    <w:rsid w:val="00AC2EAF"/>
    <w:rsid w:val="00AE487A"/>
    <w:rsid w:val="00BC2A3A"/>
    <w:rsid w:val="00BE47FE"/>
    <w:rsid w:val="00E55BF2"/>
    <w:rsid w:val="00E75E4C"/>
    <w:rsid w:val="00EE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BAC9E2E"/>
  <w15:chartTrackingRefBased/>
  <w15:docId w15:val="{4AB23997-70F9-4E31-92AB-B67435C0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3dCFQriE1qYmc1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3dCFQriE1qYmc1歲出決算修正數明細表</Template>
  <TotalTime>11</TotalTime>
  <Pages>1</Pages>
  <Words>142</Words>
  <Characters>170</Characters>
  <Application>Microsoft Office Word</Application>
  <DocSecurity>0</DocSecurity>
  <Lines>1</Lines>
  <Paragraphs>1</Paragraphs>
  <ScaleCrop>false</ScaleCrop>
  <Company>N.A.O.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李淑玲</dc:creator>
  <cp:keywords/>
  <cp:lastModifiedBy>張簡稜剛</cp:lastModifiedBy>
  <cp:revision>13</cp:revision>
  <dcterms:created xsi:type="dcterms:W3CDTF">2026-05-27T06:28:00Z</dcterms:created>
  <dcterms:modified xsi:type="dcterms:W3CDTF">2026-06-22T02:01:00Z</dcterms:modified>
</cp:coreProperties>
</file>