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D74E0B" w:rsidRPr="0025154F" w14:paraId="60AF197B" w14:textId="77777777" w:rsidTr="00D74E0B">
        <w:trPr>
          <w:cantSplit/>
          <w:tblHeader/>
        </w:trPr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D74E0B" w:rsidRPr="0025154F" w14:paraId="18F48DBF" w14:textId="77777777" w:rsidTr="00BE1755">
              <w:tc>
                <w:tcPr>
                  <w:tcW w:w="534" w:type="dxa"/>
                  <w:hideMark/>
                </w:tcPr>
                <w:p w14:paraId="225BE5A0" w14:textId="77777777" w:rsidR="00D74E0B" w:rsidRPr="0025154F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eastAsia="標楷體"/>
                      <w:sz w:val="20"/>
                    </w:rPr>
                  </w:pPr>
                  <w:r w:rsidRPr="0025154F">
                    <w:rPr>
                      <w:rFonts w:eastAsia="標楷體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3A84EFE9" w14:textId="77777777" w:rsidR="00D74E0B" w:rsidRPr="0025154F" w:rsidRDefault="00D74E0B" w:rsidP="00D74E0B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eastAsia="標楷體"/>
                      <w:sz w:val="20"/>
                    </w:rPr>
                  </w:pPr>
                  <w:r w:rsidRPr="0025154F">
                    <w:rPr>
                      <w:rFonts w:eastAsia="標楷體"/>
                      <w:sz w:val="20"/>
                    </w:rPr>
                    <w:t>門</w:t>
                  </w:r>
                  <w:proofErr w:type="gramStart"/>
                  <w:r w:rsidRPr="0025154F">
                    <w:rPr>
                      <w:rFonts w:eastAsia="標楷體"/>
                      <w:sz w:val="20"/>
                    </w:rPr>
                    <w:t>併</w:t>
                  </w:r>
                  <w:proofErr w:type="gramEnd"/>
                  <w:r w:rsidRPr="0025154F">
                    <w:rPr>
                      <w:rFonts w:eastAsia="標楷體"/>
                      <w:sz w:val="20"/>
                    </w:rPr>
                    <w:t>計</w:t>
                  </w:r>
                </w:p>
              </w:tc>
            </w:tr>
            <w:tr w:rsidR="00D74E0B" w:rsidRPr="0025154F" w14:paraId="67C056BC" w14:textId="77777777" w:rsidTr="00BE1755">
              <w:tc>
                <w:tcPr>
                  <w:tcW w:w="534" w:type="dxa"/>
                  <w:hideMark/>
                </w:tcPr>
                <w:p w14:paraId="78EE9287" w14:textId="77777777" w:rsidR="00D74E0B" w:rsidRPr="0025154F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eastAsia="標楷體"/>
                      <w:sz w:val="20"/>
                    </w:rPr>
                  </w:pPr>
                  <w:r w:rsidRPr="0025154F">
                    <w:rPr>
                      <w:rFonts w:eastAsia="標楷體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73784372" w14:textId="77777777" w:rsidR="00D74E0B" w:rsidRPr="0025154F" w:rsidRDefault="00D74E0B" w:rsidP="00D74E0B">
                  <w:pPr>
                    <w:widowControl/>
                    <w:rPr>
                      <w:rFonts w:eastAsia="標楷體"/>
                      <w:sz w:val="20"/>
                    </w:rPr>
                  </w:pPr>
                </w:p>
              </w:tc>
            </w:tr>
          </w:tbl>
          <w:p w14:paraId="58CC60E8" w14:textId="77777777" w:rsidR="00D74E0B" w:rsidRPr="0025154F" w:rsidRDefault="00D74E0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E92BA" w14:textId="77777777" w:rsidR="00D74E0B" w:rsidRPr="0025154F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FB95E" w14:textId="77777777" w:rsidR="00D74E0B" w:rsidRPr="0025154F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6B73625" w14:textId="77777777" w:rsidR="00D74E0B" w:rsidRPr="0025154F" w:rsidRDefault="00D74E0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DA511F8" w14:textId="77777777" w:rsidR="00D74E0B" w:rsidRPr="0025154F" w:rsidRDefault="00E120AC" w:rsidP="00E120AC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0"/>
              </w:rPr>
              <w:t>單位：新臺幣元</w:t>
            </w:r>
          </w:p>
        </w:tc>
      </w:tr>
      <w:tr w:rsidR="00763A6B" w:rsidRPr="0025154F" w14:paraId="46C37948" w14:textId="77777777" w:rsidTr="00D74E0B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8715AFA" w14:textId="77777777" w:rsidR="00763A6B" w:rsidRPr="0025154F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</w:tcBorders>
            <w:vAlign w:val="center"/>
          </w:tcPr>
          <w:p w14:paraId="6FBBF3BF" w14:textId="77777777" w:rsidR="00763A6B" w:rsidRPr="0025154F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1882D8CE" w14:textId="77777777" w:rsidR="00763A6B" w:rsidRPr="0025154F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EC41865" w14:textId="77777777" w:rsidR="00763A6B" w:rsidRPr="0025154F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 w:rsidRPr="0025154F">
              <w:rPr>
                <w:rFonts w:eastAsia="標楷體"/>
                <w:b/>
                <w:bCs/>
                <w:sz w:val="22"/>
              </w:rPr>
              <w:t>應繳回</w:t>
            </w:r>
            <w:r w:rsidR="000245E0" w:rsidRPr="0025154F">
              <w:rPr>
                <w:rFonts w:eastAsia="標楷體"/>
                <w:b/>
                <w:bCs/>
                <w:sz w:val="22"/>
              </w:rPr>
              <w:t>縣</w:t>
            </w:r>
            <w:r w:rsidRPr="0025154F">
              <w:rPr>
                <w:rFonts w:eastAsia="標楷體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3E8D86B" w14:textId="77777777" w:rsidR="00763A6B" w:rsidRPr="0025154F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備註</w:t>
            </w:r>
          </w:p>
        </w:tc>
      </w:tr>
      <w:tr w:rsidR="00763A6B" w:rsidRPr="0025154F" w14:paraId="6C5A774E" w14:textId="77777777" w:rsidTr="00D74E0B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54109519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1B34C709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52C46DC6" w14:textId="77777777" w:rsidR="00763A6B" w:rsidRPr="0025154F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54B42609" w14:textId="77777777" w:rsidR="00763A6B" w:rsidRPr="0025154F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 w:rsidRPr="0025154F">
              <w:rPr>
                <w:rFonts w:eastAsia="標楷體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1E2410B2" w14:textId="77777777" w:rsidR="00763A6B" w:rsidRPr="0025154F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68A145F1" w14:textId="77777777" w:rsidR="00763A6B" w:rsidRPr="0025154F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05211F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75D44B52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:rsidRPr="0025154F" w14:paraId="4D33F4B5" w14:textId="77777777" w:rsidTr="00D74E0B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659FE88A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款</w:t>
            </w:r>
          </w:p>
        </w:tc>
        <w:tc>
          <w:tcPr>
            <w:tcW w:w="400" w:type="dxa"/>
          </w:tcPr>
          <w:p w14:paraId="42A8E40E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項</w:t>
            </w:r>
          </w:p>
        </w:tc>
        <w:tc>
          <w:tcPr>
            <w:tcW w:w="400" w:type="dxa"/>
          </w:tcPr>
          <w:p w14:paraId="6441B278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目</w:t>
            </w:r>
          </w:p>
        </w:tc>
        <w:tc>
          <w:tcPr>
            <w:tcW w:w="2400" w:type="dxa"/>
          </w:tcPr>
          <w:p w14:paraId="47688713" w14:textId="77777777" w:rsidR="00763A6B" w:rsidRPr="0025154F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1012C9CF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3BD4BEE0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增</w:t>
            </w:r>
          </w:p>
        </w:tc>
        <w:tc>
          <w:tcPr>
            <w:tcW w:w="1395" w:type="dxa"/>
          </w:tcPr>
          <w:p w14:paraId="6BAB6573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295FD0F5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增</w:t>
            </w:r>
          </w:p>
        </w:tc>
        <w:tc>
          <w:tcPr>
            <w:tcW w:w="1395" w:type="dxa"/>
          </w:tcPr>
          <w:p w14:paraId="5BE01B4C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3F8419B6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增</w:t>
            </w:r>
          </w:p>
        </w:tc>
        <w:tc>
          <w:tcPr>
            <w:tcW w:w="1395" w:type="dxa"/>
          </w:tcPr>
          <w:p w14:paraId="49DB328F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減</w:t>
            </w:r>
          </w:p>
        </w:tc>
        <w:tc>
          <w:tcPr>
            <w:tcW w:w="1395" w:type="dxa"/>
          </w:tcPr>
          <w:p w14:paraId="792F70D0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2C07C5BD" w14:textId="77777777" w:rsidR="00763A6B" w:rsidRPr="0025154F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25154F">
              <w:rPr>
                <w:rFonts w:eastAsia="標楷體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39A5F9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BA111C7" w14:textId="77777777" w:rsidR="00763A6B" w:rsidRPr="0025154F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0245E0" w:rsidRPr="0025154F" w14:paraId="4676704C" w14:textId="77777777" w:rsidTr="00793F79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D3F8F6E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A6E5A55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268C53E2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707AD93E" w14:textId="77777777" w:rsidR="000245E0" w:rsidRPr="0025154F" w:rsidRDefault="000245E0" w:rsidP="00793F79">
            <w:pPr>
              <w:jc w:val="distribute"/>
              <w:rPr>
                <w:rFonts w:eastAsia="標楷體"/>
                <w:b/>
                <w:spacing w:val="-10"/>
                <w:sz w:val="20"/>
              </w:rPr>
            </w:pPr>
            <w:r w:rsidRPr="0025154F">
              <w:rPr>
                <w:rFonts w:eastAsia="標楷體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33ED1F0D" w14:textId="77777777" w:rsidR="000245E0" w:rsidRPr="0025154F" w:rsidRDefault="000245E0" w:rsidP="00793F79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ACD158F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8C0CEA4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37C42C31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3,965,833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BE019A1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F4440C7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87605E8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2CD7989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3,965,833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BC57F5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7872E04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3,965,833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D2B63" w14:textId="77777777" w:rsidR="000245E0" w:rsidRPr="0025154F" w:rsidRDefault="000245E0" w:rsidP="00793F79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0245E0" w:rsidRPr="0025154F" w14:paraId="1C942CB2" w14:textId="77777777" w:rsidTr="00793F7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BEECD9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1277B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4940A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03539" w14:textId="77777777" w:rsidR="000245E0" w:rsidRPr="0025154F" w:rsidRDefault="000245E0" w:rsidP="00793F79">
            <w:pPr>
              <w:jc w:val="distribute"/>
              <w:rPr>
                <w:rFonts w:eastAsia="標楷體"/>
                <w:b/>
                <w:spacing w:val="-10"/>
                <w:sz w:val="20"/>
              </w:rPr>
            </w:pPr>
            <w:r w:rsidRPr="0025154F">
              <w:rPr>
                <w:rFonts w:eastAsia="標楷體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6B3A2" w14:textId="77777777" w:rsidR="000245E0" w:rsidRPr="0025154F" w:rsidRDefault="000245E0" w:rsidP="00793F79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6254B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1871D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92758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3,519,381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D74393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80164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A52DD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9BF0D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3,519,381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233C99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D8A27B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3,519,381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DE2DEA" w14:textId="77777777" w:rsidR="000245E0" w:rsidRPr="0025154F" w:rsidRDefault="000245E0" w:rsidP="00793F79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0245E0" w:rsidRPr="0025154F" w14:paraId="47223C71" w14:textId="77777777" w:rsidTr="00793F7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837576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E3709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D2482F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80CE9" w14:textId="77777777" w:rsidR="000245E0" w:rsidRPr="0025154F" w:rsidRDefault="000245E0" w:rsidP="00793F79">
            <w:pPr>
              <w:ind w:leftChars="100" w:left="240"/>
              <w:jc w:val="distribute"/>
              <w:rPr>
                <w:rFonts w:eastAsia="標楷體"/>
                <w:spacing w:val="-10"/>
                <w:sz w:val="20"/>
              </w:rPr>
            </w:pPr>
            <w:r w:rsidRPr="0025154F">
              <w:rPr>
                <w:rFonts w:eastAsia="標楷體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43EAF" w14:textId="77777777" w:rsidR="000245E0" w:rsidRPr="0025154F" w:rsidRDefault="000245E0" w:rsidP="00793F79">
            <w:pPr>
              <w:jc w:val="both"/>
              <w:rPr>
                <w:rFonts w:eastAsia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57299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A4C2D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78FFBC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3,519,381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7C1A3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C6B3F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B3258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7275E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3,519,381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7E3357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84638D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3,519,381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EBF4FD" w14:textId="77777777" w:rsidR="000245E0" w:rsidRPr="0025154F" w:rsidRDefault="000245E0" w:rsidP="00793F79">
            <w:pPr>
              <w:jc w:val="both"/>
              <w:rPr>
                <w:rFonts w:eastAsia="標楷體"/>
                <w:spacing w:val="-10"/>
                <w:sz w:val="20"/>
              </w:rPr>
            </w:pPr>
          </w:p>
        </w:tc>
      </w:tr>
      <w:tr w:rsidR="000245E0" w:rsidRPr="0025154F" w14:paraId="008820E3" w14:textId="77777777" w:rsidTr="004406BE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758D2D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5ADD2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14:paraId="2BDA2D27" w14:textId="77777777" w:rsidR="000245E0" w:rsidRPr="009E59D3" w:rsidRDefault="000245E0" w:rsidP="004406BE">
            <w:pPr>
              <w:jc w:val="center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14:paraId="6C02FF2A" w14:textId="77777777" w:rsidR="000245E0" w:rsidRPr="0025154F" w:rsidRDefault="000245E0" w:rsidP="00D60211">
            <w:pPr>
              <w:ind w:leftChars="200" w:left="480"/>
              <w:jc w:val="distribute"/>
              <w:rPr>
                <w:rFonts w:eastAsia="標楷體"/>
                <w:spacing w:val="-10"/>
                <w:sz w:val="20"/>
              </w:rPr>
            </w:pPr>
            <w:r w:rsidRPr="0025154F">
              <w:rPr>
                <w:rFonts w:eastAsia="標楷體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3F1D5" w14:textId="77777777" w:rsidR="000245E0" w:rsidRPr="00745808" w:rsidRDefault="000245E0" w:rsidP="00793F7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745808">
              <w:rPr>
                <w:rFonts w:ascii="標楷體" w:eastAsia="標楷體" w:hAnsi="標楷體"/>
                <w:noProof/>
                <w:spacing w:val="-10"/>
                <w:sz w:val="20"/>
              </w:rPr>
              <w:t>增列111</w:t>
            </w:r>
            <w:r w:rsidR="007E7475">
              <w:rPr>
                <w:rFonts w:ascii="標楷體" w:eastAsia="標楷體" w:hAnsi="標楷體"/>
                <w:noProof/>
                <w:spacing w:val="-10"/>
                <w:sz w:val="20"/>
              </w:rPr>
              <w:t>年辦理所屬一、二級機關公有屋頂設置太陽光電設備聯合標租案</w:t>
            </w:r>
            <w:r w:rsidRPr="00745808">
              <w:rPr>
                <w:rFonts w:ascii="標楷體" w:eastAsia="標楷體" w:hAnsi="標楷體"/>
                <w:noProof/>
                <w:spacing w:val="-10"/>
                <w:sz w:val="20"/>
              </w:rPr>
              <w:t>違約金應收數。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46150B9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628299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2392D09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3,519,381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8152B6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A4F02EA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42F799E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C59551F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3,519,381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A238558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FBF36D8" w14:textId="77777777" w:rsidR="000245E0" w:rsidRPr="009E59D3" w:rsidRDefault="000245E0" w:rsidP="004406BE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3,519,381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5A7C6F3" w14:textId="77777777" w:rsidR="000245E0" w:rsidRPr="0025154F" w:rsidRDefault="000245E0" w:rsidP="004406BE">
            <w:pPr>
              <w:jc w:val="right"/>
              <w:rPr>
                <w:rFonts w:eastAsia="標楷體"/>
                <w:spacing w:val="-10"/>
                <w:sz w:val="20"/>
              </w:rPr>
            </w:pPr>
            <w:r w:rsidRPr="0025154F">
              <w:rPr>
                <w:rFonts w:eastAsia="標楷體"/>
                <w:noProof/>
                <w:spacing w:val="-10"/>
                <w:sz w:val="20"/>
              </w:rPr>
              <w:t xml:space="preserve"> </w:t>
            </w:r>
          </w:p>
        </w:tc>
      </w:tr>
      <w:tr w:rsidR="000245E0" w:rsidRPr="0025154F" w14:paraId="1660FB77" w14:textId="77777777" w:rsidTr="00793F7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625852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2E994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7A30E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A6F178" w14:textId="77777777" w:rsidR="000245E0" w:rsidRPr="0025154F" w:rsidRDefault="000245E0" w:rsidP="00793F79">
            <w:pPr>
              <w:jc w:val="distribute"/>
              <w:rPr>
                <w:rFonts w:eastAsia="標楷體"/>
                <w:b/>
                <w:spacing w:val="-10"/>
                <w:sz w:val="20"/>
              </w:rPr>
            </w:pPr>
            <w:r w:rsidRPr="0025154F">
              <w:rPr>
                <w:rFonts w:eastAsia="標楷體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A4C38" w14:textId="77777777" w:rsidR="000245E0" w:rsidRPr="00745808" w:rsidRDefault="000245E0" w:rsidP="00793F79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AD2B8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2AFA3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8F566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446,452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B4D8E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FB1208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FA7C2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371B3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446,452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2DD104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B8835B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E59D3">
              <w:rPr>
                <w:rFonts w:ascii="新細明體" w:hAnsi="新細明體"/>
                <w:b/>
                <w:noProof/>
                <w:sz w:val="20"/>
              </w:rPr>
              <w:t>446,452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943277" w14:textId="77777777" w:rsidR="000245E0" w:rsidRPr="0025154F" w:rsidRDefault="000245E0" w:rsidP="00793F79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0245E0" w:rsidRPr="0025154F" w14:paraId="36704783" w14:textId="77777777" w:rsidTr="00793F7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9BBE01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4E18F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E29CD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68B3F" w14:textId="77777777" w:rsidR="000245E0" w:rsidRPr="0025154F" w:rsidRDefault="000245E0" w:rsidP="00793F79">
            <w:pPr>
              <w:ind w:leftChars="100" w:left="240"/>
              <w:jc w:val="distribute"/>
              <w:rPr>
                <w:rFonts w:eastAsia="標楷體"/>
                <w:spacing w:val="-10"/>
                <w:sz w:val="20"/>
              </w:rPr>
            </w:pPr>
            <w:r w:rsidRPr="0025154F">
              <w:rPr>
                <w:rFonts w:eastAsia="標楷體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8A769" w14:textId="77777777" w:rsidR="000245E0" w:rsidRPr="00745808" w:rsidRDefault="000245E0" w:rsidP="00793F7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B3179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B5CFFC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8FF5E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446,452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986B4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15ACB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4E873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B66149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446,452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BF21BB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7DF892" w14:textId="77777777" w:rsidR="000245E0" w:rsidRPr="009E59D3" w:rsidRDefault="000245E0" w:rsidP="00793F79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446,452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B5D9C6" w14:textId="77777777" w:rsidR="000245E0" w:rsidRPr="0025154F" w:rsidRDefault="000245E0" w:rsidP="00793F79">
            <w:pPr>
              <w:jc w:val="both"/>
              <w:rPr>
                <w:rFonts w:eastAsia="標楷體"/>
                <w:spacing w:val="-10"/>
                <w:sz w:val="20"/>
              </w:rPr>
            </w:pPr>
          </w:p>
        </w:tc>
      </w:tr>
      <w:tr w:rsidR="000245E0" w:rsidRPr="0025154F" w14:paraId="4279D8B5" w14:textId="77777777" w:rsidTr="004406BE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C744A7A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6459F4A6" w14:textId="77777777" w:rsidR="000245E0" w:rsidRPr="009E59D3" w:rsidRDefault="000245E0" w:rsidP="00793F7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14:paraId="6A0B6556" w14:textId="77777777" w:rsidR="000245E0" w:rsidRPr="009E59D3" w:rsidRDefault="000245E0" w:rsidP="004406BE">
            <w:pPr>
              <w:jc w:val="center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14:paraId="523B76B2" w14:textId="77777777" w:rsidR="000245E0" w:rsidRPr="0025154F" w:rsidRDefault="000245E0" w:rsidP="00D60211">
            <w:pPr>
              <w:ind w:leftChars="200" w:left="480"/>
              <w:jc w:val="distribute"/>
              <w:rPr>
                <w:rFonts w:eastAsia="標楷體"/>
                <w:spacing w:val="-10"/>
                <w:sz w:val="20"/>
              </w:rPr>
            </w:pPr>
            <w:r w:rsidRPr="0025154F">
              <w:rPr>
                <w:rFonts w:eastAsia="標楷體"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4E457E6D" w14:textId="77777777" w:rsidR="000245E0" w:rsidRPr="00745808" w:rsidRDefault="000245E0" w:rsidP="00793F79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745808">
              <w:rPr>
                <w:rFonts w:ascii="標楷體" w:eastAsia="標楷體" w:hAnsi="標楷體"/>
                <w:noProof/>
                <w:spacing w:val="-10"/>
                <w:sz w:val="20"/>
              </w:rPr>
              <w:t>增列花蓮區漁會占用花蓮漁港多功能漁業場館之不當得利應收數。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B100DC9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11EDD155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6B846046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446,452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06E58B0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344D2A23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0F563E29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7A9B5C45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446,452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352FB7CE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AB33AE" w14:textId="77777777" w:rsidR="000245E0" w:rsidRPr="009E59D3" w:rsidRDefault="000245E0" w:rsidP="00DC28F8">
            <w:pPr>
              <w:jc w:val="right"/>
              <w:rPr>
                <w:rFonts w:ascii="新細明體" w:hAnsi="新細明體"/>
                <w:sz w:val="20"/>
              </w:rPr>
            </w:pPr>
            <w:r w:rsidRPr="009E59D3">
              <w:rPr>
                <w:rFonts w:ascii="新細明體" w:hAnsi="新細明體"/>
                <w:noProof/>
                <w:sz w:val="20"/>
              </w:rPr>
              <w:t>446,452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7CEA4584" w14:textId="77777777" w:rsidR="000245E0" w:rsidRPr="0025154F" w:rsidRDefault="000245E0" w:rsidP="00DC28F8">
            <w:pPr>
              <w:jc w:val="right"/>
              <w:rPr>
                <w:rFonts w:eastAsia="標楷體"/>
                <w:spacing w:val="-10"/>
                <w:sz w:val="20"/>
              </w:rPr>
            </w:pPr>
            <w:r w:rsidRPr="0025154F">
              <w:rPr>
                <w:rFonts w:eastAsia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14:paraId="577B7CFB" w14:textId="77777777" w:rsidR="00F31595" w:rsidRPr="0025154F" w:rsidRDefault="00F31595" w:rsidP="00793F79">
      <w:pPr>
        <w:ind w:right="-186"/>
        <w:jc w:val="both"/>
        <w:rPr>
          <w:rFonts w:eastAsia="標楷體"/>
          <w:sz w:val="20"/>
        </w:rPr>
      </w:pPr>
    </w:p>
    <w:sectPr w:rsidR="00F31595" w:rsidRPr="002515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77881" w14:textId="77777777" w:rsidR="003061B6" w:rsidRDefault="003061B6">
      <w:r>
        <w:separator/>
      </w:r>
    </w:p>
  </w:endnote>
  <w:endnote w:type="continuationSeparator" w:id="0">
    <w:p w14:paraId="546D132F" w14:textId="77777777" w:rsidR="003061B6" w:rsidRDefault="0030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341C" w14:textId="1219F75B" w:rsidR="003061B6" w:rsidRPr="00151758" w:rsidRDefault="00151758" w:rsidP="00151758">
    <w:pPr>
      <w:pStyle w:val="a4"/>
      <w:jc w:val="center"/>
      <w:rPr>
        <w:rFonts w:ascii="標楷體" w:eastAsia="標楷體"/>
      </w:rPr>
    </w:pPr>
    <w:r w:rsidRPr="00151758">
      <w:rPr>
        <w:rFonts w:ascii="標楷體" w:eastAsia="標楷體" w:hint="eastAsia"/>
      </w:rPr>
      <w:t>第 1-1-</w:t>
    </w:r>
    <w:r w:rsidRPr="00151758">
      <w:rPr>
        <w:rFonts w:ascii="標楷體" w:eastAsia="標楷體"/>
      </w:rPr>
      <w:fldChar w:fldCharType="begin"/>
    </w:r>
    <w:r w:rsidRPr="00151758">
      <w:rPr>
        <w:rFonts w:ascii="標楷體" w:eastAsia="標楷體"/>
      </w:rPr>
      <w:instrText xml:space="preserve"> </w:instrText>
    </w:r>
    <w:r w:rsidRPr="00151758">
      <w:rPr>
        <w:rFonts w:ascii="標楷體" w:eastAsia="標楷體" w:hint="eastAsia"/>
      </w:rPr>
      <w:instrText>PAGE  \* MERGEFORMAT</w:instrText>
    </w:r>
    <w:r w:rsidRPr="00151758">
      <w:rPr>
        <w:rFonts w:ascii="標楷體" w:eastAsia="標楷體"/>
      </w:rPr>
      <w:instrText xml:space="preserve"> </w:instrText>
    </w:r>
    <w:r w:rsidRPr="00151758">
      <w:rPr>
        <w:rFonts w:ascii="標楷體" w:eastAsia="標楷體"/>
      </w:rPr>
      <w:fldChar w:fldCharType="separate"/>
    </w:r>
    <w:r w:rsidRPr="00151758">
      <w:rPr>
        <w:rFonts w:ascii="標楷體" w:eastAsia="標楷體"/>
        <w:noProof/>
      </w:rPr>
      <w:t>1</w:t>
    </w:r>
    <w:r w:rsidRPr="00151758">
      <w:rPr>
        <w:rFonts w:ascii="標楷體" w:eastAsia="標楷體"/>
      </w:rPr>
      <w:fldChar w:fldCharType="end"/>
    </w:r>
    <w:r w:rsidRPr="00151758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6859" w14:textId="65BDBD60" w:rsidR="003061B6" w:rsidRPr="00151758" w:rsidRDefault="00151758" w:rsidP="00151758">
    <w:pPr>
      <w:pStyle w:val="a4"/>
      <w:jc w:val="center"/>
      <w:rPr>
        <w:rFonts w:ascii="標楷體" w:eastAsia="標楷體"/>
      </w:rPr>
    </w:pPr>
    <w:r w:rsidRPr="00151758">
      <w:rPr>
        <w:rFonts w:ascii="標楷體" w:eastAsia="標楷體" w:hint="eastAsia"/>
      </w:rPr>
      <w:t>第 1-1-</w:t>
    </w:r>
    <w:r w:rsidRPr="00151758">
      <w:rPr>
        <w:rFonts w:ascii="標楷體" w:eastAsia="標楷體"/>
      </w:rPr>
      <w:fldChar w:fldCharType="begin"/>
    </w:r>
    <w:r w:rsidRPr="00151758">
      <w:rPr>
        <w:rFonts w:ascii="標楷體" w:eastAsia="標楷體"/>
      </w:rPr>
      <w:instrText xml:space="preserve"> </w:instrText>
    </w:r>
    <w:r w:rsidRPr="00151758">
      <w:rPr>
        <w:rFonts w:ascii="標楷體" w:eastAsia="標楷體" w:hint="eastAsia"/>
      </w:rPr>
      <w:instrText>PAGE  \* MERGEFORMAT</w:instrText>
    </w:r>
    <w:r w:rsidRPr="00151758">
      <w:rPr>
        <w:rFonts w:ascii="標楷體" w:eastAsia="標楷體"/>
      </w:rPr>
      <w:instrText xml:space="preserve"> </w:instrText>
    </w:r>
    <w:r w:rsidRPr="00151758">
      <w:rPr>
        <w:rFonts w:ascii="標楷體" w:eastAsia="標楷體"/>
      </w:rPr>
      <w:fldChar w:fldCharType="separate"/>
    </w:r>
    <w:r w:rsidRPr="00151758">
      <w:rPr>
        <w:rFonts w:ascii="標楷體" w:eastAsia="標楷體"/>
        <w:noProof/>
      </w:rPr>
      <w:t>1</w:t>
    </w:r>
    <w:r w:rsidRPr="00151758">
      <w:rPr>
        <w:rFonts w:ascii="標楷體" w:eastAsia="標楷體"/>
      </w:rPr>
      <w:fldChar w:fldCharType="end"/>
    </w:r>
    <w:r w:rsidRPr="00151758">
      <w:rPr>
        <w:rFonts w:ascii="標楷體" w:eastAsia="標楷體" w:hint="eastAsia"/>
      </w:rPr>
      <w:t xml:space="preserve"> </w:t>
    </w:r>
    <w:r w:rsidRPr="00151758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F75D" w14:textId="0509411E" w:rsidR="003061B6" w:rsidRPr="00151758" w:rsidRDefault="00151758" w:rsidP="00151758">
    <w:pPr>
      <w:pStyle w:val="a4"/>
      <w:jc w:val="center"/>
      <w:rPr>
        <w:rFonts w:ascii="標楷體" w:eastAsia="標楷體"/>
      </w:rPr>
    </w:pPr>
    <w:r w:rsidRPr="00151758">
      <w:rPr>
        <w:rFonts w:ascii="標楷體" w:eastAsia="標楷體" w:hint="eastAsia"/>
      </w:rPr>
      <w:t>第 1-1-</w:t>
    </w:r>
    <w:r w:rsidRPr="00151758">
      <w:rPr>
        <w:rFonts w:ascii="標楷體" w:eastAsia="標楷體"/>
      </w:rPr>
      <w:fldChar w:fldCharType="begin"/>
    </w:r>
    <w:r w:rsidRPr="00151758">
      <w:rPr>
        <w:rFonts w:ascii="標楷體" w:eastAsia="標楷體"/>
      </w:rPr>
      <w:instrText xml:space="preserve"> </w:instrText>
    </w:r>
    <w:r w:rsidRPr="00151758">
      <w:rPr>
        <w:rFonts w:ascii="標楷體" w:eastAsia="標楷體" w:hint="eastAsia"/>
      </w:rPr>
      <w:instrText>PAGE  \* MERGEFORMAT</w:instrText>
    </w:r>
    <w:r w:rsidRPr="00151758">
      <w:rPr>
        <w:rFonts w:ascii="標楷體" w:eastAsia="標楷體"/>
      </w:rPr>
      <w:instrText xml:space="preserve"> </w:instrText>
    </w:r>
    <w:r w:rsidRPr="00151758">
      <w:rPr>
        <w:rFonts w:ascii="標楷體" w:eastAsia="標楷體"/>
      </w:rPr>
      <w:fldChar w:fldCharType="separate"/>
    </w:r>
    <w:r w:rsidRPr="00151758">
      <w:rPr>
        <w:rFonts w:ascii="標楷體" w:eastAsia="標楷體"/>
        <w:noProof/>
      </w:rPr>
      <w:t>1</w:t>
    </w:r>
    <w:r w:rsidRPr="00151758">
      <w:rPr>
        <w:rFonts w:ascii="標楷體" w:eastAsia="標楷體"/>
      </w:rPr>
      <w:fldChar w:fldCharType="end"/>
    </w:r>
    <w:r w:rsidRPr="00151758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923C" w14:textId="77777777" w:rsidR="003061B6" w:rsidRDefault="003061B6">
      <w:r>
        <w:separator/>
      </w:r>
    </w:p>
  </w:footnote>
  <w:footnote w:type="continuationSeparator" w:id="0">
    <w:p w14:paraId="31ECD264" w14:textId="77777777" w:rsidR="003061B6" w:rsidRDefault="00306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07428" w14:textId="77777777" w:rsidR="003061B6" w:rsidRDefault="003061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0E49" w14:textId="77777777" w:rsidR="003061B6" w:rsidRDefault="003061B6">
    <w:pPr>
      <w:pStyle w:val="a3"/>
      <w:jc w:val="center"/>
    </w:pPr>
    <w:r w:rsidRPr="00793F79"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>
      <w:rPr>
        <w:rFonts w:hint="eastAsia"/>
        <w:b/>
        <w:spacing w:val="10"/>
        <w:sz w:val="32"/>
        <w:szCs w:val="36"/>
        <w:u w:val="single"/>
      </w:rPr>
      <w:t>、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93F7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93F79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793F79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C5720" w14:textId="77777777" w:rsidR="003061B6" w:rsidRDefault="003061B6">
    <w:pPr>
      <w:pStyle w:val="a3"/>
      <w:jc w:val="center"/>
      <w:rPr>
        <w:rFonts w:ascii="標楷體" w:eastAsia="標楷體" w:hAnsi="標楷體"/>
        <w:b/>
        <w:spacing w:val="10"/>
        <w:sz w:val="32"/>
        <w:szCs w:val="36"/>
        <w:u w:val="single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壹、總決算修正數</w:t>
    </w:r>
  </w:p>
  <w:p w14:paraId="53573992" w14:textId="77777777" w:rsidR="003061B6" w:rsidRDefault="003061B6">
    <w:pPr>
      <w:pStyle w:val="a3"/>
      <w:jc w:val="center"/>
      <w:rPr>
        <w:b/>
        <w:sz w:val="32"/>
      </w:rPr>
    </w:pPr>
    <w:r w:rsidRPr="00793F79"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>
      <w:rPr>
        <w:rFonts w:hint="eastAsia"/>
        <w:b/>
        <w:spacing w:val="10"/>
        <w:sz w:val="32"/>
        <w:szCs w:val="36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793F7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793F79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5E0"/>
    <w:rsid w:val="000245E0"/>
    <w:rsid w:val="00083744"/>
    <w:rsid w:val="00151758"/>
    <w:rsid w:val="0025154F"/>
    <w:rsid w:val="002C1B9B"/>
    <w:rsid w:val="003061B6"/>
    <w:rsid w:val="004406BE"/>
    <w:rsid w:val="004A7EFE"/>
    <w:rsid w:val="00610C0F"/>
    <w:rsid w:val="006A669C"/>
    <w:rsid w:val="006C7AF6"/>
    <w:rsid w:val="00745808"/>
    <w:rsid w:val="00763A6B"/>
    <w:rsid w:val="00793F79"/>
    <w:rsid w:val="007E7475"/>
    <w:rsid w:val="00912D0E"/>
    <w:rsid w:val="009E59D3"/>
    <w:rsid w:val="00A8063F"/>
    <w:rsid w:val="00A95D81"/>
    <w:rsid w:val="00BE1755"/>
    <w:rsid w:val="00C87AFA"/>
    <w:rsid w:val="00C96114"/>
    <w:rsid w:val="00D04EE2"/>
    <w:rsid w:val="00D60211"/>
    <w:rsid w:val="00D74E0B"/>
    <w:rsid w:val="00DC28F8"/>
    <w:rsid w:val="00E120AC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A16F5A8"/>
  <w15:chartTrackingRefBased/>
  <w15:docId w15:val="{5EF098C9-9F63-4FC9-8710-785871FBF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7458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4580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QKBisXE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yQKBisXE歲入決算修正數明細表</Template>
  <TotalTime>24</TotalTime>
  <Pages>1</Pages>
  <Words>222</Words>
  <Characters>310</Characters>
  <Application>Microsoft Office Word</Application>
  <DocSecurity>0</DocSecurity>
  <Lines>2</Lines>
  <Paragraphs>1</Paragraphs>
  <ScaleCrop>false</ScaleCrop>
  <Company>N.A.O.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李淑玲</dc:creator>
  <cp:keywords/>
  <cp:lastModifiedBy>張簡稜剛</cp:lastModifiedBy>
  <cp:revision>11</cp:revision>
  <cp:lastPrinted>2026-05-28T01:57:00Z</cp:lastPrinted>
  <dcterms:created xsi:type="dcterms:W3CDTF">2026-05-27T06:26:00Z</dcterms:created>
  <dcterms:modified xsi:type="dcterms:W3CDTF">2026-06-22T01:59:00Z</dcterms:modified>
</cp:coreProperties>
</file>