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D961C" w14:textId="2A61AC7E" w:rsidR="00505E7B" w:rsidRPr="0053555E" w:rsidRDefault="00505E7B" w:rsidP="00BA1F9D">
      <w:pPr>
        <w:spacing w:line="440" w:lineRule="exact"/>
        <w:jc w:val="right"/>
        <w:rPr>
          <w:rFonts w:hAnsi="新細明體" w:cs="新細明體"/>
          <w:kern w:val="0"/>
          <w:sz w:val="20"/>
        </w:rPr>
      </w:pPr>
      <w:bookmarkStart w:id="0" w:name="_Hlk194051429"/>
    </w:p>
    <w:p w14:paraId="52C4631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1B89E2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2857E70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365078A3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4830D8E9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4FE385E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77C519D4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F7CD63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340F0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0F310E62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80177BA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B5B0845" w14:textId="77777777" w:rsidR="00505E7B" w:rsidRPr="0053555E" w:rsidRDefault="00505E7B" w:rsidP="00505E7B">
      <w:pPr>
        <w:autoSpaceDE w:val="0"/>
        <w:autoSpaceDN w:val="0"/>
        <w:spacing w:before="84"/>
        <w:rPr>
          <w:rFonts w:hAnsi="新細明體" w:cs="新細明體"/>
          <w:kern w:val="0"/>
          <w:sz w:val="20"/>
        </w:rPr>
      </w:pPr>
    </w:p>
    <w:p w14:paraId="0E58EF8C" w14:textId="4CB4CDD6" w:rsidR="00505E7B" w:rsidRPr="0053555E" w:rsidRDefault="00505E7B" w:rsidP="00505E7B">
      <w:pPr>
        <w:autoSpaceDE w:val="0"/>
        <w:autoSpaceDN w:val="0"/>
        <w:ind w:left="2244"/>
        <w:rPr>
          <w:rFonts w:hAnsi="新細明體" w:cs="新細明體"/>
          <w:kern w:val="0"/>
          <w:sz w:val="20"/>
        </w:rPr>
      </w:pPr>
    </w:p>
    <w:p w14:paraId="04EA9558" w14:textId="1756D86D" w:rsidR="00505E7B" w:rsidRPr="0053555E" w:rsidRDefault="00E5445C" w:rsidP="00481C48">
      <w:pPr>
        <w:autoSpaceDE w:val="0"/>
        <w:autoSpaceDN w:val="0"/>
        <w:spacing w:afterLines="100" w:after="360" w:line="480" w:lineRule="auto"/>
        <w:jc w:val="center"/>
        <w:rPr>
          <w:rFonts w:hAnsi="新細明體" w:cs="新細明體"/>
          <w:kern w:val="0"/>
          <w:sz w:val="56"/>
        </w:rPr>
      </w:pPr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中華民國</w:t>
      </w:r>
      <w:proofErr w:type="gramStart"/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11</w:t>
      </w:r>
      <w:r w:rsidR="00D11F2C">
        <w:rPr>
          <w:rFonts w:ascii="標楷體" w:eastAsia="標楷體" w:hAnsi="標楷體"/>
          <w:b/>
          <w:bCs/>
          <w:spacing w:val="110"/>
          <w:kern w:val="16"/>
          <w:sz w:val="80"/>
          <w:szCs w:val="80"/>
        </w:rPr>
        <w:t>4</w:t>
      </w:r>
      <w:proofErr w:type="gramEnd"/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年度</w:t>
      </w:r>
    </w:p>
    <w:p w14:paraId="7DF1E36C" w14:textId="1BD94BB5" w:rsidR="00E5445C" w:rsidRDefault="00E83779" w:rsidP="00481C48">
      <w:pPr>
        <w:spacing w:afterLines="100" w:after="360"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>
        <w:rPr>
          <w:rFonts w:ascii="標楷體" w:eastAsia="標楷體" w:hAnsi="標楷體" w:hint="eastAsia"/>
          <w:b/>
          <w:bCs/>
          <w:kern w:val="16"/>
          <w:sz w:val="80"/>
          <w:szCs w:val="80"/>
        </w:rPr>
        <w:t>花蓮</w:t>
      </w:r>
      <w:r w:rsid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縣</w:t>
      </w:r>
      <w:r w:rsidR="00E5445C" w:rsidRP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總決算</w:t>
      </w:r>
      <w:r w:rsid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暨附屬單位決算及綜計表</w:t>
      </w:r>
      <w:r w:rsidR="00E5445C" w:rsidRP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審核報告</w:t>
      </w:r>
    </w:p>
    <w:p w14:paraId="181BB307" w14:textId="16CBF6CC" w:rsidR="00481C48" w:rsidRDefault="00481C48" w:rsidP="00481C48">
      <w:pPr>
        <w:spacing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>
        <w:rPr>
          <w:rFonts w:ascii="標楷體" w:eastAsia="標楷體" w:hAnsi="標楷體" w:hint="eastAsia"/>
          <w:b/>
          <w:bCs/>
          <w:kern w:val="16"/>
          <w:sz w:val="80"/>
          <w:szCs w:val="80"/>
        </w:rPr>
        <w:t>（參考資料－總決算部分）</w:t>
      </w:r>
    </w:p>
    <w:p w14:paraId="36700F63" w14:textId="77777777" w:rsidR="00505E7B" w:rsidRPr="00E5445C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040B083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3646986B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4D521F6E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4821F2E2" w14:textId="77777777" w:rsidR="00505E7B" w:rsidRPr="0053555E" w:rsidRDefault="00505E7B" w:rsidP="00505E7B">
      <w:pPr>
        <w:autoSpaceDE w:val="0"/>
        <w:autoSpaceDN w:val="0"/>
        <w:spacing w:before="433"/>
        <w:rPr>
          <w:rFonts w:hAnsi="新細明體" w:cs="新細明體"/>
          <w:kern w:val="0"/>
          <w:sz w:val="56"/>
        </w:rPr>
      </w:pPr>
    </w:p>
    <w:p w14:paraId="596FADEE" w14:textId="38E7D38C" w:rsidR="00505E7B" w:rsidRPr="0053555E" w:rsidRDefault="00505E7B" w:rsidP="00505E7B">
      <w:pPr>
        <w:tabs>
          <w:tab w:val="left" w:pos="1401"/>
          <w:tab w:val="left" w:pos="2801"/>
        </w:tabs>
        <w:autoSpaceDE w:val="0"/>
        <w:autoSpaceDN w:val="0"/>
        <w:ind w:left="-1"/>
        <w:jc w:val="center"/>
        <w:rPr>
          <w:rFonts w:ascii="標楷體" w:eastAsia="標楷體" w:hAnsi="標楷體" w:cs="細明體_HKSCS"/>
          <w:kern w:val="0"/>
          <w:sz w:val="56"/>
          <w:szCs w:val="56"/>
        </w:rPr>
      </w:pPr>
      <w:r w:rsidRPr="00401AB8">
        <w:rPr>
          <w:rFonts w:ascii="標楷體" w:eastAsia="標楷體" w:hAnsi="標楷體" w:cs="細明體_HKSCS" w:hint="eastAsia"/>
          <w:b/>
          <w:bCs/>
          <w:spacing w:val="-10"/>
          <w:kern w:val="0"/>
          <w:sz w:val="56"/>
          <w:szCs w:val="56"/>
        </w:rPr>
        <w:t>審計部</w:t>
      </w:r>
      <w:r w:rsidR="00E83779">
        <w:rPr>
          <w:rFonts w:ascii="標楷體" w:eastAsia="標楷體" w:hAnsi="標楷體" w:cs="細明體_HKSCS" w:hint="eastAsia"/>
          <w:b/>
          <w:bCs/>
          <w:spacing w:val="-10"/>
          <w:kern w:val="0"/>
          <w:sz w:val="56"/>
          <w:szCs w:val="56"/>
        </w:rPr>
        <w:t>臺灣省花蓮縣審計室</w:t>
      </w:r>
    </w:p>
    <w:bookmarkEnd w:id="0"/>
    <w:p w14:paraId="1EBED8A2" w14:textId="2C705788" w:rsidR="00505E7B" w:rsidRPr="0053555E" w:rsidRDefault="00505E7B">
      <w:pPr>
        <w:widowControl/>
        <w:rPr>
          <w:rFonts w:ascii="標楷體" w:eastAsia="標楷體" w:hAnsi="標楷體"/>
          <w:sz w:val="20"/>
        </w:rPr>
      </w:pPr>
    </w:p>
    <w:p w14:paraId="74684F67" w14:textId="77777777" w:rsidR="00663FF6" w:rsidRDefault="00663FF6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  <w:sectPr w:rsidR="00663FF6" w:rsidSect="009D435F">
          <w:footerReference w:type="default" r:id="rId8"/>
          <w:headerReference w:type="first" r:id="rId9"/>
          <w:footerReference w:type="first" r:id="rId10"/>
          <w:pgSz w:w="23811" w:h="16838" w:orient="landscape" w:code="8"/>
          <w:pgMar w:top="567" w:right="1418" w:bottom="851" w:left="1418" w:header="57" w:footer="964" w:gutter="284"/>
          <w:cols w:space="425"/>
          <w:titlePg/>
          <w:docGrid w:type="lines" w:linePitch="360"/>
        </w:sectPr>
      </w:pPr>
    </w:p>
    <w:p w14:paraId="34634A36" w14:textId="77777777" w:rsidR="00663FF6" w:rsidRDefault="00663FF6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  <w:sectPr w:rsidR="00663FF6" w:rsidSect="00663FF6">
          <w:footerReference w:type="first" r:id="rId11"/>
          <w:pgSz w:w="23811" w:h="16838" w:orient="landscape" w:code="8"/>
          <w:pgMar w:top="567" w:right="1418" w:bottom="851" w:left="1418" w:header="57" w:footer="567" w:gutter="284"/>
          <w:cols w:space="425"/>
          <w:titlePg/>
          <w:docGrid w:type="lines" w:linePitch="360"/>
        </w:sectPr>
      </w:pPr>
    </w:p>
    <w:p w14:paraId="6AF2A3B0" w14:textId="60A45904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lastRenderedPageBreak/>
        <w:t>中華民國 11</w:t>
      </w:r>
      <w:r w:rsidR="00D11F2C">
        <w:rPr>
          <w:rFonts w:ascii="標楷體" w:eastAsia="標楷體" w:hAnsi="標楷體"/>
          <w:b/>
          <w:bCs/>
          <w:sz w:val="40"/>
          <w:szCs w:val="40"/>
        </w:rPr>
        <w:t>4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5B17359A" w:rsidR="00481C48" w:rsidRPr="00401AB8" w:rsidRDefault="00E83779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花蓮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31818BD9" w:rsidR="007D4AD1" w:rsidRPr="0053555E" w:rsidRDefault="003F6F4B" w:rsidP="00F90D85">
      <w:pPr>
        <w:pStyle w:val="17"/>
        <w:rPr>
          <w:rFonts w:cstheme="minorBidi"/>
          <w14:ligatures w14:val="standardContextual"/>
        </w:rPr>
      </w:pPr>
      <w:r w:rsidRPr="0053555E">
        <w:rPr>
          <w:sz w:val="20"/>
        </w:rPr>
        <w:fldChar w:fldCharType="begin"/>
      </w:r>
      <w:r w:rsidRPr="0053555E">
        <w:rPr>
          <w:sz w:val="20"/>
        </w:rPr>
        <w:instrText xml:space="preserve"> TOC \o "1-2" \h \z \u </w:instrText>
      </w:r>
      <w:r w:rsidRPr="0053555E">
        <w:rPr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6B83869D" w:rsidR="007D4AD1" w:rsidRDefault="009F7F60" w:rsidP="00663FF6">
      <w:pPr>
        <w:pStyle w:val="25"/>
        <w:tabs>
          <w:tab w:val="right" w:leader="dot" w:pos="21818"/>
        </w:tabs>
        <w:spacing w:line="52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1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3F01FF" w:rsidRPr="003F01FF">
        <w:rPr>
          <w:rFonts w:ascii="標楷體" w:eastAsia="標楷體" w:hAnsi="標楷體" w:hint="eastAsia"/>
          <w:noProof/>
          <w:kern w:val="0"/>
          <w:sz w:val="32"/>
          <w:szCs w:val="32"/>
        </w:rPr>
        <w:t>第1-1</w:t>
      </w:r>
      <w:r w:rsidR="00CA792C" w:rsidRPr="00CA792C">
        <w:rPr>
          <w:rFonts w:ascii="標楷體" w:eastAsia="標楷體" w:hAnsi="標楷體" w:hint="eastAsia"/>
          <w:noProof/>
          <w:kern w:val="0"/>
          <w:sz w:val="32"/>
          <w:szCs w:val="32"/>
        </w:rPr>
        <w:t>-1</w:t>
      </w:r>
      <w:r w:rsidR="003F01FF" w:rsidRPr="003F01FF">
        <w:rPr>
          <w:rFonts w:ascii="標楷體" w:eastAsia="標楷體" w:hAnsi="標楷體" w:hint="eastAsia"/>
          <w:noProof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2FD01B63" w:rsidR="003E3299" w:rsidRDefault="003E3299" w:rsidP="00663FF6">
      <w:pPr>
        <w:pStyle w:val="25"/>
        <w:tabs>
          <w:tab w:val="right" w:leader="dot" w:pos="21818"/>
        </w:tabs>
        <w:spacing w:line="52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1-</w:t>
        </w:r>
        <w:r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1"/>
    <w:p w14:paraId="6CF63FBF" w14:textId="5DB78399" w:rsidR="007D4AD1" w:rsidRPr="0053555E" w:rsidRDefault="003E3299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</w:t>
        </w:r>
        <w:r w:rsidR="00275C71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出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1-</w:t>
        </w:r>
        <w:r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784D09B" w14:textId="30F3881F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貳、總決算審定後歲入歲出性質及餘絀簡明比較分析表</w:t>
        </w:r>
        <w:r w:rsidR="007D4AD1" w:rsidRPr="0053555E">
          <w:rPr>
            <w:webHidden/>
            <w:spacing w:val="0"/>
            <w:kern w:val="0"/>
          </w:rPr>
          <w:tab/>
        </w:r>
        <w:bookmarkStart w:id="2" w:name="_Hlk194053691"/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spacing w:val="0"/>
            <w:kern w:val="0"/>
          </w:rPr>
          <w:t>2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  <w:bookmarkEnd w:id="2"/>
      </w:hyperlink>
    </w:p>
    <w:p w14:paraId="4D43B3CF" w14:textId="36AA1C03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spacing w:val="0"/>
            <w:kern w:val="0"/>
          </w:rPr>
          <w:t>3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0E5C5492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Fonts w:hint="eastAsia"/>
            <w:webHidden/>
            <w:spacing w:val="0"/>
            <w:kern w:val="0"/>
          </w:rPr>
          <w:t>4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7D55D7D6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spacing w:val="0"/>
            <w:kern w:val="0"/>
          </w:rPr>
          <w:t>5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133AB6DD" w:rsidR="007D4AD1" w:rsidRPr="0053555E" w:rsidRDefault="00CA792C" w:rsidP="00F90D85">
      <w:pPr>
        <w:pStyle w:val="17"/>
        <w:rPr>
          <w:rFonts w:cstheme="minorBidi"/>
          <w14:ligatures w14:val="standardContextual"/>
        </w:rPr>
      </w:pPr>
      <w:hyperlink w:anchor="_Toc193982988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F90D85">
          <w:rPr>
            <w:rStyle w:val="aff7"/>
            <w:webHidden/>
            <w:color w:val="auto"/>
            <w:spacing w:val="0"/>
            <w:kern w:val="0"/>
            <w:u w:val="none"/>
          </w:rPr>
          <w:tab/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第</w:t>
        </w:r>
        <w:r w:rsidR="00F90D85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6</w:t>
        </w:r>
        <w:r w:rsidR="003F01FF" w:rsidRPr="00F90D85">
          <w:rPr>
            <w:rStyle w:val="aff7"/>
            <w:rFonts w:hint="eastAsia"/>
            <w:color w:val="auto"/>
            <w:spacing w:val="0"/>
            <w:kern w:val="0"/>
            <w:u w:val="none"/>
          </w:rPr>
          <w:t>-1</w:t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頁</w:t>
        </w:r>
      </w:hyperlink>
    </w:p>
    <w:p w14:paraId="7CA86FD7" w14:textId="033D7E2A" w:rsidR="007D4AD1" w:rsidRPr="0053555E" w:rsidRDefault="00CA792C" w:rsidP="00F90D85">
      <w:pPr>
        <w:pStyle w:val="17"/>
        <w:rPr>
          <w:rFonts w:cstheme="minorBidi"/>
          <w14:ligatures w14:val="standardContextual"/>
        </w:rPr>
      </w:pPr>
      <w:hyperlink w:anchor="_Toc193982989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F90D85">
          <w:rPr>
            <w:rStyle w:val="aff7"/>
            <w:webHidden/>
            <w:color w:val="auto"/>
            <w:spacing w:val="0"/>
            <w:kern w:val="0"/>
            <w:u w:val="none"/>
          </w:rPr>
          <w:tab/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第</w:t>
        </w:r>
        <w:r w:rsidR="00F90D85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7</w:t>
        </w:r>
        <w:r w:rsidR="003F01FF" w:rsidRPr="00F90D85">
          <w:rPr>
            <w:rStyle w:val="aff7"/>
            <w:rFonts w:hint="eastAsia"/>
            <w:color w:val="auto"/>
            <w:spacing w:val="0"/>
            <w:kern w:val="0"/>
            <w:u w:val="none"/>
          </w:rPr>
          <w:t>-1</w:t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頁</w:t>
        </w:r>
      </w:hyperlink>
    </w:p>
    <w:p w14:paraId="64D773A1" w14:textId="3356B166" w:rsidR="007D4AD1" w:rsidRPr="0053555E" w:rsidRDefault="00CA792C" w:rsidP="00F90D85">
      <w:pPr>
        <w:pStyle w:val="17"/>
        <w:rPr>
          <w:rFonts w:cstheme="minorBidi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F90D85">
          <w:rPr>
            <w:rStyle w:val="aff7"/>
            <w:rFonts w:cs="新細明體"/>
            <w:webHidden/>
            <w:color w:val="auto"/>
            <w:spacing w:val="0"/>
            <w:kern w:val="0"/>
            <w:u w:val="none"/>
          </w:rPr>
          <w:tab/>
        </w:r>
        <w:r w:rsidR="00A10C34" w:rsidRPr="00F90D85">
          <w:rPr>
            <w:rStyle w:val="aff7"/>
            <w:rFonts w:cs="新細明體"/>
            <w:webHidden/>
            <w:color w:val="auto"/>
            <w:spacing w:val="0"/>
            <w:kern w:val="0"/>
            <w:u w:val="none"/>
          </w:rPr>
          <w:t>第</w:t>
        </w:r>
        <w:r w:rsidR="00F90D85">
          <w:rPr>
            <w:rStyle w:val="aff7"/>
            <w:rFonts w:cs="新細明體" w:hint="eastAsia"/>
            <w:webHidden/>
            <w:color w:val="auto"/>
            <w:spacing w:val="0"/>
            <w:kern w:val="0"/>
            <w:u w:val="none"/>
          </w:rPr>
          <w:t>8</w:t>
        </w:r>
        <w:r w:rsidR="003F01FF" w:rsidRPr="00F90D85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-1</w:t>
        </w:r>
        <w:r w:rsidR="00A10C34" w:rsidRPr="00F90D85">
          <w:rPr>
            <w:rStyle w:val="aff7"/>
            <w:rFonts w:cs="新細明體"/>
            <w:webHidden/>
            <w:color w:val="auto"/>
            <w:spacing w:val="0"/>
            <w:kern w:val="0"/>
            <w:u w:val="none"/>
          </w:rPr>
          <w:t>頁</w:t>
        </w:r>
      </w:hyperlink>
    </w:p>
    <w:p w14:paraId="387BD050" w14:textId="4D0A15B2" w:rsidR="007D4AD1" w:rsidRPr="000A552C" w:rsidRDefault="00CA792C" w:rsidP="00F90D85">
      <w:pPr>
        <w:pStyle w:val="17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64406E3B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16D1AB9F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04B1B29B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CA792C" w:rsidP="00F90D85">
      <w:pPr>
        <w:pStyle w:val="17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301D8E7F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78F05BBA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37FBD440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CA792C" w:rsidRPr="00CA792C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1DB9926B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Style w:val="aff7"/>
            <w:color w:val="auto"/>
            <w:spacing w:val="0"/>
            <w:kern w:val="0"/>
            <w:u w:val="none"/>
          </w:rPr>
          <w:t>11</w:t>
        </w:r>
        <w:r w:rsidR="003F01FF" w:rsidRPr="003F01FF">
          <w:rPr>
            <w:rStyle w:val="aff7"/>
            <w:rFonts w:hint="eastAsia"/>
            <w:color w:val="auto"/>
            <w:spacing w:val="0"/>
            <w:kern w:val="0"/>
            <w:u w:val="none"/>
          </w:rPr>
          <w:t>-</w:t>
        </w:r>
        <w:r w:rsidR="003F01FF">
          <w:rPr>
            <w:rStyle w:val="aff7"/>
            <w:color w:val="auto"/>
            <w:spacing w:val="0"/>
            <w:kern w:val="0"/>
            <w:u w:val="none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58264DDE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Fonts w:hint="eastAsia"/>
            <w:webHidden/>
            <w:spacing w:val="0"/>
            <w:kern w:val="0"/>
          </w:rPr>
          <w:t>1</w:t>
        </w:r>
        <w:r w:rsidR="003F01FF">
          <w:rPr>
            <w:webHidden/>
            <w:spacing w:val="0"/>
            <w:kern w:val="0"/>
          </w:rPr>
          <w:t>2</w:t>
        </w:r>
        <w:r w:rsidR="003F01FF" w:rsidRPr="003F01FF">
          <w:rPr>
            <w:rFonts w:hint="eastAsia"/>
            <w:spacing w:val="0"/>
            <w:kern w:val="0"/>
          </w:rPr>
          <w:t>-</w:t>
        </w:r>
        <w:r w:rsidR="003F01FF">
          <w:rPr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42526BCB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Fonts w:hint="eastAsia"/>
            <w:webHidden/>
            <w:spacing w:val="0"/>
            <w:kern w:val="0"/>
          </w:rPr>
          <w:t>1</w:t>
        </w:r>
        <w:r w:rsidR="003F01FF">
          <w:rPr>
            <w:webHidden/>
            <w:spacing w:val="0"/>
            <w:kern w:val="0"/>
          </w:rPr>
          <w:t>3</w:t>
        </w:r>
        <w:r w:rsidR="003F01FF" w:rsidRPr="003F01FF">
          <w:rPr>
            <w:rFonts w:hint="eastAsia"/>
            <w:spacing w:val="0"/>
            <w:kern w:val="0"/>
          </w:rPr>
          <w:t>-</w:t>
        </w:r>
        <w:r w:rsidR="003F01FF">
          <w:rPr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40567D6D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 w:rsidRPr="003F01FF">
          <w:rPr>
            <w:rFonts w:hint="eastAsia"/>
            <w:webHidden/>
            <w:spacing w:val="0"/>
            <w:kern w:val="0"/>
          </w:rPr>
          <w:t>1</w:t>
        </w:r>
        <w:r w:rsidR="003F01FF">
          <w:rPr>
            <w:webHidden/>
            <w:spacing w:val="0"/>
            <w:kern w:val="0"/>
          </w:rPr>
          <w:t>4</w:t>
        </w:r>
        <w:r w:rsidR="003F01FF" w:rsidRPr="003F01FF">
          <w:rPr>
            <w:rFonts w:hint="eastAsia"/>
            <w:spacing w:val="0"/>
            <w:kern w:val="0"/>
          </w:rPr>
          <w:t>-</w:t>
        </w:r>
        <w:r w:rsidR="003F01FF" w:rsidRPr="003F01FF">
          <w:rPr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110DB097" w:rsidR="007D4AD1" w:rsidRPr="0053555E" w:rsidRDefault="00CA792C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</w:t>
        </w:r>
        <w:r w:rsidR="003F01FF">
          <w:rPr>
            <w:rStyle w:val="aff7"/>
            <w:rFonts w:hint="eastAsia"/>
            <w:color w:val="auto"/>
            <w:spacing w:val="0"/>
            <w:kern w:val="0"/>
            <w:u w:val="none"/>
          </w:rPr>
          <w:t>伍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0A552C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487D2760" w14:textId="108AAFED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E83779" w:rsidRPr="00E83779">
          <w:rPr>
            <w:rStyle w:val="aff7"/>
            <w:rFonts w:ascii="標楷體" w:eastAsia="標楷體" w:hAnsi="標楷體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E83779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45C6E29" w14:textId="3A9C247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="00E83779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8FADE07" w14:textId="6809D0DA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 w:rsidR="00E83779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24A927" w14:textId="41F75216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教育處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4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87A2B9D" w14:textId="0F29F800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花蓮縣文化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E7F5FD" w14:textId="0D156B08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6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D4971F" w14:textId="672C0E54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7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8B63A2F" w14:textId="501F32DD" w:rsidR="007D4AD1" w:rsidRPr="00E83779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花蓮縣地方稅務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8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1E2E036" w14:textId="4A3C3B42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花蓮縣警察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7C047DE" w14:textId="2853C313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花蓮縣消防局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91D7BB" w14:textId="0A35963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花蓮縣衛生局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40DF0BB" w14:textId="4520C5DC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花蓮縣環境保護局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5D920EF" w14:textId="4E2022C6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5D132FC" w14:textId="7E73BD7D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十四、</w:t>
      </w:r>
      <w:hyperlink w:anchor="_Toc193983018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調整公教員工待遇準備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4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59DD64B" w14:textId="1A5FD5C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十五、</w:t>
      </w:r>
      <w:hyperlink w:anchor="_Toc193983019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12C9019" w14:textId="677FDAB1" w:rsidR="00440821" w:rsidRPr="00A03585" w:rsidRDefault="003F6F4B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</w:p>
    <w:p w14:paraId="5B69396A" w14:textId="75571CC8" w:rsidR="002240F4" w:rsidRPr="00A03585" w:rsidRDefault="002240F4" w:rsidP="0098575B">
      <w:pPr>
        <w:widowControl/>
        <w:rPr>
          <w:b/>
          <w:bCs/>
          <w:sz w:val="32"/>
        </w:rPr>
      </w:pPr>
    </w:p>
    <w:sectPr w:rsidR="002240F4" w:rsidRPr="00A03585" w:rsidSect="00663FF6">
      <w:footerReference w:type="first" r:id="rId12"/>
      <w:pgSz w:w="23811" w:h="16838" w:orient="landscape" w:code="8"/>
      <w:pgMar w:top="567" w:right="1418" w:bottom="851" w:left="1418" w:header="5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2330D" w14:textId="77777777" w:rsidR="00663FF6" w:rsidRDefault="00663FF6">
      <w:r>
        <w:separator/>
      </w:r>
    </w:p>
  </w:endnote>
  <w:endnote w:type="continuationSeparator" w:id="0">
    <w:p w14:paraId="49537427" w14:textId="77777777" w:rsidR="00663FF6" w:rsidRDefault="0066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6BAB" w14:textId="4DDE9860" w:rsidR="00663FF6" w:rsidRDefault="00663FF6" w:rsidP="00663FF6">
    <w:pPr>
      <w:pStyle w:val="a5"/>
      <w:jc w:val="center"/>
    </w:pPr>
    <w:r>
      <w:rPr>
        <w:rFonts w:ascii="標楷體" w:eastAsia="標楷體" w:hAnsi="標楷體" w:hint="eastAsia"/>
      </w:rPr>
      <w:t>目錄-</w:t>
    </w:r>
    <w:r>
      <w:rPr>
        <w:rFonts w:ascii="標楷體" w:eastAsia="標楷體" w:hAnsi="標楷體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B49A" w14:textId="4F36A0AC" w:rsidR="00663FF6" w:rsidRPr="00663FF6" w:rsidRDefault="00663FF6" w:rsidP="00663FF6">
    <w:pPr>
      <w:pStyle w:val="a5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13BA" w14:textId="63D21C1A" w:rsidR="00663FF6" w:rsidRPr="00663FF6" w:rsidRDefault="00663FF6" w:rsidP="00663FF6">
    <w:pPr>
      <w:pStyle w:val="a5"/>
      <w:jc w:val="center"/>
      <w:rPr>
        <w:rFonts w:ascii="標楷體" w:eastAsia="標楷體" w:hAnsi="標楷體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0308" w14:textId="7A53CC70" w:rsidR="00663FF6" w:rsidRPr="00663FF6" w:rsidRDefault="00663FF6" w:rsidP="00663FF6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目錄-</w:t>
    </w:r>
    <w:r>
      <w:rPr>
        <w:rFonts w:ascii="標楷體" w:eastAsia="標楷體" w:hAnsi="標楷體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A21C" w14:textId="77777777" w:rsidR="00663FF6" w:rsidRDefault="00663FF6">
      <w:r>
        <w:separator/>
      </w:r>
    </w:p>
  </w:footnote>
  <w:footnote w:type="continuationSeparator" w:id="0">
    <w:p w14:paraId="3647C689" w14:textId="77777777" w:rsidR="00663FF6" w:rsidRDefault="00663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663FF6" w:rsidRPr="004249E5" w:rsidRDefault="00663FF6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7EA"/>
    <w:rsid w:val="00026F07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2140B6"/>
    <w:rsid w:val="00220942"/>
    <w:rsid w:val="002240F4"/>
    <w:rsid w:val="00226416"/>
    <w:rsid w:val="00231FCB"/>
    <w:rsid w:val="00250F8C"/>
    <w:rsid w:val="00275C71"/>
    <w:rsid w:val="002B113E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D3D8D"/>
    <w:rsid w:val="003D5F05"/>
    <w:rsid w:val="003E3299"/>
    <w:rsid w:val="003F01FF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A41A7"/>
    <w:rsid w:val="005C49F2"/>
    <w:rsid w:val="005D3491"/>
    <w:rsid w:val="005F2154"/>
    <w:rsid w:val="00626E32"/>
    <w:rsid w:val="00633CA1"/>
    <w:rsid w:val="00635000"/>
    <w:rsid w:val="00653DBF"/>
    <w:rsid w:val="00662042"/>
    <w:rsid w:val="00663FF6"/>
    <w:rsid w:val="00683920"/>
    <w:rsid w:val="006915A7"/>
    <w:rsid w:val="006917A0"/>
    <w:rsid w:val="006B29F1"/>
    <w:rsid w:val="006F61BA"/>
    <w:rsid w:val="007219FA"/>
    <w:rsid w:val="00721C67"/>
    <w:rsid w:val="0072766E"/>
    <w:rsid w:val="00730731"/>
    <w:rsid w:val="0073253F"/>
    <w:rsid w:val="00737E4A"/>
    <w:rsid w:val="00741630"/>
    <w:rsid w:val="00760E85"/>
    <w:rsid w:val="00794371"/>
    <w:rsid w:val="007A0A8C"/>
    <w:rsid w:val="007D4AD1"/>
    <w:rsid w:val="007F5A17"/>
    <w:rsid w:val="008205FD"/>
    <w:rsid w:val="008276C4"/>
    <w:rsid w:val="008427C6"/>
    <w:rsid w:val="008A4744"/>
    <w:rsid w:val="008A72C0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733CE"/>
    <w:rsid w:val="00A8013A"/>
    <w:rsid w:val="00AA1C0A"/>
    <w:rsid w:val="00AC309C"/>
    <w:rsid w:val="00AE45F2"/>
    <w:rsid w:val="00AE487A"/>
    <w:rsid w:val="00AF0673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43DCC"/>
    <w:rsid w:val="00C45343"/>
    <w:rsid w:val="00C46245"/>
    <w:rsid w:val="00C61413"/>
    <w:rsid w:val="00C74020"/>
    <w:rsid w:val="00C91CF3"/>
    <w:rsid w:val="00CA792C"/>
    <w:rsid w:val="00CF5BB4"/>
    <w:rsid w:val="00D11F2C"/>
    <w:rsid w:val="00D2228F"/>
    <w:rsid w:val="00D23789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3779"/>
    <w:rsid w:val="00E85117"/>
    <w:rsid w:val="00E902B4"/>
    <w:rsid w:val="00EA1DEE"/>
    <w:rsid w:val="00EA2FE8"/>
    <w:rsid w:val="00EA600E"/>
    <w:rsid w:val="00EA7EC2"/>
    <w:rsid w:val="00EC33AA"/>
    <w:rsid w:val="00ED1FA7"/>
    <w:rsid w:val="00F3443D"/>
    <w:rsid w:val="00F43561"/>
    <w:rsid w:val="00F56EFC"/>
    <w:rsid w:val="00F71BB6"/>
    <w:rsid w:val="00F74F79"/>
    <w:rsid w:val="00F82F87"/>
    <w:rsid w:val="00F90D85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F90D85"/>
    <w:pPr>
      <w:tabs>
        <w:tab w:val="right" w:leader="dot" w:pos="20691"/>
      </w:tabs>
      <w:spacing w:line="52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3C85C-63B9-4F7E-A04E-7C58B961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</Template>
  <TotalTime>46</TotalTime>
  <Pages>4</Pages>
  <Words>746</Words>
  <Characters>1576</Characters>
  <Application>Microsoft Office Word</Application>
  <DocSecurity>0</DocSecurity>
  <Lines>13</Lines>
  <Paragraphs>4</Paragraphs>
  <ScaleCrop>false</ScaleCrop>
  <Company>N.A.O.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張簡稜剛</cp:lastModifiedBy>
  <cp:revision>9</cp:revision>
  <cp:lastPrinted>2025-04-11T08:51:00Z</cp:lastPrinted>
  <dcterms:created xsi:type="dcterms:W3CDTF">2025-04-23T08:37:00Z</dcterms:created>
  <dcterms:modified xsi:type="dcterms:W3CDTF">2026-06-29T01:33:00Z</dcterms:modified>
</cp:coreProperties>
</file>