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"/>
        <w:gridCol w:w="16"/>
        <w:gridCol w:w="327"/>
        <w:gridCol w:w="14"/>
        <w:gridCol w:w="258"/>
        <w:gridCol w:w="46"/>
        <w:gridCol w:w="89"/>
        <w:gridCol w:w="26"/>
        <w:gridCol w:w="952"/>
        <w:gridCol w:w="79"/>
        <w:gridCol w:w="1028"/>
        <w:gridCol w:w="70"/>
        <w:gridCol w:w="53"/>
        <w:gridCol w:w="115"/>
        <w:gridCol w:w="899"/>
        <w:gridCol w:w="178"/>
        <w:gridCol w:w="936"/>
        <w:gridCol w:w="217"/>
        <w:gridCol w:w="892"/>
        <w:gridCol w:w="150"/>
        <w:gridCol w:w="110"/>
        <w:gridCol w:w="569"/>
        <w:gridCol w:w="368"/>
        <w:gridCol w:w="430"/>
        <w:gridCol w:w="63"/>
        <w:gridCol w:w="352"/>
        <w:gridCol w:w="158"/>
        <w:gridCol w:w="1043"/>
      </w:tblGrid>
      <w:tr w:rsidR="008C3718" w14:paraId="20CAC7B8" w14:textId="77777777" w:rsidTr="003750EB">
        <w:trPr>
          <w:cantSplit/>
          <w:trHeight w:hRule="exact" w:val="520"/>
        </w:trPr>
        <w:tc>
          <w:tcPr>
            <w:tcW w:w="5000" w:type="pct"/>
            <w:gridSpan w:val="28"/>
            <w:vAlign w:val="center"/>
          </w:tcPr>
          <w:p w14:paraId="2EF24EEE" w14:textId="77777777" w:rsidR="008C3718" w:rsidRPr="00945C59" w:rsidRDefault="008C3718" w:rsidP="003750EB">
            <w:pPr>
              <w:spacing w:line="520" w:lineRule="exact"/>
              <w:rPr>
                <w:b/>
                <w:spacing w:val="0"/>
                <w:sz w:val="40"/>
                <w:szCs w:val="40"/>
              </w:rPr>
            </w:pPr>
            <w:r w:rsidRPr="00945C59">
              <w:rPr>
                <w:rFonts w:hint="eastAsia"/>
                <w:b/>
                <w:spacing w:val="0"/>
                <w:sz w:val="40"/>
                <w:szCs w:val="40"/>
              </w:rPr>
              <w:t>丁、決算修</w:t>
            </w:r>
          </w:p>
        </w:tc>
      </w:tr>
      <w:tr w:rsidR="008C3718" w14:paraId="64813772" w14:textId="77777777" w:rsidTr="003750EB">
        <w:trPr>
          <w:cantSplit/>
          <w:trHeight w:hRule="exact" w:val="567"/>
        </w:trPr>
        <w:tc>
          <w:tcPr>
            <w:tcW w:w="5000" w:type="pct"/>
            <w:gridSpan w:val="28"/>
            <w:vAlign w:val="center"/>
          </w:tcPr>
          <w:p w14:paraId="1E5CADB8" w14:textId="77777777" w:rsidR="008C3718" w:rsidRPr="008B3DDC" w:rsidRDefault="008C3718" w:rsidP="003750EB">
            <w:pPr>
              <w:spacing w:line="500" w:lineRule="exact"/>
              <w:rPr>
                <w:b/>
                <w:spacing w:val="0"/>
                <w:sz w:val="36"/>
                <w:szCs w:val="36"/>
                <w:u w:val="single"/>
              </w:rPr>
            </w:pPr>
            <w:r w:rsidRPr="008B3DDC">
              <w:rPr>
                <w:b/>
                <w:spacing w:val="0"/>
                <w:sz w:val="36"/>
                <w:szCs w:val="36"/>
                <w:u w:val="single"/>
              </w:rPr>
              <w:br w:type="page"/>
            </w:r>
            <w:r w:rsidRPr="008B3DDC">
              <w:rPr>
                <w:b/>
                <w:spacing w:val="0"/>
                <w:sz w:val="36"/>
                <w:szCs w:val="36"/>
                <w:u w:val="single"/>
              </w:rPr>
              <w:br w:type="page"/>
            </w:r>
            <w:r w:rsidRPr="008B3DD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壹</w:t>
            </w:r>
            <w:r w:rsidRPr="008B3DDC">
              <w:rPr>
                <w:b/>
                <w:spacing w:val="0"/>
                <w:sz w:val="36"/>
                <w:szCs w:val="36"/>
                <w:u w:val="single"/>
              </w:rPr>
              <w:t>、</w:t>
            </w:r>
            <w:r w:rsidRPr="008B3DD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8B3DD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</w:t>
            </w:r>
            <w:r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4</w:t>
            </w:r>
            <w:proofErr w:type="gramEnd"/>
            <w:r w:rsidRPr="008B3DD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年度金門縣</w:t>
            </w:r>
          </w:p>
        </w:tc>
      </w:tr>
      <w:tr w:rsidR="008C3718" w14:paraId="7BBDC97D" w14:textId="77777777" w:rsidTr="003750EB">
        <w:trPr>
          <w:cantSplit/>
          <w:trHeight w:val="300"/>
        </w:trPr>
        <w:tc>
          <w:tcPr>
            <w:tcW w:w="254" w:type="pct"/>
            <w:gridSpan w:val="2"/>
            <w:tcBorders>
              <w:bottom w:val="nil"/>
              <w:right w:val="nil"/>
            </w:tcBorders>
            <w:vAlign w:val="bottom"/>
          </w:tcPr>
          <w:p w14:paraId="4C38F4D1" w14:textId="77777777" w:rsidR="008C3718" w:rsidRPr="000660C0" w:rsidRDefault="008C3718" w:rsidP="003750EB">
            <w:pPr>
              <w:spacing w:line="200" w:lineRule="exact"/>
              <w:jc w:val="distribute"/>
              <w:rPr>
                <w:color w:val="000000"/>
                <w:spacing w:val="0"/>
                <w:sz w:val="20"/>
              </w:rPr>
            </w:pPr>
            <w:r w:rsidRPr="000660C0">
              <w:rPr>
                <w:rFonts w:hint="eastAsia"/>
                <w:color w:val="000000"/>
                <w:spacing w:val="0"/>
                <w:sz w:val="20"/>
              </w:rPr>
              <w:t>經常</w:t>
            </w:r>
          </w:p>
        </w:tc>
        <w:tc>
          <w:tcPr>
            <w:tcW w:w="4746" w:type="pct"/>
            <w:gridSpan w:val="26"/>
            <w:vMerge w:val="restart"/>
            <w:tcBorders>
              <w:left w:val="nil"/>
            </w:tcBorders>
            <w:vAlign w:val="center"/>
          </w:tcPr>
          <w:p w14:paraId="4014DF0D" w14:textId="77777777" w:rsidR="008C3718" w:rsidRPr="000660C0" w:rsidRDefault="008C3718" w:rsidP="003750EB">
            <w:pPr>
              <w:spacing w:line="200" w:lineRule="exact"/>
              <w:jc w:val="left"/>
              <w:rPr>
                <w:color w:val="000000"/>
                <w:spacing w:val="0"/>
                <w:sz w:val="20"/>
              </w:rPr>
            </w:pPr>
            <w:r w:rsidRPr="000660C0">
              <w:rPr>
                <w:rFonts w:hint="eastAsia"/>
                <w:color w:val="000000"/>
                <w:spacing w:val="0"/>
                <w:sz w:val="20"/>
              </w:rPr>
              <w:t>門</w:t>
            </w:r>
            <w:proofErr w:type="gramStart"/>
            <w:r w:rsidRPr="000660C0">
              <w:rPr>
                <w:rFonts w:hint="eastAsia"/>
                <w:color w:val="000000"/>
                <w:spacing w:val="0"/>
                <w:sz w:val="20"/>
              </w:rPr>
              <w:t>併</w:t>
            </w:r>
            <w:proofErr w:type="gramEnd"/>
            <w:r w:rsidRPr="000660C0">
              <w:rPr>
                <w:rFonts w:hint="eastAsia"/>
                <w:color w:val="000000"/>
                <w:spacing w:val="0"/>
                <w:sz w:val="20"/>
              </w:rPr>
              <w:t>計</w:t>
            </w:r>
          </w:p>
        </w:tc>
      </w:tr>
      <w:tr w:rsidR="008C3718" w14:paraId="539848DC" w14:textId="77777777" w:rsidTr="003750EB">
        <w:trPr>
          <w:cantSplit/>
          <w:trHeight w:val="232"/>
        </w:trPr>
        <w:tc>
          <w:tcPr>
            <w:tcW w:w="254" w:type="pct"/>
            <w:gridSpan w:val="2"/>
            <w:tcBorders>
              <w:top w:val="nil"/>
              <w:right w:val="nil"/>
            </w:tcBorders>
          </w:tcPr>
          <w:p w14:paraId="3AE7C376" w14:textId="77777777" w:rsidR="008C3718" w:rsidRPr="000660C0" w:rsidRDefault="008C3718" w:rsidP="003750EB">
            <w:pPr>
              <w:spacing w:line="200" w:lineRule="exact"/>
              <w:jc w:val="distribute"/>
              <w:rPr>
                <w:color w:val="000000"/>
                <w:spacing w:val="0"/>
                <w:sz w:val="20"/>
              </w:rPr>
            </w:pPr>
            <w:r w:rsidRPr="000660C0">
              <w:rPr>
                <w:rFonts w:hint="eastAsia"/>
                <w:color w:val="000000"/>
                <w:spacing w:val="0"/>
                <w:sz w:val="20"/>
              </w:rPr>
              <w:t>資本</w:t>
            </w:r>
          </w:p>
        </w:tc>
        <w:tc>
          <w:tcPr>
            <w:tcW w:w="4746" w:type="pct"/>
            <w:gridSpan w:val="26"/>
            <w:vMerge/>
            <w:tcBorders>
              <w:left w:val="nil"/>
            </w:tcBorders>
          </w:tcPr>
          <w:p w14:paraId="684253DE" w14:textId="77777777" w:rsidR="008C3718" w:rsidRDefault="008C3718" w:rsidP="003750EB">
            <w:pPr>
              <w:ind w:right="-2"/>
              <w:jc w:val="both"/>
              <w:rPr>
                <w:color w:val="000000"/>
                <w:sz w:val="20"/>
              </w:rPr>
            </w:pPr>
          </w:p>
        </w:tc>
      </w:tr>
      <w:tr w:rsidR="008C3718" w14:paraId="7400305A" w14:textId="77777777" w:rsidTr="00A610CC">
        <w:trPr>
          <w:cantSplit/>
          <w:trHeight w:hRule="exact" w:val="360"/>
        </w:trPr>
        <w:tc>
          <w:tcPr>
            <w:tcW w:w="1720" w:type="pct"/>
            <w:gridSpan w:val="1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F844" w14:textId="77777777" w:rsidR="008C3718" w:rsidRPr="008B3DDC" w:rsidRDefault="008C3718" w:rsidP="003750EB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科目</w:t>
            </w:r>
          </w:p>
        </w:tc>
        <w:tc>
          <w:tcPr>
            <w:tcW w:w="1718" w:type="pct"/>
            <w:gridSpan w:val="8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4021A" w14:textId="77777777" w:rsidR="008C3718" w:rsidRPr="008B3DDC" w:rsidRDefault="008C3718" w:rsidP="003750EB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修正內容</w:t>
            </w:r>
          </w:p>
        </w:tc>
        <w:tc>
          <w:tcPr>
            <w:tcW w:w="1561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1582B" w14:textId="77777777" w:rsidR="008C3718" w:rsidRPr="008B3DDC" w:rsidRDefault="008C3718" w:rsidP="003750EB">
            <w:pPr>
              <w:jc w:val="left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8C3718" w14:paraId="7D7FBED4" w14:textId="77777777" w:rsidTr="00A610CC">
        <w:trPr>
          <w:cantSplit/>
          <w:trHeight w:hRule="exact" w:val="340"/>
        </w:trPr>
        <w:tc>
          <w:tcPr>
            <w:tcW w:w="1720" w:type="pct"/>
            <w:gridSpan w:val="1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64BD884" w14:textId="77777777" w:rsidR="008C3718" w:rsidRDefault="008C3718" w:rsidP="003750EB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  <w:tc>
          <w:tcPr>
            <w:tcW w:w="1718" w:type="pct"/>
            <w:gridSpan w:val="8"/>
            <w:vMerge/>
            <w:tcBorders>
              <w:top w:val="nil"/>
              <w:bottom w:val="nil"/>
            </w:tcBorders>
            <w:vAlign w:val="center"/>
          </w:tcPr>
          <w:p w14:paraId="66BE287A" w14:textId="77777777" w:rsidR="008C3718" w:rsidRDefault="008C3718" w:rsidP="003750EB">
            <w:pPr>
              <w:ind w:right="414"/>
              <w:rPr>
                <w:color w:val="000000"/>
                <w:sz w:val="20"/>
              </w:rPr>
            </w:pPr>
          </w:p>
        </w:tc>
        <w:tc>
          <w:tcPr>
            <w:tcW w:w="1561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B912" w14:textId="77777777" w:rsidR="008C3718" w:rsidRPr="008B3DDC" w:rsidRDefault="008C3718" w:rsidP="003750EB">
            <w:pPr>
              <w:ind w:right="19"/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實現數</w:t>
            </w:r>
          </w:p>
        </w:tc>
      </w:tr>
      <w:tr w:rsidR="008C3718" w14:paraId="63EFB54D" w14:textId="77777777" w:rsidTr="00A610CC">
        <w:trPr>
          <w:cantSplit/>
          <w:trHeight w:hRule="exact" w:val="340"/>
        </w:trPr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BC4F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CEEC1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21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0239A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10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9B59" w14:textId="77777777" w:rsidR="008C3718" w:rsidRPr="008B3DDC" w:rsidRDefault="008C3718" w:rsidP="003750EB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718" w:type="pct"/>
            <w:gridSpan w:val="8"/>
            <w:vMerge/>
            <w:tcBorders>
              <w:bottom w:val="single" w:sz="4" w:space="0" w:color="auto"/>
            </w:tcBorders>
            <w:vAlign w:val="center"/>
          </w:tcPr>
          <w:p w14:paraId="51FE54FC" w14:textId="77777777" w:rsidR="008C3718" w:rsidRDefault="008C3718" w:rsidP="003750EB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250F3578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783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01FA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減</w:t>
            </w:r>
          </w:p>
        </w:tc>
      </w:tr>
      <w:tr w:rsidR="008C3718" w:rsidRPr="009849CA" w14:paraId="567865FE" w14:textId="77777777" w:rsidTr="00A610CC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19"/>
        </w:trPr>
        <w:tc>
          <w:tcPr>
            <w:tcW w:w="25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0B30DF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DC6B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A9CA8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0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8C42E" w14:textId="77777777" w:rsidR="008C3718" w:rsidRPr="00945C59" w:rsidRDefault="008C3718" w:rsidP="003750E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17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AE8D0" w14:textId="77777777" w:rsidR="008C3718" w:rsidRPr="00945C59" w:rsidRDefault="008C3718" w:rsidP="003750E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77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22DB6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050CB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8C3718" w:rsidRPr="009849CA" w14:paraId="212C1DA2" w14:textId="77777777" w:rsidTr="00A610CC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545"/>
        </w:trPr>
        <w:tc>
          <w:tcPr>
            <w:tcW w:w="25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DB0D7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6</w:t>
            </w:r>
          </w:p>
        </w:tc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613B4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EB3EF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0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9C5F8" w14:textId="77777777" w:rsidR="008C3718" w:rsidRPr="00945C59" w:rsidRDefault="008C3718" w:rsidP="003750E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17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C9587" w14:textId="77777777" w:rsidR="008C3718" w:rsidRPr="00945C59" w:rsidRDefault="008C3718" w:rsidP="003750E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77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16577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E3ECC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8C3718" w14:paraId="7E71FC65" w14:textId="77777777" w:rsidTr="00A610CC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712"/>
        </w:trPr>
        <w:tc>
          <w:tcPr>
            <w:tcW w:w="25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799DB4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3D1AA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1</w:t>
            </w:r>
          </w:p>
        </w:tc>
        <w:tc>
          <w:tcPr>
            <w:tcW w:w="2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F4756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0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0B39E" w14:textId="77777777" w:rsidR="008C3718" w:rsidRPr="00945C59" w:rsidRDefault="008C3718" w:rsidP="003750E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金門縣政府</w:t>
            </w:r>
          </w:p>
        </w:tc>
        <w:tc>
          <w:tcPr>
            <w:tcW w:w="17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77429" w14:textId="77777777" w:rsidR="008C3718" w:rsidRPr="00945C59" w:rsidRDefault="008C3718" w:rsidP="003750E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77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038D7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168E5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C3718" w14:paraId="3762943F" w14:textId="77777777" w:rsidTr="00A610CC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42"/>
        </w:trPr>
        <w:tc>
          <w:tcPr>
            <w:tcW w:w="25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C9B69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2FA91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3440D" w14:textId="77777777" w:rsidR="008C3718" w:rsidRPr="00E75D22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1</w:t>
            </w:r>
          </w:p>
        </w:tc>
        <w:tc>
          <w:tcPr>
            <w:tcW w:w="10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6631E" w14:textId="77777777" w:rsidR="008C3718" w:rsidRPr="00945C59" w:rsidRDefault="008C3718" w:rsidP="003750E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17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538D0" w14:textId="77777777" w:rsidR="008C3718" w:rsidRPr="00945C59" w:rsidRDefault="008C3718" w:rsidP="003750EB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增列中央已核定尚未撥款之金寧鄉社會褔利館新建工程、交通控制系統擴充建置計畫及金沙國小停車場等補助收入。</w:t>
            </w:r>
          </w:p>
        </w:tc>
        <w:tc>
          <w:tcPr>
            <w:tcW w:w="77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13EE7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71EBA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C3718" w14:paraId="74A494E5" w14:textId="77777777" w:rsidTr="00A610CC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633"/>
        </w:trPr>
        <w:tc>
          <w:tcPr>
            <w:tcW w:w="254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5BDE0416" w14:textId="77777777" w:rsidR="008C3718" w:rsidRPr="00B37B6D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74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6F4F999B" w14:textId="77777777" w:rsidR="008C3718" w:rsidRPr="00B37B6D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5" w:type="pct"/>
            <w:gridSpan w:val="4"/>
            <w:tcBorders>
              <w:top w:val="nil"/>
            </w:tcBorders>
            <w:shd w:val="clear" w:color="auto" w:fill="auto"/>
            <w:vAlign w:val="center"/>
          </w:tcPr>
          <w:p w14:paraId="5BC4B270" w14:textId="77777777" w:rsidR="008C3718" w:rsidRPr="00B37B6D" w:rsidRDefault="008C3718" w:rsidP="003750E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077" w:type="pct"/>
            <w:gridSpan w:val="4"/>
            <w:tcBorders>
              <w:top w:val="nil"/>
            </w:tcBorders>
            <w:shd w:val="clear" w:color="auto" w:fill="auto"/>
            <w:vAlign w:val="center"/>
          </w:tcPr>
          <w:p w14:paraId="23FE5884" w14:textId="26268D0C" w:rsidR="008C3718" w:rsidRPr="008C3718" w:rsidRDefault="008C3718" w:rsidP="008C3718">
            <w:pPr>
              <w:ind w:right="640"/>
              <w:jc w:val="both"/>
              <w:rPr>
                <w:rFonts w:hAnsi="標楷體"/>
                <w:sz w:val="20"/>
              </w:rPr>
            </w:pPr>
          </w:p>
        </w:tc>
        <w:tc>
          <w:tcPr>
            <w:tcW w:w="1718" w:type="pct"/>
            <w:gridSpan w:val="8"/>
            <w:tcBorders>
              <w:top w:val="nil"/>
            </w:tcBorders>
            <w:shd w:val="clear" w:color="auto" w:fill="auto"/>
            <w:vAlign w:val="center"/>
          </w:tcPr>
          <w:p w14:paraId="6F969405" w14:textId="77777777" w:rsidR="008C3718" w:rsidRPr="00945C59" w:rsidRDefault="008C3718" w:rsidP="003750EB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778" w:type="pct"/>
            <w:gridSpan w:val="5"/>
            <w:tcBorders>
              <w:top w:val="nil"/>
            </w:tcBorders>
            <w:shd w:val="clear" w:color="auto" w:fill="auto"/>
            <w:vAlign w:val="center"/>
          </w:tcPr>
          <w:p w14:paraId="7EB97C5F" w14:textId="77777777" w:rsidR="008C3718" w:rsidRPr="00186C8A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83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2CE552C2" w14:textId="77777777" w:rsidR="008C3718" w:rsidRPr="00186C8A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8C3718" w14:paraId="1E5D7852" w14:textId="77777777" w:rsidTr="003750EB">
        <w:trPr>
          <w:cantSplit/>
          <w:trHeight w:hRule="exact" w:val="522"/>
        </w:trPr>
        <w:tc>
          <w:tcPr>
            <w:tcW w:w="5000" w:type="pct"/>
            <w:gridSpan w:val="28"/>
            <w:vAlign w:val="center"/>
          </w:tcPr>
          <w:p w14:paraId="587BBF0F" w14:textId="77777777" w:rsidR="008C3718" w:rsidRPr="00945C59" w:rsidRDefault="008C3718" w:rsidP="003750EB">
            <w:pPr>
              <w:spacing w:line="520" w:lineRule="exact"/>
              <w:jc w:val="left"/>
              <w:rPr>
                <w:b/>
                <w:spacing w:val="0"/>
                <w:sz w:val="40"/>
                <w:szCs w:val="40"/>
              </w:rPr>
            </w:pPr>
            <w:r w:rsidRPr="00945C59">
              <w:rPr>
                <w:rFonts w:hint="eastAsia"/>
                <w:b/>
                <w:spacing w:val="0"/>
                <w:sz w:val="40"/>
                <w:szCs w:val="40"/>
              </w:rPr>
              <w:lastRenderedPageBreak/>
              <w:t>正數明細表</w:t>
            </w:r>
          </w:p>
        </w:tc>
      </w:tr>
      <w:tr w:rsidR="008C3718" w14:paraId="0A9FD8C6" w14:textId="77777777" w:rsidTr="003750EB">
        <w:trPr>
          <w:cantSplit/>
          <w:trHeight w:hRule="exact" w:val="567"/>
        </w:trPr>
        <w:tc>
          <w:tcPr>
            <w:tcW w:w="5000" w:type="pct"/>
            <w:gridSpan w:val="28"/>
            <w:vAlign w:val="center"/>
          </w:tcPr>
          <w:p w14:paraId="02DD9B6A" w14:textId="77777777" w:rsidR="008C3718" w:rsidRPr="00945C59" w:rsidRDefault="008C3718" w:rsidP="003750EB">
            <w:pPr>
              <w:spacing w:line="500" w:lineRule="exact"/>
              <w:jc w:val="left"/>
              <w:rPr>
                <w:spacing w:val="0"/>
                <w:sz w:val="36"/>
                <w:szCs w:val="36"/>
              </w:rPr>
            </w:pPr>
            <w:r w:rsidRPr="00945C59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總決算歲入決算</w:t>
            </w:r>
            <w:proofErr w:type="gramStart"/>
            <w:r w:rsidRPr="00945C59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945C59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8C3718" w14:paraId="469C0D8C" w14:textId="77777777" w:rsidTr="003750EB">
        <w:trPr>
          <w:cantSplit/>
          <w:trHeight w:val="582"/>
        </w:trPr>
        <w:tc>
          <w:tcPr>
            <w:tcW w:w="5000" w:type="pct"/>
            <w:gridSpan w:val="28"/>
            <w:vAlign w:val="bottom"/>
          </w:tcPr>
          <w:p w14:paraId="314BDE4D" w14:textId="77777777" w:rsidR="008C3718" w:rsidRDefault="008C3718" w:rsidP="003750EB">
            <w:pPr>
              <w:spacing w:line="240" w:lineRule="exact"/>
              <w:rPr>
                <w:color w:val="00000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單位</w:t>
            </w:r>
            <w:r>
              <w:rPr>
                <w:spacing w:val="0"/>
                <w:sz w:val="20"/>
              </w:rPr>
              <w:t>：</w:t>
            </w:r>
            <w:r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8C3718" w14:paraId="21D375C1" w14:textId="77777777" w:rsidTr="008C3718">
        <w:trPr>
          <w:cantSplit/>
          <w:trHeight w:hRule="exact" w:val="360"/>
        </w:trPr>
        <w:tc>
          <w:tcPr>
            <w:tcW w:w="3362" w:type="pct"/>
            <w:gridSpan w:val="19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09FCB" w14:textId="77777777" w:rsidR="008C3718" w:rsidRPr="008B3DDC" w:rsidRDefault="008C3718" w:rsidP="003750EB">
            <w:pPr>
              <w:ind w:left="1701"/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822" w:type="pct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F0E81" w14:textId="77777777" w:rsidR="008C3718" w:rsidRPr="008B3DDC" w:rsidRDefault="008C3718" w:rsidP="003750EB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應繳回縣庫數</w:t>
            </w:r>
          </w:p>
        </w:tc>
        <w:tc>
          <w:tcPr>
            <w:tcW w:w="816" w:type="pct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79C4A19" w14:textId="77777777" w:rsidR="008C3718" w:rsidRPr="008B3DDC" w:rsidRDefault="008C3718" w:rsidP="003750EB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8C3718" w14:paraId="0D5DFEB7" w14:textId="77777777" w:rsidTr="008C3718">
        <w:trPr>
          <w:cantSplit/>
          <w:trHeight w:hRule="exact" w:val="340"/>
        </w:trPr>
        <w:tc>
          <w:tcPr>
            <w:tcW w:w="1124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92A54" w14:textId="77777777" w:rsidR="008C3718" w:rsidRPr="008B3DDC" w:rsidRDefault="008C3718" w:rsidP="003750EB">
            <w:pPr>
              <w:jc w:val="distribute"/>
              <w:rPr>
                <w:spacing w:val="0"/>
                <w:sz w:val="20"/>
              </w:rPr>
            </w:pPr>
            <w:proofErr w:type="gramStart"/>
            <w:r w:rsidRPr="008B3DDC">
              <w:rPr>
                <w:rFonts w:hint="eastAsia"/>
                <w:spacing w:val="0"/>
                <w:sz w:val="20"/>
              </w:rPr>
              <w:t>應收數</w:t>
            </w:r>
            <w:proofErr w:type="gramEnd"/>
          </w:p>
        </w:tc>
        <w:tc>
          <w:tcPr>
            <w:tcW w:w="111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C1B8" w14:textId="77777777" w:rsidR="008C3718" w:rsidRPr="008B3DDC" w:rsidRDefault="008C3718" w:rsidP="003750EB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111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96438" w14:textId="77777777" w:rsidR="008C3718" w:rsidRPr="008B3DDC" w:rsidRDefault="008C3718" w:rsidP="003750EB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合計</w:t>
            </w:r>
          </w:p>
        </w:tc>
        <w:tc>
          <w:tcPr>
            <w:tcW w:w="822" w:type="pct"/>
            <w:gridSpan w:val="5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9690E8" w14:textId="77777777" w:rsidR="008C3718" w:rsidRDefault="008C3718" w:rsidP="003750EB">
            <w:pPr>
              <w:jc w:val="distribute"/>
              <w:rPr>
                <w:color w:val="000000"/>
                <w:sz w:val="20"/>
              </w:rPr>
            </w:pPr>
          </w:p>
        </w:tc>
        <w:tc>
          <w:tcPr>
            <w:tcW w:w="816" w:type="pct"/>
            <w:gridSpan w:val="4"/>
            <w:vMerge/>
            <w:tcBorders>
              <w:left w:val="single" w:sz="12" w:space="0" w:color="auto"/>
              <w:right w:val="nil"/>
            </w:tcBorders>
          </w:tcPr>
          <w:p w14:paraId="714208F1" w14:textId="77777777" w:rsidR="008C3718" w:rsidRDefault="008C3718" w:rsidP="003750EB">
            <w:pPr>
              <w:rPr>
                <w:color w:val="000000"/>
                <w:sz w:val="20"/>
              </w:rPr>
            </w:pPr>
          </w:p>
        </w:tc>
      </w:tr>
      <w:tr w:rsidR="008C3718" w14:paraId="7F248D05" w14:textId="77777777" w:rsidTr="008C3718">
        <w:trPr>
          <w:cantSplit/>
          <w:trHeight w:hRule="exact" w:val="340"/>
        </w:trPr>
        <w:tc>
          <w:tcPr>
            <w:tcW w:w="559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6A015B04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65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10D8C8E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  <w:vAlign w:val="center"/>
          </w:tcPr>
          <w:p w14:paraId="0FD61734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59" w:type="pct"/>
            <w:gridSpan w:val="4"/>
            <w:tcBorders>
              <w:bottom w:val="single" w:sz="4" w:space="0" w:color="auto"/>
            </w:tcBorders>
            <w:vAlign w:val="center"/>
          </w:tcPr>
          <w:p w14:paraId="2344E3C9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  <w:vAlign w:val="center"/>
          </w:tcPr>
          <w:p w14:paraId="24E34AD9" w14:textId="77777777" w:rsidR="008C3718" w:rsidRPr="008B3DDC" w:rsidRDefault="008C3718" w:rsidP="003750E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60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EBB1C7B" w14:textId="77777777" w:rsidR="008C3718" w:rsidRPr="008B3DDC" w:rsidRDefault="008C3718" w:rsidP="003750EB">
            <w:pPr>
              <w:jc w:val="center"/>
              <w:rPr>
                <w:color w:val="000000"/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822" w:type="pct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0769F" w14:textId="77777777" w:rsidR="008C3718" w:rsidRDefault="008C3718" w:rsidP="003750EB">
            <w:pPr>
              <w:jc w:val="distribute"/>
              <w:rPr>
                <w:color w:val="000000"/>
                <w:sz w:val="20"/>
              </w:rPr>
            </w:pPr>
          </w:p>
        </w:tc>
        <w:tc>
          <w:tcPr>
            <w:tcW w:w="816" w:type="pct"/>
            <w:gridSpan w:val="4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631386BB" w14:textId="77777777" w:rsidR="008C3718" w:rsidRDefault="008C3718" w:rsidP="003750EB">
            <w:pPr>
              <w:jc w:val="distribute"/>
              <w:rPr>
                <w:color w:val="000000"/>
                <w:sz w:val="20"/>
              </w:rPr>
            </w:pPr>
          </w:p>
        </w:tc>
      </w:tr>
      <w:tr w:rsidR="008C3718" w:rsidRPr="007849ED" w14:paraId="235DA76B" w14:textId="77777777" w:rsidTr="008C3718">
        <w:trPr>
          <w:cantSplit/>
          <w:trHeight w:val="1563"/>
        </w:trPr>
        <w:tc>
          <w:tcPr>
            <w:tcW w:w="55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42F7E5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11,950,022</w:t>
            </w:r>
          </w:p>
        </w:tc>
        <w:tc>
          <w:tcPr>
            <w:tcW w:w="56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CE86D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D8E70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E4DCF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BFFD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11,950,022</w:t>
            </w:r>
          </w:p>
        </w:tc>
        <w:tc>
          <w:tcPr>
            <w:tcW w:w="560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73112D1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22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0ABC7D3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11,950,022</w:t>
            </w:r>
          </w:p>
        </w:tc>
        <w:tc>
          <w:tcPr>
            <w:tcW w:w="816" w:type="pct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91DB2B6" w14:textId="77777777" w:rsidR="008C3718" w:rsidRPr="00186C8A" w:rsidRDefault="008C3718" w:rsidP="003750EB">
            <w:pPr>
              <w:jc w:val="both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8C3718" w:rsidRPr="007849ED" w14:paraId="45978258" w14:textId="77777777" w:rsidTr="008C3718">
        <w:trPr>
          <w:cantSplit/>
          <w:trHeight w:val="1559"/>
        </w:trPr>
        <w:tc>
          <w:tcPr>
            <w:tcW w:w="55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EC694B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11,950,022</w:t>
            </w:r>
          </w:p>
        </w:tc>
        <w:tc>
          <w:tcPr>
            <w:tcW w:w="56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04FA4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C27E9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3ED9B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F5CF4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11,950,022</w:t>
            </w:r>
          </w:p>
        </w:tc>
        <w:tc>
          <w:tcPr>
            <w:tcW w:w="560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FDCA0A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22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E3CD3D3" w14:textId="77777777" w:rsidR="008C3718" w:rsidRPr="00E75D22" w:rsidRDefault="008C3718" w:rsidP="003750E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11,950,022</w:t>
            </w:r>
          </w:p>
        </w:tc>
        <w:tc>
          <w:tcPr>
            <w:tcW w:w="816" w:type="pct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E971899" w14:textId="77777777" w:rsidR="008C3718" w:rsidRPr="00186C8A" w:rsidRDefault="008C3718" w:rsidP="003750EB">
            <w:pPr>
              <w:jc w:val="both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8C3718" w14:paraId="29DFD2F4" w14:textId="77777777" w:rsidTr="008C3718">
        <w:trPr>
          <w:cantSplit/>
          <w:trHeight w:val="1698"/>
        </w:trPr>
        <w:tc>
          <w:tcPr>
            <w:tcW w:w="55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703EDC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11,950,022</w:t>
            </w:r>
          </w:p>
        </w:tc>
        <w:tc>
          <w:tcPr>
            <w:tcW w:w="56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87668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3509F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89943" w14:textId="77777777" w:rsidR="008C3718" w:rsidRPr="00E75D22" w:rsidRDefault="008C3718" w:rsidP="003750EB">
            <w:pPr>
              <w:ind w:leftChars="100" w:left="140"/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C6D58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11,950,022</w:t>
            </w:r>
          </w:p>
        </w:tc>
        <w:tc>
          <w:tcPr>
            <w:tcW w:w="560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26B7FD2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22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1134D44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11,950,022</w:t>
            </w:r>
          </w:p>
        </w:tc>
        <w:tc>
          <w:tcPr>
            <w:tcW w:w="816" w:type="pct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C880977" w14:textId="77777777" w:rsidR="008C3718" w:rsidRPr="00186C8A" w:rsidRDefault="008C3718" w:rsidP="003750EB">
            <w:pPr>
              <w:jc w:val="both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8C3718" w14:paraId="42CAFEB4" w14:textId="77777777" w:rsidTr="008C3718">
        <w:trPr>
          <w:cantSplit/>
          <w:trHeight w:val="1670"/>
        </w:trPr>
        <w:tc>
          <w:tcPr>
            <w:tcW w:w="55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ACA160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11,950,022</w:t>
            </w:r>
          </w:p>
        </w:tc>
        <w:tc>
          <w:tcPr>
            <w:tcW w:w="56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7A556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E9654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9F64C" w14:textId="77777777" w:rsidR="008C3718" w:rsidRPr="00E75D22" w:rsidRDefault="008C3718" w:rsidP="003750EB">
            <w:pPr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9D1A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11,950,022</w:t>
            </w:r>
          </w:p>
        </w:tc>
        <w:tc>
          <w:tcPr>
            <w:tcW w:w="560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C89999A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22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D69AC3" w14:textId="77777777" w:rsidR="008C3718" w:rsidRPr="00E75D22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E75D2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11,950,022</w:t>
            </w:r>
          </w:p>
        </w:tc>
        <w:tc>
          <w:tcPr>
            <w:tcW w:w="816" w:type="pct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4FC014F" w14:textId="77777777" w:rsidR="008C3718" w:rsidRPr="00CB15E1" w:rsidRDefault="008C3718" w:rsidP="003750EB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  <w:r w:rsidRPr="00CB15E1">
              <w:rPr>
                <w:rFonts w:hAnsi="標楷體" w:hint="eastAsia"/>
                <w:spacing w:val="0"/>
                <w:sz w:val="20"/>
              </w:rPr>
              <w:t>屬應收性質，尚待下年度繼續處理。</w:t>
            </w:r>
          </w:p>
        </w:tc>
      </w:tr>
      <w:tr w:rsidR="008C3718" w14:paraId="025D44C1" w14:textId="77777777" w:rsidTr="00EA3151">
        <w:trPr>
          <w:cantSplit/>
          <w:trHeight w:val="4605"/>
        </w:trPr>
        <w:tc>
          <w:tcPr>
            <w:tcW w:w="559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9A126A" w14:textId="77777777" w:rsidR="008C3718" w:rsidRPr="00186C8A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65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C129E0" w14:textId="77777777" w:rsidR="008C3718" w:rsidRPr="00186C8A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704726" w14:textId="77777777" w:rsidR="008C3718" w:rsidRPr="00186C8A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59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665ACE" w14:textId="77777777" w:rsidR="008C3718" w:rsidRPr="00186C8A" w:rsidRDefault="008C3718" w:rsidP="003750EB">
            <w:pPr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5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B6527A" w14:textId="77777777" w:rsidR="008C3718" w:rsidRPr="00186C8A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6CA4B" w14:textId="77777777" w:rsidR="008C3718" w:rsidRPr="00186C8A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22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0B6D06" w14:textId="77777777" w:rsidR="008C3718" w:rsidRPr="00186C8A" w:rsidRDefault="008C3718" w:rsidP="003750EB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16" w:type="pct"/>
            <w:gridSpan w:val="4"/>
            <w:tcBorders>
              <w:top w:val="nil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62477D" w14:textId="77777777" w:rsidR="008C3718" w:rsidRPr="00186C8A" w:rsidRDefault="008C3718" w:rsidP="003750EB">
            <w:pPr>
              <w:jc w:val="both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8C3718" w14:paraId="24C1C6A0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000" w:type="pct"/>
            <w:gridSpan w:val="28"/>
            <w:tcBorders>
              <w:top w:val="none" w:sz="4" w:space="0" w:color="000000"/>
              <w:left w:val="none" w:sz="4" w:space="0" w:color="000000"/>
              <w:bottom w:val="nil"/>
              <w:right w:val="none" w:sz="4" w:space="0" w:color="000000"/>
            </w:tcBorders>
            <w:vAlign w:val="bottom"/>
          </w:tcPr>
          <w:p w14:paraId="534F5020" w14:textId="77777777" w:rsidR="008C3718" w:rsidRPr="003D7570" w:rsidRDefault="008C3718" w:rsidP="003750EB">
            <w:pPr>
              <w:spacing w:line="500" w:lineRule="exact"/>
              <w:rPr>
                <w:b/>
                <w:color w:val="000000"/>
                <w:spacing w:val="0"/>
                <w:sz w:val="36"/>
                <w:szCs w:val="36"/>
                <w:u w:val="single"/>
              </w:rPr>
            </w:pPr>
            <w:r>
              <w:lastRenderedPageBreak/>
              <w:br w:type="page" w:clear="all"/>
            </w:r>
            <w:r w:rsidRPr="003D7570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貳</w:t>
            </w:r>
            <w:r w:rsidRPr="003D7570"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、</w:t>
            </w:r>
            <w:r w:rsidRPr="003D7570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3D7570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114</w:t>
            </w:r>
            <w:proofErr w:type="gramEnd"/>
            <w:r w:rsidRPr="003D7570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年度金門縣</w:t>
            </w:r>
          </w:p>
        </w:tc>
      </w:tr>
      <w:tr w:rsidR="00A610CC" w14:paraId="218998F4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314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D2D25" w14:textId="65BADC55" w:rsidR="00A610CC" w:rsidRDefault="00A610CC" w:rsidP="00A610CC">
            <w:pPr>
              <w:spacing w:line="200" w:lineRule="exact"/>
              <w:jc w:val="center"/>
              <w:rPr>
                <w:sz w:val="20"/>
              </w:rPr>
            </w:pPr>
            <w:r w:rsidRPr="000660C0">
              <w:rPr>
                <w:rFonts w:hint="eastAsia"/>
                <w:color w:val="000000"/>
                <w:spacing w:val="0"/>
                <w:sz w:val="20"/>
              </w:rPr>
              <w:t>經常</w:t>
            </w:r>
          </w:p>
        </w:tc>
        <w:tc>
          <w:tcPr>
            <w:tcW w:w="4755" w:type="pct"/>
            <w:gridSpan w:val="2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3DB65A" w14:textId="40DDF558" w:rsidR="00A610CC" w:rsidRDefault="00A610CC" w:rsidP="008F6E17">
            <w:pPr>
              <w:spacing w:line="200" w:lineRule="exact"/>
              <w:jc w:val="left"/>
              <w:rPr>
                <w:sz w:val="20"/>
              </w:rPr>
            </w:pPr>
            <w:r w:rsidRPr="008F6E17">
              <w:rPr>
                <w:rFonts w:hint="eastAsia"/>
                <w:color w:val="000000"/>
                <w:spacing w:val="0"/>
                <w:sz w:val="20"/>
              </w:rPr>
              <w:t>門</w:t>
            </w:r>
            <w:proofErr w:type="gramStart"/>
            <w:r w:rsidRPr="008F6E17">
              <w:rPr>
                <w:rFonts w:hint="eastAsia"/>
                <w:color w:val="000000"/>
                <w:spacing w:val="0"/>
                <w:sz w:val="20"/>
              </w:rPr>
              <w:t>併</w:t>
            </w:r>
            <w:proofErr w:type="gramEnd"/>
            <w:r w:rsidRPr="008F6E17">
              <w:rPr>
                <w:rFonts w:hint="eastAsia"/>
                <w:color w:val="000000"/>
                <w:spacing w:val="0"/>
                <w:sz w:val="20"/>
              </w:rPr>
              <w:t>計</w:t>
            </w:r>
          </w:p>
        </w:tc>
      </w:tr>
      <w:tr w:rsidR="00A610CC" w14:paraId="281BAD30" w14:textId="77777777" w:rsidTr="003D75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70"/>
        </w:trPr>
        <w:tc>
          <w:tcPr>
            <w:tcW w:w="245" w:type="pct"/>
            <w:tcBorders>
              <w:top w:val="nil"/>
              <w:left w:val="nil"/>
              <w:right w:val="nil"/>
            </w:tcBorders>
            <w:vAlign w:val="center"/>
          </w:tcPr>
          <w:p w14:paraId="521A5B44" w14:textId="4CA39D8B" w:rsidR="00A610CC" w:rsidRDefault="00A610CC" w:rsidP="00A610CC">
            <w:pPr>
              <w:spacing w:line="200" w:lineRule="exact"/>
              <w:jc w:val="center"/>
              <w:rPr>
                <w:sz w:val="20"/>
              </w:rPr>
            </w:pPr>
            <w:r w:rsidRPr="000660C0">
              <w:rPr>
                <w:rFonts w:hint="eastAsia"/>
                <w:color w:val="000000"/>
                <w:spacing w:val="0"/>
                <w:sz w:val="20"/>
              </w:rPr>
              <w:t>資本</w:t>
            </w:r>
          </w:p>
        </w:tc>
        <w:tc>
          <w:tcPr>
            <w:tcW w:w="4755" w:type="pct"/>
            <w:gridSpan w:val="27"/>
            <w:vMerge/>
            <w:tcBorders>
              <w:left w:val="nil"/>
              <w:right w:val="nil"/>
            </w:tcBorders>
          </w:tcPr>
          <w:p w14:paraId="16828457" w14:textId="518ABA4F" w:rsidR="00A610CC" w:rsidRDefault="00A610CC" w:rsidP="00A610CC">
            <w:pPr>
              <w:rPr>
                <w:sz w:val="20"/>
              </w:rPr>
            </w:pPr>
          </w:p>
        </w:tc>
      </w:tr>
      <w:tr w:rsidR="00A610CC" w14:paraId="5A91543C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340"/>
        </w:trPr>
        <w:tc>
          <w:tcPr>
            <w:tcW w:w="1803" w:type="pct"/>
            <w:gridSpan w:val="14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</w:tcBorders>
            <w:vAlign w:val="center"/>
          </w:tcPr>
          <w:p w14:paraId="7C137D5B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978" w:type="pct"/>
            <w:gridSpan w:val="8"/>
            <w:vMerge w:val="restart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12BCFD5A" w14:textId="77777777" w:rsidR="00A610CC" w:rsidRPr="003D7570" w:rsidRDefault="00A610CC" w:rsidP="00A610CC">
            <w:pPr>
              <w:ind w:rightChars="15" w:right="21"/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1219" w:type="pct"/>
            <w:gridSpan w:val="6"/>
            <w:tcBorders>
              <w:top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14:paraId="775031BF" w14:textId="77777777" w:rsidR="00A610CC" w:rsidRPr="003D7570" w:rsidRDefault="00A610CC" w:rsidP="003D7570">
            <w:pPr>
              <w:jc w:val="left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修</w:t>
            </w:r>
          </w:p>
        </w:tc>
      </w:tr>
      <w:tr w:rsidR="00A610CC" w14:paraId="3685EC75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340"/>
        </w:trPr>
        <w:tc>
          <w:tcPr>
            <w:tcW w:w="1803" w:type="pct"/>
            <w:gridSpan w:val="14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145978B6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gridSpan w:val="8"/>
            <w:vMerge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14:paraId="47789BB5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219" w:type="pct"/>
            <w:gridSpan w:val="6"/>
            <w:tcBorders>
              <w:top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78FA546E" w14:textId="77777777" w:rsidR="00A610CC" w:rsidRPr="003D7570" w:rsidRDefault="00A610CC" w:rsidP="00A610CC">
            <w:pPr>
              <w:ind w:rightChars="14" w:right="20"/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A610CC" w14:paraId="659E3A15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340"/>
        </w:trPr>
        <w:tc>
          <w:tcPr>
            <w:tcW w:w="245" w:type="pct"/>
            <w:tcBorders>
              <w:left w:val="none" w:sz="4" w:space="0" w:color="000000"/>
              <w:bottom w:val="single" w:sz="4" w:space="0" w:color="auto"/>
            </w:tcBorders>
            <w:vAlign w:val="center"/>
          </w:tcPr>
          <w:p w14:paraId="4ACD1EF1" w14:textId="77777777" w:rsidR="00A610CC" w:rsidRPr="003D7570" w:rsidRDefault="00A610CC" w:rsidP="00A610CC">
            <w:pPr>
              <w:jc w:val="center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175" w:type="pct"/>
            <w:gridSpan w:val="2"/>
            <w:tcBorders>
              <w:bottom w:val="single" w:sz="4" w:space="0" w:color="auto"/>
            </w:tcBorders>
            <w:vAlign w:val="center"/>
          </w:tcPr>
          <w:p w14:paraId="3A28E69B" w14:textId="77777777" w:rsidR="00A610CC" w:rsidRPr="003D7570" w:rsidRDefault="00A610CC" w:rsidP="00A610CC">
            <w:pPr>
              <w:jc w:val="center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9" w:type="pct"/>
            <w:gridSpan w:val="4"/>
            <w:tcBorders>
              <w:bottom w:val="single" w:sz="4" w:space="0" w:color="auto"/>
            </w:tcBorders>
            <w:vAlign w:val="center"/>
          </w:tcPr>
          <w:p w14:paraId="4E23A718" w14:textId="77777777" w:rsidR="00A610CC" w:rsidRPr="003D7570" w:rsidRDefault="00A610CC" w:rsidP="00A610CC">
            <w:pPr>
              <w:jc w:val="center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1174" w:type="pct"/>
            <w:gridSpan w:val="7"/>
            <w:tcBorders>
              <w:bottom w:val="single" w:sz="4" w:space="0" w:color="auto"/>
            </w:tcBorders>
            <w:vAlign w:val="center"/>
          </w:tcPr>
          <w:p w14:paraId="48CE14F1" w14:textId="77777777" w:rsidR="00A610CC" w:rsidRPr="003D7570" w:rsidRDefault="00A610CC" w:rsidP="00A610CC">
            <w:pPr>
              <w:ind w:rightChars="15" w:right="21"/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978" w:type="pct"/>
            <w:gridSpan w:val="8"/>
            <w:vMerge/>
            <w:tcBorders>
              <w:bottom w:val="single" w:sz="4" w:space="0" w:color="auto"/>
            </w:tcBorders>
            <w:vAlign w:val="center"/>
          </w:tcPr>
          <w:p w14:paraId="2506377F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3" w:type="pct"/>
            <w:gridSpan w:val="4"/>
            <w:tcBorders>
              <w:bottom w:val="single" w:sz="4" w:space="0" w:color="auto"/>
            </w:tcBorders>
            <w:vAlign w:val="center"/>
          </w:tcPr>
          <w:p w14:paraId="7A8BC3B9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606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E08013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A610CC" w14:paraId="3DD93C63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598"/>
        </w:trPr>
        <w:tc>
          <w:tcPr>
            <w:tcW w:w="245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2272807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3373357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67B95D2F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4D38B6FB" w14:textId="77777777" w:rsidR="00A610CC" w:rsidRDefault="00A610CC" w:rsidP="00A610CC">
            <w:pPr>
              <w:spacing w:line="240" w:lineRule="exact"/>
              <w:ind w:rightChars="15" w:right="21"/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spacing w:val="-10"/>
                <w:sz w:val="20"/>
              </w:rPr>
              <w:t>總計</w:t>
            </w:r>
          </w:p>
        </w:tc>
        <w:tc>
          <w:tcPr>
            <w:tcW w:w="1978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13D08C09" w14:textId="77777777" w:rsidR="00A610CC" w:rsidRDefault="00A610CC" w:rsidP="00A610CC">
            <w:pPr>
              <w:spacing w:line="240" w:lineRule="exact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613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298E85F" w14:textId="77777777" w:rsidR="00A610CC" w:rsidRDefault="00A610CC" w:rsidP="00A610CC">
            <w:pPr>
              <w:spacing w:line="240" w:lineRule="exact"/>
              <w:ind w:right="53"/>
              <w:rPr>
                <w:rFonts w:ascii="新細明體" w:eastAsia="新細明體" w:hAnsi="新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60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F1759B4" w14:textId="77777777" w:rsidR="00A610CC" w:rsidRPr="009E05A9" w:rsidRDefault="00A610CC" w:rsidP="00A610CC">
            <w:pPr>
              <w:spacing w:line="240" w:lineRule="exact"/>
              <w:ind w:right="53"/>
              <w:rPr>
                <w:rFonts w:ascii="新細明體" w:eastAsia="新細明體" w:hAnsi="新細明體"/>
                <w:b/>
                <w:color w:val="000000" w:themeColor="text1"/>
                <w:szCs w:val="18"/>
              </w:rPr>
            </w:pPr>
            <w:r w:rsidRPr="000853EB">
              <w:rPr>
                <w:rFonts w:ascii="新細明體" w:eastAsia="新細明體" w:hAnsi="新細明體" w:hint="eastAsia"/>
                <w:b/>
                <w:color w:val="000000" w:themeColor="text1"/>
                <w:szCs w:val="18"/>
              </w:rPr>
              <w:t>－</w:t>
            </w:r>
          </w:p>
        </w:tc>
      </w:tr>
      <w:tr w:rsidR="00A610CC" w14:paraId="48B510E3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EE6E51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  <w:r>
              <w:rPr>
                <w:rFonts w:ascii="細明體" w:eastAsia="細明體" w:hAnsi="細明體" w:hint="eastAsia"/>
                <w:b/>
                <w:spacing w:val="-10"/>
                <w:sz w:val="20"/>
              </w:rPr>
              <w:t>3</w:t>
            </w: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AF6C9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A634D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03221" w14:textId="77777777" w:rsidR="00A610CC" w:rsidRDefault="00A610CC" w:rsidP="00A610CC">
            <w:pPr>
              <w:spacing w:line="240" w:lineRule="exact"/>
              <w:ind w:rightChars="15" w:right="21"/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spacing w:val="-10"/>
                <w:sz w:val="20"/>
              </w:rPr>
              <w:t>民政處主管</w:t>
            </w: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FD574" w14:textId="77777777" w:rsidR="00A610CC" w:rsidRDefault="00A610CC" w:rsidP="00A610CC">
            <w:pPr>
              <w:spacing w:line="240" w:lineRule="exact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CCF8E" w14:textId="77777777" w:rsidR="00A610CC" w:rsidRDefault="00A610CC" w:rsidP="00A610CC">
            <w:pPr>
              <w:spacing w:line="240" w:lineRule="exact"/>
              <w:ind w:right="53"/>
              <w:rPr>
                <w:rFonts w:ascii="新細明體" w:eastAsia="新細明體" w:hAnsi="新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2363B5" w14:textId="77777777" w:rsidR="00A610CC" w:rsidRPr="009E05A9" w:rsidRDefault="00A610CC" w:rsidP="00A610CC">
            <w:pPr>
              <w:spacing w:line="240" w:lineRule="exact"/>
              <w:ind w:right="53"/>
              <w:rPr>
                <w:rFonts w:ascii="新細明體" w:eastAsia="新細明體" w:hAnsi="新細明體"/>
                <w:b/>
                <w:color w:val="000000" w:themeColor="text1"/>
                <w:szCs w:val="18"/>
              </w:rPr>
            </w:pPr>
            <w:r w:rsidRPr="000853EB">
              <w:rPr>
                <w:rFonts w:ascii="新細明體" w:eastAsia="新細明體" w:hAnsi="新細明體" w:hint="eastAsia"/>
                <w:b/>
                <w:color w:val="000000" w:themeColor="text1"/>
                <w:szCs w:val="18"/>
              </w:rPr>
              <w:t>－</w:t>
            </w:r>
          </w:p>
        </w:tc>
      </w:tr>
      <w:tr w:rsidR="00A610CC" w14:paraId="641536E1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55B126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9F318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  <w:r>
              <w:rPr>
                <w:rFonts w:ascii="細明體" w:eastAsia="細明體" w:hAnsi="細明體" w:hint="eastAsia"/>
                <w:spacing w:val="-10"/>
                <w:sz w:val="20"/>
              </w:rPr>
              <w:t>2</w:t>
            </w: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FB5F7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47AD5" w14:textId="77777777" w:rsidR="00A610CC" w:rsidRDefault="00A610CC" w:rsidP="00A610CC">
            <w:pPr>
              <w:spacing w:line="240" w:lineRule="exact"/>
              <w:ind w:left="240" w:rightChars="15" w:right="21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spacing w:val="-10"/>
                <w:sz w:val="20"/>
              </w:rPr>
              <w:t>金門縣殯葬管理所</w:t>
            </w: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8F667" w14:textId="77777777" w:rsidR="00A610CC" w:rsidRDefault="00A610CC" w:rsidP="00A610CC">
            <w:pPr>
              <w:spacing w:line="240" w:lineRule="exact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189AA" w14:textId="77777777" w:rsidR="00A610CC" w:rsidRDefault="00A610CC" w:rsidP="00A610CC">
            <w:pPr>
              <w:spacing w:line="240" w:lineRule="exact"/>
              <w:ind w:right="53"/>
              <w:rPr>
                <w:rFonts w:ascii="新細明體" w:eastAsia="新細明體" w:hAnsi="新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AF3BC" w14:textId="77777777" w:rsidR="00A610CC" w:rsidRPr="009E05A9" w:rsidRDefault="00A610CC" w:rsidP="00A610CC">
            <w:pPr>
              <w:spacing w:line="240" w:lineRule="exact"/>
              <w:ind w:right="53"/>
              <w:rPr>
                <w:rFonts w:ascii="新細明體" w:eastAsia="新細明體" w:hAnsi="新細明體"/>
                <w:color w:val="000000" w:themeColor="text1"/>
                <w:szCs w:val="18"/>
              </w:rPr>
            </w:pPr>
            <w:r w:rsidRPr="000853EB">
              <w:rPr>
                <w:rFonts w:ascii="新細明體" w:eastAsia="新細明體" w:hAnsi="新細明體" w:hint="eastAsia"/>
                <w:color w:val="000000" w:themeColor="text1"/>
                <w:szCs w:val="18"/>
              </w:rPr>
              <w:t>－</w:t>
            </w:r>
          </w:p>
        </w:tc>
      </w:tr>
      <w:tr w:rsidR="00A610CC" w14:paraId="12C0C5FC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580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BF3A5E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EF4B9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F4F79" w14:textId="77777777" w:rsidR="00A610CC" w:rsidRDefault="00A610CC" w:rsidP="00A610CC">
            <w:pPr>
              <w:spacing w:line="240" w:lineRule="exact"/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2</w:t>
            </w: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8AEF2" w14:textId="77777777" w:rsidR="00A610CC" w:rsidRDefault="00A610CC" w:rsidP="00A610CC">
            <w:pPr>
              <w:spacing w:line="240" w:lineRule="exact"/>
              <w:ind w:left="480" w:rightChars="9" w:right="13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殯葬行政</w:t>
            </w: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C5986" w14:textId="77777777" w:rsidR="00A610CC" w:rsidRPr="003D7570" w:rsidRDefault="00A610CC" w:rsidP="00A610CC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  <w:proofErr w:type="gramStart"/>
            <w:r w:rsidRPr="003D7570">
              <w:rPr>
                <w:rFonts w:hAnsi="標楷體" w:hint="eastAsia"/>
                <w:spacing w:val="0"/>
                <w:sz w:val="20"/>
              </w:rPr>
              <w:t>減列溢保留</w:t>
            </w:r>
            <w:proofErr w:type="gramEnd"/>
            <w:r w:rsidRPr="003D7570">
              <w:rPr>
                <w:rFonts w:hAnsi="標楷體" w:hint="eastAsia"/>
                <w:spacing w:val="0"/>
                <w:sz w:val="20"/>
              </w:rPr>
              <w:t>規劃設計監造服務費。</w:t>
            </w: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33AD4" w14:textId="77777777" w:rsidR="00A610CC" w:rsidRDefault="00A610CC" w:rsidP="00A610CC">
            <w:pPr>
              <w:spacing w:line="240" w:lineRule="exact"/>
              <w:ind w:right="53"/>
              <w:rPr>
                <w:rFonts w:ascii="新細明體" w:eastAsia="新細明體" w:hAnsi="新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4A5FD" w14:textId="77777777" w:rsidR="00A610CC" w:rsidRPr="009E05A9" w:rsidRDefault="00A610CC" w:rsidP="00A610CC">
            <w:pPr>
              <w:spacing w:line="240" w:lineRule="exact"/>
              <w:ind w:right="53"/>
              <w:rPr>
                <w:rFonts w:ascii="新細明體" w:eastAsia="新細明體" w:hAnsi="新細明體"/>
                <w:color w:val="000000" w:themeColor="text1"/>
                <w:szCs w:val="18"/>
              </w:rPr>
            </w:pPr>
            <w:r w:rsidRPr="000853EB">
              <w:rPr>
                <w:rFonts w:ascii="新細明體" w:eastAsia="新細明體" w:hAnsi="新細明體" w:hint="eastAsia"/>
                <w:color w:val="000000" w:themeColor="text1"/>
                <w:szCs w:val="18"/>
              </w:rPr>
              <w:t>－</w:t>
            </w:r>
          </w:p>
        </w:tc>
      </w:tr>
      <w:tr w:rsidR="00A610CC" w14:paraId="407914ED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781DAE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75A7B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F6D1FD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29E51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07E3D" w14:textId="77777777" w:rsidR="00A610CC" w:rsidRDefault="00A610CC" w:rsidP="00A610CC">
            <w:pPr>
              <w:spacing w:line="280" w:lineRule="exact"/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57CAD2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C99E8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41BBB774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24920E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3E148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6317E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0588AA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8E8A1" w14:textId="77777777" w:rsidR="00A610CC" w:rsidRDefault="00A610CC" w:rsidP="00A610CC">
            <w:pPr>
              <w:spacing w:line="280" w:lineRule="exact"/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14088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5654A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4F0FC303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79A260" w14:textId="77777777" w:rsidR="00A610CC" w:rsidRDefault="00A610CC" w:rsidP="00A610CC">
            <w:pPr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7106C" w14:textId="77777777" w:rsidR="00A610CC" w:rsidRDefault="00A610CC" w:rsidP="00A610CC">
            <w:pPr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DC703" w14:textId="77777777" w:rsidR="00A610CC" w:rsidRDefault="00A610CC" w:rsidP="00A610CC">
            <w:pPr>
              <w:jc w:val="center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8BEBE" w14:textId="77777777" w:rsidR="00A610CC" w:rsidRDefault="00A610CC" w:rsidP="00A610CC">
            <w:pPr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A5424" w14:textId="77777777" w:rsidR="00A610CC" w:rsidRDefault="00A610CC" w:rsidP="00A610CC">
            <w:pPr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AD01A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7E6C5C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b/>
                <w:sz w:val="20"/>
              </w:rPr>
            </w:pPr>
          </w:p>
        </w:tc>
      </w:tr>
      <w:tr w:rsidR="00A610CC" w14:paraId="65E34BC7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B92FC5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A5EB4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FD378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05F4A" w14:textId="77777777" w:rsidR="00A610CC" w:rsidRDefault="00A610CC" w:rsidP="00A610CC">
            <w:pPr>
              <w:ind w:left="24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4524D" w14:textId="77777777" w:rsidR="00A610CC" w:rsidRDefault="00A610CC" w:rsidP="00A610CC">
            <w:pPr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064B8E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D82E5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530FF67A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DF0129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C6301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EE06D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E47EE0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449F2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F5720D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52BD8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0B1B20F4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6F8D93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6FF6B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17C7E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1D8B3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30638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27F36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737F9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0536F7B0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CBEDC9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6DF3E3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22A53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E8A7F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3E388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CB77E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82381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511C3707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C8DD1A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D6F0D5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1F2AC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77B6A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65D90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01ECD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A6EDF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43BBEFD6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77F577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09B9E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EB785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328DC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33499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859FA8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AD437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6A19D1EE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ECC4E1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9A0EF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EFAD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AAD8A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08456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1C52A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05A1B7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2C7E80DF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97793D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31AEF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D33BD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6CFAB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49D68C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88369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64914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78C3AA55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22C78D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E2C36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2F21A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EAB29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C903F5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9B374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6673E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35200D71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6A85E7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FAEAE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D3928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6753E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CB0D4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87EAC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0552A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62D65912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B07215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554C9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295F5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FCA6C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552B9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3539A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B3753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1515383D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594"/>
        </w:trPr>
        <w:tc>
          <w:tcPr>
            <w:tcW w:w="24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23F349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91901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0FAE7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64AF5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167E15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FC6BF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83C12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58151A29" w14:textId="77777777" w:rsidTr="003D75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020"/>
        </w:trPr>
        <w:tc>
          <w:tcPr>
            <w:tcW w:w="245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A1B2A64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75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2F361AF1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209" w:type="pct"/>
            <w:gridSpan w:val="4"/>
            <w:tcBorders>
              <w:top w:val="nil"/>
            </w:tcBorders>
            <w:shd w:val="clear" w:color="auto" w:fill="auto"/>
            <w:vAlign w:val="center"/>
          </w:tcPr>
          <w:p w14:paraId="49B45682" w14:textId="77777777" w:rsidR="00A610CC" w:rsidRDefault="00A610CC" w:rsidP="00A610CC">
            <w:pPr>
              <w:jc w:val="center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174" w:type="pct"/>
            <w:gridSpan w:val="7"/>
            <w:tcBorders>
              <w:top w:val="nil"/>
            </w:tcBorders>
            <w:shd w:val="clear" w:color="auto" w:fill="auto"/>
            <w:vAlign w:val="center"/>
          </w:tcPr>
          <w:p w14:paraId="26679398" w14:textId="77777777" w:rsidR="00A610CC" w:rsidRDefault="00A610CC" w:rsidP="00A610CC">
            <w:pPr>
              <w:ind w:left="48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978" w:type="pct"/>
            <w:gridSpan w:val="8"/>
            <w:tcBorders>
              <w:top w:val="nil"/>
            </w:tcBorders>
            <w:shd w:val="clear" w:color="auto" w:fill="auto"/>
            <w:vAlign w:val="center"/>
          </w:tcPr>
          <w:p w14:paraId="6E95E3F1" w14:textId="77777777" w:rsidR="00A610CC" w:rsidRDefault="00A610CC" w:rsidP="00A610CC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613" w:type="pct"/>
            <w:gridSpan w:val="4"/>
            <w:tcBorders>
              <w:top w:val="nil"/>
            </w:tcBorders>
            <w:shd w:val="clear" w:color="auto" w:fill="auto"/>
            <w:vAlign w:val="center"/>
          </w:tcPr>
          <w:p w14:paraId="07567776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6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1B31945B" w14:textId="77777777" w:rsidR="00A610CC" w:rsidRDefault="00A610CC" w:rsidP="00A610CC">
            <w:pPr>
              <w:ind w:right="53"/>
              <w:rPr>
                <w:rFonts w:ascii="新細明體" w:eastAsia="新細明體" w:hAnsi="新細明體"/>
                <w:sz w:val="20"/>
              </w:rPr>
            </w:pPr>
          </w:p>
        </w:tc>
      </w:tr>
      <w:tr w:rsidR="00A610CC" w14:paraId="56889050" w14:textId="77777777" w:rsidTr="003750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000" w:type="pct"/>
            <w:gridSpan w:val="2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0C0C7F9E" w14:textId="77777777" w:rsidR="00A610CC" w:rsidRPr="003D7570" w:rsidRDefault="00A610CC" w:rsidP="003D7570">
            <w:pPr>
              <w:spacing w:line="500" w:lineRule="exact"/>
              <w:jc w:val="left"/>
              <w:rPr>
                <w:b/>
                <w:color w:val="000000"/>
                <w:spacing w:val="0"/>
                <w:sz w:val="36"/>
                <w:szCs w:val="36"/>
                <w:u w:val="single"/>
              </w:rPr>
            </w:pPr>
            <w:r w:rsidRPr="003D7570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lastRenderedPageBreak/>
              <w:t>總決算歲出決算</w:t>
            </w:r>
            <w:proofErr w:type="gramStart"/>
            <w:r w:rsidRPr="003D7570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3D7570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A610CC" w14:paraId="599B3DE2" w14:textId="77777777" w:rsidTr="003D75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512"/>
        </w:trPr>
        <w:tc>
          <w:tcPr>
            <w:tcW w:w="5000" w:type="pct"/>
            <w:gridSpan w:val="2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50153B92" w14:textId="77777777" w:rsidR="00A610CC" w:rsidRPr="00A610CC" w:rsidRDefault="00A610CC" w:rsidP="00A610CC">
            <w:pPr>
              <w:spacing w:line="240" w:lineRule="exact"/>
              <w:rPr>
                <w:spacing w:val="0"/>
                <w:sz w:val="20"/>
              </w:rPr>
            </w:pPr>
            <w:r w:rsidRPr="00A610CC">
              <w:rPr>
                <w:rFonts w:hint="eastAsia"/>
                <w:spacing w:val="0"/>
                <w:sz w:val="20"/>
              </w:rPr>
              <w:t>單位</w:t>
            </w:r>
            <w:r w:rsidRPr="00A610CC">
              <w:rPr>
                <w:spacing w:val="0"/>
                <w:sz w:val="20"/>
              </w:rPr>
              <w:t>：</w:t>
            </w:r>
            <w:r w:rsidRPr="00A610CC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A610CC" w14:paraId="643BA5E9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340"/>
        </w:trPr>
        <w:tc>
          <w:tcPr>
            <w:tcW w:w="3494" w:type="pct"/>
            <w:gridSpan w:val="21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12" w:space="0" w:color="auto"/>
            </w:tcBorders>
            <w:vAlign w:val="center"/>
          </w:tcPr>
          <w:p w14:paraId="33A1EBE2" w14:textId="77777777" w:rsidR="00A610CC" w:rsidRPr="003D7570" w:rsidRDefault="00A610CC" w:rsidP="00A610CC">
            <w:pPr>
              <w:ind w:rightChars="17" w:right="24" w:firstLine="2080"/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int="eastAsia"/>
                <w:spacing w:val="0"/>
                <w:sz w:val="20"/>
              </w:rPr>
              <w:t xml:space="preserve">正                </w:t>
            </w:r>
            <w:r w:rsidRPr="003D7570">
              <w:rPr>
                <w:spacing w:val="0"/>
                <w:sz w:val="20"/>
              </w:rPr>
              <w:t xml:space="preserve">                                                         </w:t>
            </w:r>
            <w:r w:rsidRPr="003D7570">
              <w:rPr>
                <w:rFonts w:hint="eastAsia"/>
                <w:spacing w:val="0"/>
                <w:sz w:val="20"/>
              </w:rPr>
              <w:t>數</w:t>
            </w:r>
          </w:p>
        </w:tc>
        <w:tc>
          <w:tcPr>
            <w:tcW w:w="980" w:type="pct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none" w:sz="4" w:space="0" w:color="000000"/>
              <w:right w:val="single" w:sz="12" w:space="0" w:color="auto"/>
            </w:tcBorders>
            <w:vAlign w:val="center"/>
          </w:tcPr>
          <w:p w14:paraId="65E2FC57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應繳回縣庫數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12" w:space="0" w:color="auto"/>
              <w:right w:val="none" w:sz="4" w:space="0" w:color="000000"/>
            </w:tcBorders>
            <w:vAlign w:val="center"/>
          </w:tcPr>
          <w:p w14:paraId="4FF77B22" w14:textId="77777777" w:rsidR="00A610CC" w:rsidRDefault="00A610CC" w:rsidP="00A610CC">
            <w:pPr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備註</w:t>
            </w:r>
          </w:p>
        </w:tc>
      </w:tr>
      <w:tr w:rsidR="00A610CC" w14:paraId="7D2DDFD5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340"/>
        </w:trPr>
        <w:tc>
          <w:tcPr>
            <w:tcW w:w="1165" w:type="pct"/>
            <w:gridSpan w:val="10"/>
            <w:tcBorders>
              <w:left w:val="none" w:sz="4" w:space="0" w:color="000000"/>
              <w:bottom w:val="none" w:sz="4" w:space="0" w:color="000000"/>
            </w:tcBorders>
            <w:vAlign w:val="center"/>
          </w:tcPr>
          <w:p w14:paraId="5F58BE53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165" w:type="pct"/>
            <w:gridSpan w:val="6"/>
            <w:tcBorders>
              <w:bottom w:val="none" w:sz="4" w:space="0" w:color="000000"/>
            </w:tcBorders>
            <w:vAlign w:val="center"/>
          </w:tcPr>
          <w:p w14:paraId="6A8A5875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int="eastAsia"/>
                <w:color w:val="000000"/>
                <w:spacing w:val="0"/>
                <w:sz w:val="20"/>
              </w:rPr>
              <w:t>保留</w:t>
            </w:r>
            <w:r w:rsidRPr="003D7570">
              <w:rPr>
                <w:rFonts w:hAnsi="標楷體" w:hint="eastAsia"/>
                <w:spacing w:val="0"/>
                <w:sz w:val="20"/>
              </w:rPr>
              <w:t>數</w:t>
            </w:r>
          </w:p>
        </w:tc>
        <w:tc>
          <w:tcPr>
            <w:tcW w:w="1164" w:type="pct"/>
            <w:gridSpan w:val="5"/>
            <w:tcBorders>
              <w:bottom w:val="none" w:sz="4" w:space="0" w:color="000000"/>
              <w:right w:val="single" w:sz="12" w:space="0" w:color="auto"/>
            </w:tcBorders>
            <w:vAlign w:val="center"/>
          </w:tcPr>
          <w:p w14:paraId="58706655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980" w:type="pct"/>
            <w:gridSpan w:val="6"/>
            <w:vMerge/>
            <w:tcBorders>
              <w:left w:val="single" w:sz="12" w:space="0" w:color="auto"/>
              <w:bottom w:val="none" w:sz="4" w:space="0" w:color="000000"/>
              <w:right w:val="single" w:sz="12" w:space="0" w:color="auto"/>
            </w:tcBorders>
            <w:vAlign w:val="center"/>
          </w:tcPr>
          <w:p w14:paraId="6B129EF2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26" w:type="pct"/>
            <w:vMerge/>
            <w:tcBorders>
              <w:left w:val="single" w:sz="12" w:space="0" w:color="auto"/>
              <w:right w:val="none" w:sz="4" w:space="0" w:color="000000"/>
            </w:tcBorders>
          </w:tcPr>
          <w:p w14:paraId="4468A279" w14:textId="77777777" w:rsidR="00A610CC" w:rsidRDefault="00A610CC" w:rsidP="00A610CC">
            <w:pPr>
              <w:ind w:right="414"/>
              <w:rPr>
                <w:sz w:val="20"/>
              </w:rPr>
            </w:pPr>
          </w:p>
        </w:tc>
      </w:tr>
      <w:tr w:rsidR="00A610CC" w14:paraId="03AD868A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340"/>
        </w:trPr>
        <w:tc>
          <w:tcPr>
            <w:tcW w:w="583" w:type="pct"/>
            <w:gridSpan w:val="6"/>
            <w:tcBorders>
              <w:left w:val="none" w:sz="4" w:space="0" w:color="000000"/>
              <w:bottom w:val="single" w:sz="4" w:space="0" w:color="auto"/>
            </w:tcBorders>
            <w:vAlign w:val="center"/>
          </w:tcPr>
          <w:p w14:paraId="63F0F373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82" w:type="pct"/>
            <w:gridSpan w:val="4"/>
            <w:tcBorders>
              <w:bottom w:val="single" w:sz="4" w:space="0" w:color="auto"/>
            </w:tcBorders>
            <w:vAlign w:val="center"/>
          </w:tcPr>
          <w:p w14:paraId="2DB87365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82" w:type="pct"/>
            <w:gridSpan w:val="3"/>
            <w:tcBorders>
              <w:bottom w:val="single" w:sz="4" w:space="0" w:color="auto"/>
            </w:tcBorders>
            <w:vAlign w:val="center"/>
          </w:tcPr>
          <w:p w14:paraId="182FC3C2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83" w:type="pct"/>
            <w:gridSpan w:val="3"/>
            <w:tcBorders>
              <w:bottom w:val="single" w:sz="4" w:space="0" w:color="auto"/>
            </w:tcBorders>
            <w:vAlign w:val="center"/>
          </w:tcPr>
          <w:p w14:paraId="7B75A9B0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vAlign w:val="center"/>
          </w:tcPr>
          <w:p w14:paraId="6BFBB853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82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2DB3DDE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473" w:type="pct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E12EEA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剔除數</w:t>
            </w:r>
          </w:p>
        </w:tc>
        <w:tc>
          <w:tcPr>
            <w:tcW w:w="507" w:type="pct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D18281" w14:textId="77777777" w:rsidR="00A610CC" w:rsidRPr="003D7570" w:rsidRDefault="00A610CC" w:rsidP="00A610CC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3D7570">
              <w:rPr>
                <w:rFonts w:hAnsi="標楷體" w:hint="eastAsia"/>
                <w:spacing w:val="0"/>
                <w:sz w:val="20"/>
              </w:rPr>
              <w:t>減列數</w:t>
            </w:r>
          </w:p>
        </w:tc>
        <w:tc>
          <w:tcPr>
            <w:tcW w:w="526" w:type="pct"/>
            <w:vMerge/>
            <w:tcBorders>
              <w:left w:val="single" w:sz="12" w:space="0" w:color="auto"/>
              <w:bottom w:val="single" w:sz="4" w:space="0" w:color="auto"/>
              <w:right w:val="none" w:sz="4" w:space="0" w:color="000000"/>
            </w:tcBorders>
          </w:tcPr>
          <w:p w14:paraId="2C884AE2" w14:textId="77777777" w:rsidR="00A610CC" w:rsidRDefault="00A610CC" w:rsidP="00A610CC">
            <w:pPr>
              <w:ind w:left="77" w:right="79"/>
              <w:jc w:val="both"/>
              <w:rPr>
                <w:sz w:val="20"/>
              </w:rPr>
            </w:pPr>
          </w:p>
        </w:tc>
      </w:tr>
      <w:tr w:rsidR="00A610CC" w14:paraId="2D1C2518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F05B8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5B366A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4360CA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583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3E50EE3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b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78C459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582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51178C7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b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533A17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50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5E86F5A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b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104B839" w14:textId="77777777" w:rsidR="00A610CC" w:rsidRPr="00A610CC" w:rsidRDefault="00A610CC" w:rsidP="00A610CC">
            <w:pPr>
              <w:spacing w:line="240" w:lineRule="exact"/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A610CC" w14:paraId="3B89D9DA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C7E103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100685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F705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58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F3CB7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b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591BFC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582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374C8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b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F3D527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507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15B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b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b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b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EB7C83F" w14:textId="77777777" w:rsidR="00A610CC" w:rsidRPr="00A610CC" w:rsidRDefault="00A610CC" w:rsidP="00A610CC">
            <w:pPr>
              <w:spacing w:line="240" w:lineRule="exact"/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A610CC" w14:paraId="7776F915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594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77462E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CC1F37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D645EA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58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5000B" w14:textId="77777777" w:rsidR="00A610CC" w:rsidRPr="00A610CC" w:rsidRDefault="00A610CC" w:rsidP="00A610CC">
            <w:pPr>
              <w:spacing w:line="240" w:lineRule="exact"/>
              <w:ind w:left="240"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1F7E44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582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BA921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D43A32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507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95686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267</w:t>
            </w:r>
            <w:r w:rsidRPr="00A610CC">
              <w:rPr>
                <w:rFonts w:ascii="細明體" w:eastAsia="細明體" w:hAnsi="細明體"/>
                <w:noProof/>
                <w:color w:val="000000" w:themeColor="text1"/>
                <w:spacing w:val="0"/>
                <w:szCs w:val="18"/>
              </w:rPr>
              <w:t>,</w:t>
            </w: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485</w:t>
            </w: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B091BAA" w14:textId="77777777" w:rsidR="00A610CC" w:rsidRPr="00A610CC" w:rsidRDefault="00A610CC" w:rsidP="00A610CC">
            <w:pPr>
              <w:spacing w:line="240" w:lineRule="exact"/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A610CC" w14:paraId="4A4D5F65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636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0024B3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8CADD6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F5B72C" w14:textId="77777777" w:rsid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58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0D0F4" w14:textId="77777777" w:rsidR="00A610CC" w:rsidRPr="00A610CC" w:rsidRDefault="00A610CC" w:rsidP="00A610CC">
            <w:pPr>
              <w:spacing w:line="240" w:lineRule="exact"/>
              <w:ind w:left="480"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267,485</w:t>
            </w: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DCDC70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新細明體" w:eastAsia="細明體" w:hAnsi="新細明體" w:hint="eastAsia"/>
                <w:spacing w:val="0"/>
                <w:sz w:val="20"/>
              </w:rPr>
              <w:t>－</w:t>
            </w:r>
          </w:p>
        </w:tc>
        <w:tc>
          <w:tcPr>
            <w:tcW w:w="582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016638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267,485</w:t>
            </w: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BB284B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新細明體" w:eastAsia="細明體" w:hAnsi="新細明體" w:hint="eastAsia"/>
                <w:spacing w:val="0"/>
                <w:sz w:val="20"/>
              </w:rPr>
              <w:t>－</w:t>
            </w:r>
          </w:p>
        </w:tc>
        <w:tc>
          <w:tcPr>
            <w:tcW w:w="507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0596B2" w14:textId="77777777" w:rsidR="00A610CC" w:rsidRPr="00A610CC" w:rsidRDefault="00A610CC" w:rsidP="00A610CC">
            <w:pPr>
              <w:spacing w:line="240" w:lineRule="exact"/>
              <w:ind w:right="24"/>
              <w:rPr>
                <w:rFonts w:ascii="新細明體" w:eastAsia="細明體" w:hAnsi="新細明體"/>
                <w:spacing w:val="0"/>
                <w:sz w:val="20"/>
              </w:rPr>
            </w:pPr>
            <w:r w:rsidRPr="00A610CC">
              <w:rPr>
                <w:rFonts w:ascii="細明體" w:eastAsia="細明體" w:hAnsi="細明體" w:hint="eastAsia"/>
                <w:noProof/>
                <w:color w:val="000000" w:themeColor="text1"/>
                <w:spacing w:val="0"/>
                <w:szCs w:val="18"/>
              </w:rPr>
              <w:t>267,485</w:t>
            </w: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6E72EF25" w14:textId="3C323F8E" w:rsidR="00A610CC" w:rsidRPr="00A610CC" w:rsidRDefault="00A610CC" w:rsidP="00A610CC">
            <w:pPr>
              <w:spacing w:line="240" w:lineRule="exact"/>
              <w:ind w:leftChars="-47" w:left="60" w:hangingChars="63" w:hanging="126"/>
              <w:jc w:val="both"/>
              <w:rPr>
                <w:rFonts w:ascii="新細明體" w:eastAsia="細明體" w:hAnsi="新細明體"/>
                <w:spacing w:val="-14"/>
                <w:szCs w:val="18"/>
              </w:rPr>
            </w:pPr>
            <w:r w:rsidRPr="00A610CC">
              <w:rPr>
                <w:rFonts w:hAnsi="標楷體"/>
                <w:noProof/>
                <w:spacing w:val="0"/>
                <w:sz w:val="20"/>
              </w:rPr>
              <w:t xml:space="preserve"> </w:t>
            </w:r>
            <w:r w:rsidRPr="00A610CC">
              <w:rPr>
                <w:rFonts w:hAnsi="標楷體" w:hint="eastAsia"/>
                <w:noProof/>
                <w:spacing w:val="-14"/>
                <w:sz w:val="20"/>
              </w:rPr>
              <w:t>縣庫未撥款。</w:t>
            </w:r>
          </w:p>
        </w:tc>
      </w:tr>
      <w:tr w:rsidR="00A610CC" w14:paraId="1322A214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517066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51B033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E188BF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47B05F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461411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7C84B3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FBAD87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83D0078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747A8C6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A610CC" w14:paraId="496C4141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B08D58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2B25A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50A32E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90ECEF" w14:textId="77777777" w:rsidR="00A610CC" w:rsidRDefault="00A610CC" w:rsidP="00A610CC">
            <w:pPr>
              <w:ind w:left="365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DE62C5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C7FE028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C7280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57C261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8C8C64C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A610CC" w14:paraId="6DE375A1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1026F7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b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B3AF17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b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50EBA3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b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6C7D5F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b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125EF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b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AD2A93C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b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B34BC6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b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F6EB0D7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b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4482EDA4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A610CC" w14:paraId="1B4C16FE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24A583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EE6E86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130603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DA7A53" w14:textId="77777777" w:rsidR="00A610CC" w:rsidRDefault="00A610CC" w:rsidP="00A610CC">
            <w:pPr>
              <w:ind w:left="24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93CF2A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7F78C5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48D05E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6E85D5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2511147F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79408304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1AD35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2B360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C4A0EE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5EA401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C6702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FC9BEC4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A8584A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A500F16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C5F90BC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3F6DD5E6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EF2112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D489AF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B29F65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99AE9A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CC0A4F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5B453A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FA67DD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E6F7196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4655B57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5EC3519F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B3A25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687A0A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1EAA93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82942D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7B8D30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1E45A9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74C2ED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A66D70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3654656A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15617B61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1F30DC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A21134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7AFB50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081CFB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4C98C1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8D2091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274F90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D242EF1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40298F0B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1C16FD18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C6FEA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24DC70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2960E6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77117A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E63874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010B0C0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59A432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8FCE21D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287B451C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68E033BB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844D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7655CF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C6AE4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18CFF5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EEAEA4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7AEA2BE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A632B5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FF421DF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13C432DE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3B2D1E8F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2D78E7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842C4D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A485E1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B0BE9C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8D5783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A632B8F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8AE72A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0D3046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5A5CF4ED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46BE434A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FA3475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BB448C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4172BE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DBD298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2AD686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74D38E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E4D89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956B36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4E2D9BC9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115D22DB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283C7C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A52946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2D6688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C32BDF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76FA42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E6B6D32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491259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051AB7C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682C9501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2711FA38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0ED6B8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501C4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5A6615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0AD86A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1D61D4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93EDDA8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CA2F20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67EC833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8D323D3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2B6DADA5" w14:textId="77777777" w:rsidTr="00A61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B90265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9DC48C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89D90C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585EF3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3F75F4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79CFE37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D13F1A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26E87F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1563A996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  <w:tr w:rsidR="00A610CC" w14:paraId="4AFF6F7B" w14:textId="77777777" w:rsidTr="003D75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964"/>
        </w:trPr>
        <w:tc>
          <w:tcPr>
            <w:tcW w:w="583" w:type="pct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57BA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4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4AAC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62A1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3" w:type="pct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9287" w14:textId="77777777" w:rsidR="00A610CC" w:rsidRDefault="00A610CC" w:rsidP="00A610CC">
            <w:pPr>
              <w:ind w:left="480"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2F4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82" w:type="pct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3199B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473" w:type="pct"/>
            <w:gridSpan w:val="2"/>
            <w:tcBorders>
              <w:top w:val="none" w:sz="4" w:space="0" w:color="000000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FC1D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07" w:type="pct"/>
            <w:gridSpan w:val="4"/>
            <w:tcBorders>
              <w:top w:val="non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E9D634" w14:textId="77777777" w:rsidR="00A610CC" w:rsidRDefault="00A610CC" w:rsidP="00A610CC">
            <w:pPr>
              <w:ind w:right="24"/>
              <w:rPr>
                <w:rFonts w:ascii="新細明體" w:eastAsia="細明體" w:hAnsi="新細明體"/>
                <w:sz w:val="20"/>
              </w:rPr>
            </w:pPr>
          </w:p>
        </w:tc>
        <w:tc>
          <w:tcPr>
            <w:tcW w:w="526" w:type="pct"/>
            <w:tcBorders>
              <w:top w:val="none" w:sz="4" w:space="0" w:color="000000"/>
              <w:left w:val="single" w:sz="12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8CB516D" w14:textId="77777777" w:rsidR="00A610CC" w:rsidRDefault="00A610CC" w:rsidP="00A610CC">
            <w:pPr>
              <w:jc w:val="both"/>
              <w:rPr>
                <w:rFonts w:ascii="新細明體" w:eastAsia="細明體" w:hAnsi="新細明體"/>
                <w:sz w:val="20"/>
              </w:rPr>
            </w:pPr>
          </w:p>
        </w:tc>
      </w:tr>
    </w:tbl>
    <w:p w14:paraId="6A634BF7" w14:textId="77777777" w:rsidR="008C3718" w:rsidRDefault="008C3718" w:rsidP="00F3203E">
      <w:pPr>
        <w:spacing w:line="20" w:lineRule="exact"/>
        <w:jc w:val="left"/>
      </w:pPr>
    </w:p>
    <w:sectPr w:rsidR="008C3718" w:rsidSect="00C447DD">
      <w:footerReference w:type="even" r:id="rId7"/>
      <w:footerReference w:type="default" r:id="rId8"/>
      <w:pgSz w:w="11906" w:h="16838" w:code="9"/>
      <w:pgMar w:top="1418" w:right="992" w:bottom="1418" w:left="992" w:header="102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C89C" w14:textId="77777777" w:rsidR="00F3203E" w:rsidRDefault="00F3203E">
      <w:r>
        <w:separator/>
      </w:r>
    </w:p>
  </w:endnote>
  <w:endnote w:type="continuationSeparator" w:id="0">
    <w:p w14:paraId="687C4804" w14:textId="77777777" w:rsidR="00F3203E" w:rsidRDefault="00F3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4F588" w14:textId="47EAB92E" w:rsidR="00C447DD" w:rsidRPr="00C447DD" w:rsidRDefault="00C447DD" w:rsidP="00C447DD">
    <w:pPr>
      <w:pStyle w:val="a4"/>
      <w:jc w:val="center"/>
      <w:rPr>
        <w:rFonts w:hAnsi="標楷體"/>
      </w:rPr>
    </w:pPr>
    <w:r w:rsidRPr="00C447DD">
      <w:rPr>
        <w:rFonts w:hAnsi="標楷體" w:hint="eastAsia"/>
      </w:rPr>
      <w:t>丁－</w:t>
    </w:r>
    <w:sdt>
      <w:sdtPr>
        <w:rPr>
          <w:rFonts w:hAnsi="標楷體"/>
        </w:rPr>
        <w:id w:val="628053547"/>
        <w:docPartObj>
          <w:docPartGallery w:val="Page Numbers (Bottom of Page)"/>
          <w:docPartUnique/>
        </w:docPartObj>
      </w:sdtPr>
      <w:sdtEndPr/>
      <w:sdtContent>
        <w:r w:rsidRPr="00C447DD">
          <w:rPr>
            <w:rFonts w:hAnsi="標楷體"/>
          </w:rPr>
          <w:fldChar w:fldCharType="begin"/>
        </w:r>
        <w:r w:rsidRPr="00C447DD">
          <w:rPr>
            <w:rFonts w:hAnsi="標楷體"/>
          </w:rPr>
          <w:instrText>PAGE   \* MERGEFORMAT</w:instrText>
        </w:r>
        <w:r w:rsidRPr="00C447DD">
          <w:rPr>
            <w:rFonts w:hAnsi="標楷體"/>
          </w:rPr>
          <w:fldChar w:fldCharType="separate"/>
        </w:r>
        <w:r>
          <w:rPr>
            <w:rFonts w:hAnsi="標楷體"/>
          </w:rPr>
          <w:t>1</w:t>
        </w:r>
        <w:r w:rsidRPr="00C447DD">
          <w:rPr>
            <w:rFonts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1D9B" w14:textId="5397BEE6" w:rsidR="00C447DD" w:rsidRPr="00C447DD" w:rsidRDefault="00C447DD">
    <w:pPr>
      <w:pStyle w:val="a4"/>
      <w:jc w:val="center"/>
      <w:rPr>
        <w:rFonts w:hAnsi="標楷體"/>
      </w:rPr>
    </w:pPr>
    <w:r w:rsidRPr="00C447DD">
      <w:rPr>
        <w:rFonts w:hAnsi="標楷體" w:hint="eastAsia"/>
      </w:rPr>
      <w:t>丁－</w:t>
    </w:r>
    <w:sdt>
      <w:sdtPr>
        <w:rPr>
          <w:rFonts w:hAnsi="標楷體"/>
        </w:rPr>
        <w:id w:val="-412390653"/>
        <w:docPartObj>
          <w:docPartGallery w:val="Page Numbers (Bottom of Page)"/>
          <w:docPartUnique/>
        </w:docPartObj>
      </w:sdtPr>
      <w:sdtEndPr/>
      <w:sdtContent>
        <w:r w:rsidRPr="00C447DD">
          <w:rPr>
            <w:rFonts w:hAnsi="標楷體"/>
          </w:rPr>
          <w:fldChar w:fldCharType="begin"/>
        </w:r>
        <w:r w:rsidRPr="00C447DD">
          <w:rPr>
            <w:rFonts w:hAnsi="標楷體"/>
          </w:rPr>
          <w:instrText>PAGE   \* MERGEFORMAT</w:instrText>
        </w:r>
        <w:r w:rsidRPr="00C447DD">
          <w:rPr>
            <w:rFonts w:hAnsi="標楷體"/>
          </w:rPr>
          <w:fldChar w:fldCharType="separate"/>
        </w:r>
        <w:r w:rsidRPr="00C447DD">
          <w:rPr>
            <w:rFonts w:hAnsi="標楷體"/>
            <w:lang w:val="zh-TW"/>
          </w:rPr>
          <w:t>2</w:t>
        </w:r>
        <w:r w:rsidRPr="00C447DD">
          <w:rPr>
            <w:rFonts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3A6E" w14:textId="77777777" w:rsidR="00F3203E" w:rsidRDefault="00F3203E">
      <w:r>
        <w:separator/>
      </w:r>
    </w:p>
  </w:footnote>
  <w:footnote w:type="continuationSeparator" w:id="0">
    <w:p w14:paraId="09856202" w14:textId="77777777" w:rsidR="00F3203E" w:rsidRDefault="00F32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1"/>
  </w:num>
  <w:num w:numId="13">
    <w:abstractNumId w:val="1"/>
  </w:num>
  <w:num w:numId="14">
    <w:abstractNumId w:val="16"/>
  </w:num>
  <w:num w:numId="15">
    <w:abstractNumId w:val="4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81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3E"/>
    <w:rsid w:val="000037D1"/>
    <w:rsid w:val="00031928"/>
    <w:rsid w:val="0003647E"/>
    <w:rsid w:val="000660C0"/>
    <w:rsid w:val="00097686"/>
    <w:rsid w:val="001606B9"/>
    <w:rsid w:val="00186C8A"/>
    <w:rsid w:val="00222A6F"/>
    <w:rsid w:val="002345CB"/>
    <w:rsid w:val="003260FD"/>
    <w:rsid w:val="003B1564"/>
    <w:rsid w:val="003D7570"/>
    <w:rsid w:val="004C2D4B"/>
    <w:rsid w:val="0059648F"/>
    <w:rsid w:val="005B0193"/>
    <w:rsid w:val="005D5916"/>
    <w:rsid w:val="007C0A74"/>
    <w:rsid w:val="008B3DDC"/>
    <w:rsid w:val="008C0854"/>
    <w:rsid w:val="008C3718"/>
    <w:rsid w:val="008F6E17"/>
    <w:rsid w:val="00945C59"/>
    <w:rsid w:val="00A610CC"/>
    <w:rsid w:val="00B37B6D"/>
    <w:rsid w:val="00C400EF"/>
    <w:rsid w:val="00C447DD"/>
    <w:rsid w:val="00C640C6"/>
    <w:rsid w:val="00CB15E1"/>
    <w:rsid w:val="00E3257C"/>
    <w:rsid w:val="00E51821"/>
    <w:rsid w:val="00E74D71"/>
    <w:rsid w:val="00E75D22"/>
    <w:rsid w:val="00EA3151"/>
    <w:rsid w:val="00EF0FCD"/>
    <w:rsid w:val="00F3203E"/>
    <w:rsid w:val="00F56A78"/>
    <w:rsid w:val="00F6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065401D"/>
  <w15:chartTrackingRefBased/>
  <w15:docId w15:val="{CB80CD8A-4D59-4502-9E8C-17D96B66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both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ind w:leftChars="-300" w:left="-420" w:right="414" w:firstLineChars="100" w:firstLine="180"/>
      <w:jc w:val="both"/>
      <w:outlineLvl w:val="3"/>
    </w:pPr>
    <w:rPr>
      <w:sz w:val="22"/>
    </w:rPr>
  </w:style>
  <w:style w:type="paragraph" w:styleId="5">
    <w:name w:val="heading 5"/>
    <w:basedOn w:val="a"/>
    <w:next w:val="a"/>
    <w:qFormat/>
    <w:pPr>
      <w:keepNext/>
      <w:ind w:leftChars="-300" w:left="-420" w:right="414" w:firstLineChars="300" w:firstLine="540"/>
      <w:jc w:val="both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9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a">
    <w:name w:val="Body Text"/>
    <w:basedOn w:val="a"/>
    <w:semiHidden/>
    <w:pPr>
      <w:spacing w:line="360" w:lineRule="auto"/>
      <w:ind w:firstLine="482"/>
      <w:jc w:val="both"/>
    </w:pPr>
  </w:style>
  <w:style w:type="character" w:styleId="ab">
    <w:name w:val="page number"/>
    <w:basedOn w:val="a0"/>
    <w:semiHidden/>
  </w:style>
  <w:style w:type="paragraph" w:styleId="ac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0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d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f">
    <w:name w:val="三自來水事業處"/>
    <w:basedOn w:val="ad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0">
    <w:name w:val="(臺)"/>
    <w:basedOn w:val="a0"/>
    <w:rPr>
      <w:rFonts w:ascii="標楷體" w:eastAsia="標楷體" w:hAnsi="標楷體"/>
      <w:b/>
      <w:bCs/>
      <w:spacing w:val="20"/>
      <w:sz w:val="30"/>
    </w:rPr>
  </w:style>
  <w:style w:type="character" w:customStyle="1" w:styleId="a5">
    <w:name w:val="頁尾 字元"/>
    <w:basedOn w:val="a0"/>
    <w:link w:val="a4"/>
    <w:uiPriority w:val="99"/>
    <w:rsid w:val="00C447DD"/>
    <w:rPr>
      <w:rFonts w:ascii="標楷體" w:eastAsia="標楷體"/>
      <w:spacing w:val="-2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4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uWNx6Jj1qApA7p&#27506;&#20837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guWNx6Jj1qApA7p歲入決算修正數明細表(左頁)</Template>
  <TotalTime>17</TotalTime>
  <Pages>4</Pages>
  <Words>387</Words>
  <Characters>808</Characters>
  <Application>Microsoft Office Word</Application>
  <DocSecurity>0</DocSecurity>
  <Lines>808</Lines>
  <Paragraphs>298</Paragraphs>
  <ScaleCrop>false</ScaleCrop>
  <Company>Taipei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壹、歲入修正數明細表</dc:title>
  <dc:subject/>
  <dc:creator>A</dc:creator>
  <cp:keywords/>
  <dc:description/>
  <cp:lastModifiedBy>翁子媛</cp:lastModifiedBy>
  <cp:revision>4</cp:revision>
  <cp:lastPrinted>2026-06-15T07:03:00Z</cp:lastPrinted>
  <dcterms:created xsi:type="dcterms:W3CDTF">2026-07-07T10:17:00Z</dcterms:created>
  <dcterms:modified xsi:type="dcterms:W3CDTF">2026-07-07T11:20:00Z</dcterms:modified>
</cp:coreProperties>
</file>