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69209" w14:textId="77777777" w:rsidR="00D06145" w:rsidRDefault="00D06145" w:rsidP="00D06145">
      <w:pPr>
        <w:adjustRightInd w:val="0"/>
        <w:snapToGrid w:val="0"/>
        <w:spacing w:afterLines="35" w:after="126" w:line="380" w:lineRule="exact"/>
        <w:outlineLvl w:val="0"/>
        <w:rPr>
          <w:rFonts w:ascii="新細明體" w:hAnsi="新細明體" w:cs="新細明體"/>
          <w:b/>
          <w:bCs/>
          <w:spacing w:val="20"/>
          <w:sz w:val="40"/>
          <w:szCs w:val="40"/>
        </w:rPr>
      </w:pPr>
      <w:r>
        <w:rPr>
          <w:rFonts w:ascii="新細明體" w:hAnsi="新細明體" w:cs="新細明體" w:hint="eastAsia"/>
          <w:b/>
          <w:bCs/>
          <w:spacing w:val="20"/>
          <w:sz w:val="40"/>
          <w:szCs w:val="40"/>
        </w:rPr>
        <w:t>丁、決算修正</w:t>
      </w:r>
    </w:p>
    <w:tbl>
      <w:tblPr>
        <w:tblW w:w="5008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"/>
        <w:gridCol w:w="89"/>
        <w:gridCol w:w="257"/>
        <w:gridCol w:w="99"/>
        <w:gridCol w:w="243"/>
        <w:gridCol w:w="6"/>
        <w:gridCol w:w="100"/>
        <w:gridCol w:w="311"/>
        <w:gridCol w:w="1724"/>
        <w:gridCol w:w="162"/>
        <w:gridCol w:w="519"/>
        <w:gridCol w:w="2494"/>
        <w:gridCol w:w="824"/>
        <w:gridCol w:w="17"/>
        <w:gridCol w:w="469"/>
        <w:gridCol w:w="320"/>
        <w:gridCol w:w="438"/>
        <w:gridCol w:w="239"/>
        <w:gridCol w:w="317"/>
        <w:gridCol w:w="670"/>
        <w:gridCol w:w="12"/>
      </w:tblGrid>
      <w:tr w:rsidR="00D06145" w:rsidRPr="00903CBB" w14:paraId="07B02EEB" w14:textId="77777777" w:rsidTr="00E6397F">
        <w:trPr>
          <w:cantSplit/>
          <w:trHeight w:hRule="exact" w:val="624"/>
          <w:tblHeader/>
        </w:trPr>
        <w:tc>
          <w:tcPr>
            <w:tcW w:w="5000" w:type="pct"/>
            <w:gridSpan w:val="21"/>
            <w:vAlign w:val="bottom"/>
          </w:tcPr>
          <w:p w14:paraId="45BD3BE9" w14:textId="77777777" w:rsidR="00D06145" w:rsidRPr="00903CBB" w:rsidRDefault="00D06145" w:rsidP="00E6397F">
            <w:pPr>
              <w:outlineLvl w:val="1"/>
              <w:rPr>
                <w:b/>
                <w:spacing w:val="0"/>
                <w:sz w:val="32"/>
                <w:szCs w:val="36"/>
                <w:u w:val="single"/>
              </w:rPr>
            </w:pPr>
            <w:r w:rsidRPr="00903CBB">
              <w:rPr>
                <w:b/>
                <w:spacing w:val="0"/>
                <w:sz w:val="32"/>
                <w:szCs w:val="36"/>
                <w:u w:val="single"/>
              </w:rPr>
              <w:br w:type="page"/>
            </w:r>
            <w:r w:rsidRPr="00903CBB">
              <w:rPr>
                <w:b/>
                <w:spacing w:val="0"/>
                <w:sz w:val="32"/>
                <w:szCs w:val="36"/>
                <w:u w:val="single"/>
              </w:rPr>
              <w:br w:type="page"/>
            </w:r>
            <w:r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壹</w:t>
            </w:r>
            <w:r w:rsidRPr="0072773D">
              <w:rPr>
                <w:b/>
                <w:spacing w:val="0"/>
                <w:sz w:val="36"/>
                <w:szCs w:val="36"/>
                <w:u w:val="single"/>
              </w:rPr>
              <w:t>、</w:t>
            </w:r>
            <w:r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11</w:t>
            </w:r>
            <w:r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4</w:t>
            </w:r>
            <w:proofErr w:type="gramEnd"/>
            <w:r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年度苗栗縣</w:t>
            </w:r>
          </w:p>
        </w:tc>
      </w:tr>
      <w:tr w:rsidR="00D06145" w:rsidRPr="00903CBB" w14:paraId="0B4503BF" w14:textId="77777777" w:rsidTr="00E6397F">
        <w:trPr>
          <w:cantSplit/>
          <w:trHeight w:hRule="exact" w:val="510"/>
          <w:tblHeader/>
        </w:trPr>
        <w:tc>
          <w:tcPr>
            <w:tcW w:w="5000" w:type="pct"/>
            <w:gridSpan w:val="21"/>
          </w:tcPr>
          <w:tbl>
            <w:tblPr>
              <w:tblpPr w:leftFromText="180" w:rightFromText="180" w:vertAnchor="text" w:horzAnchor="margin" w:tblpY="-42"/>
              <w:tblOverlap w:val="never"/>
              <w:tblW w:w="0" w:type="auto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42"/>
              <w:gridCol w:w="993"/>
            </w:tblGrid>
            <w:tr w:rsidR="00D06145" w:rsidRPr="004314BD" w14:paraId="1ADC00A8" w14:textId="77777777" w:rsidTr="00E6397F">
              <w:tc>
                <w:tcPr>
                  <w:tcW w:w="442" w:type="dxa"/>
                  <w:hideMark/>
                </w:tcPr>
                <w:p w14:paraId="0D04959C" w14:textId="77777777" w:rsidR="00D06145" w:rsidRPr="004314BD" w:rsidRDefault="00D06145" w:rsidP="00E6397F">
                  <w:pPr>
                    <w:snapToGrid w:val="0"/>
                    <w:spacing w:line="240" w:lineRule="exact"/>
                    <w:ind w:rightChars="-60" w:right="-84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經常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  <w:hideMark/>
                </w:tcPr>
                <w:p w14:paraId="03EC49E8" w14:textId="77777777" w:rsidR="00D06145" w:rsidRPr="004314BD" w:rsidRDefault="00D06145" w:rsidP="00E6397F">
                  <w:pPr>
                    <w:snapToGrid w:val="0"/>
                    <w:spacing w:line="240" w:lineRule="exact"/>
                    <w:ind w:leftChars="-20" w:left="-28"/>
                    <w:jc w:val="both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門</w:t>
                  </w:r>
                  <w:proofErr w:type="gramStart"/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併</w:t>
                  </w:r>
                  <w:proofErr w:type="gramEnd"/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計</w:t>
                  </w:r>
                </w:p>
              </w:tc>
            </w:tr>
            <w:tr w:rsidR="00D06145" w:rsidRPr="004314BD" w14:paraId="515705EF" w14:textId="77777777" w:rsidTr="00E6397F">
              <w:tc>
                <w:tcPr>
                  <w:tcW w:w="442" w:type="dxa"/>
                  <w:hideMark/>
                </w:tcPr>
                <w:p w14:paraId="0511E96D" w14:textId="77777777" w:rsidR="00D06145" w:rsidRPr="004314BD" w:rsidRDefault="00D06145" w:rsidP="00E6397F">
                  <w:pPr>
                    <w:snapToGrid w:val="0"/>
                    <w:spacing w:line="240" w:lineRule="exact"/>
                    <w:ind w:rightChars="-60" w:right="-84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資本</w:t>
                  </w:r>
                </w:p>
              </w:tc>
              <w:tc>
                <w:tcPr>
                  <w:tcW w:w="993" w:type="dxa"/>
                  <w:vMerge/>
                  <w:vAlign w:val="center"/>
                  <w:hideMark/>
                </w:tcPr>
                <w:p w14:paraId="1B34BD83" w14:textId="77777777" w:rsidR="00D06145" w:rsidRPr="004314BD" w:rsidRDefault="00D06145" w:rsidP="00E6397F">
                  <w:pPr>
                    <w:widowControl/>
                    <w:spacing w:line="240" w:lineRule="exact"/>
                    <w:rPr>
                      <w:rFonts w:hAnsi="標楷體"/>
                      <w:spacing w:val="0"/>
                      <w:sz w:val="20"/>
                    </w:rPr>
                  </w:pPr>
                </w:p>
              </w:tc>
            </w:tr>
          </w:tbl>
          <w:p w14:paraId="128B7646" w14:textId="77777777" w:rsidR="00D06145" w:rsidRPr="004314BD" w:rsidRDefault="00D06145" w:rsidP="00E6397F">
            <w:pPr>
              <w:jc w:val="center"/>
              <w:rPr>
                <w:color w:val="000000"/>
                <w:spacing w:val="0"/>
                <w:sz w:val="20"/>
              </w:rPr>
            </w:pPr>
          </w:p>
        </w:tc>
      </w:tr>
      <w:tr w:rsidR="00D06145" w:rsidRPr="00903CBB" w14:paraId="5217781F" w14:textId="77777777" w:rsidTr="00D06145">
        <w:trPr>
          <w:cantSplit/>
          <w:trHeight w:hRule="exact" w:val="360"/>
          <w:tblHeader/>
        </w:trPr>
        <w:tc>
          <w:tcPr>
            <w:tcW w:w="1642" w:type="pct"/>
            <w:gridSpan w:val="9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D5F38" w14:textId="77777777" w:rsidR="00D06145" w:rsidRPr="00903CBB" w:rsidRDefault="00D06145" w:rsidP="00E6397F">
            <w:pPr>
              <w:spacing w:line="240" w:lineRule="exac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科目</w:t>
            </w:r>
          </w:p>
        </w:tc>
        <w:tc>
          <w:tcPr>
            <w:tcW w:w="2324" w:type="pct"/>
            <w:gridSpan w:val="6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AE753" w14:textId="77777777" w:rsidR="00D06145" w:rsidRPr="00903CBB" w:rsidRDefault="00D06145" w:rsidP="00E6397F">
            <w:pPr>
              <w:spacing w:line="240" w:lineRule="exac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修正內容</w:t>
            </w:r>
          </w:p>
        </w:tc>
        <w:tc>
          <w:tcPr>
            <w:tcW w:w="1033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917EB" w14:textId="77777777" w:rsidR="00D06145" w:rsidRPr="00903CBB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修</w:t>
            </w:r>
          </w:p>
        </w:tc>
      </w:tr>
      <w:tr w:rsidR="00D06145" w:rsidRPr="00903CBB" w14:paraId="61A32474" w14:textId="77777777" w:rsidTr="00D06145">
        <w:trPr>
          <w:cantSplit/>
          <w:trHeight w:hRule="exact" w:val="340"/>
          <w:tblHeader/>
        </w:trPr>
        <w:tc>
          <w:tcPr>
            <w:tcW w:w="1642" w:type="pct"/>
            <w:gridSpan w:val="9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96830B9" w14:textId="77777777" w:rsidR="00D06145" w:rsidRPr="00903CBB" w:rsidRDefault="00D06145" w:rsidP="00E6397F">
            <w:pPr>
              <w:spacing w:line="240" w:lineRule="exact"/>
              <w:ind w:leftChars="30" w:left="42" w:rightChars="30" w:right="42"/>
              <w:jc w:val="distribute"/>
              <w:rPr>
                <w:color w:val="000000"/>
                <w:spacing w:val="0"/>
                <w:sz w:val="20"/>
              </w:rPr>
            </w:pPr>
          </w:p>
        </w:tc>
        <w:tc>
          <w:tcPr>
            <w:tcW w:w="2324" w:type="pct"/>
            <w:gridSpan w:val="6"/>
            <w:vMerge/>
            <w:tcBorders>
              <w:top w:val="nil"/>
              <w:bottom w:val="nil"/>
            </w:tcBorders>
            <w:vAlign w:val="center"/>
          </w:tcPr>
          <w:p w14:paraId="5D2225E3" w14:textId="77777777" w:rsidR="00D06145" w:rsidRPr="00903CBB" w:rsidRDefault="00D06145" w:rsidP="00E6397F">
            <w:pPr>
              <w:spacing w:line="240" w:lineRule="exact"/>
              <w:ind w:leftChars="30" w:left="42" w:rightChars="30" w:right="42"/>
              <w:rPr>
                <w:color w:val="000000"/>
                <w:spacing w:val="0"/>
                <w:sz w:val="20"/>
              </w:rPr>
            </w:pPr>
          </w:p>
        </w:tc>
        <w:tc>
          <w:tcPr>
            <w:tcW w:w="1033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58E6" w14:textId="77777777" w:rsidR="00D06145" w:rsidRPr="00903CBB" w:rsidRDefault="00D06145" w:rsidP="00E6397F">
            <w:pPr>
              <w:spacing w:line="240" w:lineRule="exac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實現數</w:t>
            </w:r>
          </w:p>
        </w:tc>
      </w:tr>
      <w:tr w:rsidR="00D06145" w:rsidRPr="00903CBB" w14:paraId="09C20A09" w14:textId="77777777" w:rsidTr="00D06145">
        <w:trPr>
          <w:cantSplit/>
          <w:trHeight w:hRule="exact" w:val="340"/>
          <w:tblHeader/>
        </w:trPr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A591F" w14:textId="77777777" w:rsidR="00D06145" w:rsidRPr="00903CBB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1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E914" w14:textId="77777777" w:rsidR="00D06145" w:rsidRPr="00903CBB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1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96E8" w14:textId="77777777" w:rsidR="00D06145" w:rsidRPr="00903CBB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目</w:t>
            </w:r>
          </w:p>
        </w:tc>
        <w:tc>
          <w:tcPr>
            <w:tcW w:w="1109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D18AC" w14:textId="77777777" w:rsidR="00D06145" w:rsidRPr="00903CBB" w:rsidRDefault="00D06145" w:rsidP="00E6397F">
            <w:pPr>
              <w:spacing w:line="240" w:lineRule="exac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2324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3AA868E2" w14:textId="77777777" w:rsidR="00D06145" w:rsidRPr="00903CBB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517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9CC7D3E" w14:textId="77777777" w:rsidR="00D06145" w:rsidRPr="00903CBB" w:rsidRDefault="00D06145" w:rsidP="00E6397F">
            <w:pPr>
              <w:spacing w:line="240" w:lineRule="exact"/>
              <w:ind w:leftChars="20" w:left="28" w:rightChars="20" w:right="28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16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D96E0" w14:textId="77777777" w:rsidR="00D06145" w:rsidRPr="00903CBB" w:rsidRDefault="00D06145" w:rsidP="00E6397F">
            <w:pPr>
              <w:spacing w:line="240" w:lineRule="exact"/>
              <w:ind w:leftChars="20" w:left="28" w:rightChars="20" w:right="28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減</w:t>
            </w:r>
          </w:p>
        </w:tc>
      </w:tr>
      <w:tr w:rsidR="00D06145" w:rsidRPr="00903CBB" w14:paraId="68D3E6C6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7BC01" w14:textId="77777777" w:rsidR="00D06145" w:rsidRPr="004314BD" w:rsidRDefault="00D06145" w:rsidP="00E6397F">
            <w:pPr>
              <w:spacing w:before="60"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4702A" w14:textId="77777777" w:rsidR="00D06145" w:rsidRPr="004314BD" w:rsidRDefault="00D06145" w:rsidP="00E6397F">
            <w:pPr>
              <w:spacing w:before="60"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FFA8F" w14:textId="77777777" w:rsidR="00D06145" w:rsidRPr="004314BD" w:rsidRDefault="00D06145" w:rsidP="00E6397F">
            <w:pPr>
              <w:spacing w:before="60"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10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C3117" w14:textId="77777777" w:rsidR="00D06145" w:rsidRPr="00903CBB" w:rsidRDefault="00D06145" w:rsidP="00E6397F">
            <w:pPr>
              <w:spacing w:before="60"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>
              <w:rPr>
                <w:rFonts w:hAnsi="標楷體"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232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423FD" w14:textId="77777777" w:rsidR="00D06145" w:rsidRPr="00903CBB" w:rsidRDefault="00D06145" w:rsidP="00E6397F">
            <w:pPr>
              <w:spacing w:line="20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51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55237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1,356,484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FCF63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</w:tr>
      <w:tr w:rsidR="00D06145" w:rsidRPr="00903CBB" w14:paraId="79898B01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923A8" w14:textId="77777777" w:rsidR="00D06145" w:rsidRPr="00BC45A4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b/>
                <w:spacing w:val="0"/>
                <w:sz w:val="20"/>
              </w:rPr>
            </w:pPr>
            <w:r>
              <w:rPr>
                <w:rFonts w:hint="eastAsia"/>
                <w:b/>
                <w:spacing w:val="0"/>
                <w:sz w:val="20"/>
              </w:rPr>
              <w:t>3</w:t>
            </w: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9A2D3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8345F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10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DF16F" w14:textId="77777777" w:rsidR="00D06145" w:rsidRPr="00903CBB" w:rsidRDefault="00D06145" w:rsidP="00E6397F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232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40FC1" w14:textId="77777777" w:rsidR="00D06145" w:rsidRPr="00903CBB" w:rsidRDefault="00D06145" w:rsidP="00E6397F">
            <w:pPr>
              <w:spacing w:line="20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51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D568D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1,356,484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E2761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</w:tr>
      <w:tr w:rsidR="00D06145" w:rsidRPr="00903CBB" w14:paraId="5298D151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A68C3E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EE923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2</w:t>
            </w:r>
          </w:p>
        </w:tc>
        <w:tc>
          <w:tcPr>
            <w:tcW w:w="17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2A98D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10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F44CA" w14:textId="77777777" w:rsidR="00D06145" w:rsidRPr="00903CBB" w:rsidRDefault="00D06145" w:rsidP="00E6397F">
            <w:pPr>
              <w:spacing w:line="240" w:lineRule="exact"/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縣政府</w:t>
            </w:r>
          </w:p>
        </w:tc>
        <w:tc>
          <w:tcPr>
            <w:tcW w:w="232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EC68E" w14:textId="77777777" w:rsidR="00D06145" w:rsidRPr="00903CBB" w:rsidRDefault="00D06145" w:rsidP="00E6397F">
            <w:pPr>
              <w:spacing w:line="20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1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4393C" w14:textId="77777777" w:rsidR="00D06145" w:rsidRPr="00C100AB" w:rsidRDefault="00D06145" w:rsidP="00E6397F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1,356,484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4922E" w14:textId="77777777" w:rsidR="00D06145" w:rsidRPr="00C100AB" w:rsidRDefault="00D06145" w:rsidP="00E6397F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D06145" w:rsidRPr="00903CBB" w14:paraId="37D1E372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A2EBC3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B81CA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EF614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2</w:t>
            </w:r>
          </w:p>
        </w:tc>
        <w:tc>
          <w:tcPr>
            <w:tcW w:w="110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332FC" w14:textId="77777777" w:rsidR="00D06145" w:rsidRPr="00D058D8" w:rsidRDefault="00D06145" w:rsidP="00E6397F">
            <w:pPr>
              <w:spacing w:line="240" w:lineRule="exact"/>
              <w:ind w:leftChars="200" w:left="280"/>
              <w:jc w:val="distribute"/>
              <w:rPr>
                <w:rFonts w:hAnsi="標楷體"/>
                <w:noProof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使用規費收入</w:t>
            </w:r>
          </w:p>
        </w:tc>
        <w:tc>
          <w:tcPr>
            <w:tcW w:w="232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7BF98" w14:textId="77777777" w:rsidR="00D06145" w:rsidRPr="00927498" w:rsidRDefault="00D06145" w:rsidP="00E6397F">
            <w:pPr>
              <w:spacing w:line="200" w:lineRule="exact"/>
              <w:jc w:val="both"/>
              <w:rPr>
                <w:rFonts w:hAnsi="標楷體"/>
                <w:noProof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增列地政電子謄本及電傳資訊系統檢索費</w:t>
            </w:r>
            <w:r>
              <w:rPr>
                <w:rFonts w:hAnsi="標楷體" w:hint="eastAsia"/>
                <w:noProof/>
                <w:spacing w:val="0"/>
                <w:sz w:val="20"/>
              </w:rPr>
              <w:t>。</w:t>
            </w:r>
          </w:p>
        </w:tc>
        <w:tc>
          <w:tcPr>
            <w:tcW w:w="51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E0017" w14:textId="77777777" w:rsidR="00D06145" w:rsidRPr="00C100AB" w:rsidRDefault="00D06145" w:rsidP="00E6397F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1,356,484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62BF9" w14:textId="77777777" w:rsidR="00D06145" w:rsidRPr="00C100AB" w:rsidRDefault="00D06145" w:rsidP="00E6397F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D06145" w:rsidRPr="00903CBB" w14:paraId="70E98468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0F6D26" w14:textId="77777777" w:rsidR="00D06145" w:rsidRPr="00BC45A4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b/>
                <w:spacing w:val="0"/>
                <w:sz w:val="20"/>
              </w:rPr>
            </w:pPr>
            <w:r>
              <w:rPr>
                <w:rFonts w:hint="eastAsia"/>
                <w:b/>
                <w:spacing w:val="0"/>
                <w:sz w:val="20"/>
              </w:rPr>
              <w:t>5</w:t>
            </w: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B1164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6E0DA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10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CD587" w14:textId="77777777" w:rsidR="00D06145" w:rsidRPr="00903CBB" w:rsidRDefault="00D06145" w:rsidP="00E6397F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232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856B6" w14:textId="77777777" w:rsidR="00D06145" w:rsidRPr="00927498" w:rsidRDefault="00D06145" w:rsidP="00E6397F">
            <w:pPr>
              <w:spacing w:line="20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51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36694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2E2F4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</w:tr>
      <w:tr w:rsidR="00D06145" w:rsidRPr="00903CBB" w14:paraId="57E15760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96B7D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D6EDB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1</w:t>
            </w:r>
          </w:p>
        </w:tc>
        <w:tc>
          <w:tcPr>
            <w:tcW w:w="17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2963C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10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A4B00" w14:textId="77777777" w:rsidR="00D06145" w:rsidRPr="00903CBB" w:rsidRDefault="00D06145" w:rsidP="00E6397F">
            <w:pPr>
              <w:spacing w:line="240" w:lineRule="exact"/>
              <w:ind w:leftChars="100" w:left="140"/>
              <w:jc w:val="distribute"/>
              <w:rPr>
                <w:rFonts w:hAnsi="標楷體"/>
                <w:spacing w:val="-8"/>
                <w:sz w:val="20"/>
              </w:rPr>
            </w:pPr>
            <w:r>
              <w:rPr>
                <w:rFonts w:hAnsi="標楷體" w:hint="eastAsia"/>
                <w:noProof/>
                <w:spacing w:val="-8"/>
                <w:sz w:val="20"/>
              </w:rPr>
              <w:t>縣政府</w:t>
            </w:r>
          </w:p>
        </w:tc>
        <w:tc>
          <w:tcPr>
            <w:tcW w:w="2324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BF240" w14:textId="77777777" w:rsidR="00D06145" w:rsidRPr="00927498" w:rsidRDefault="00D06145" w:rsidP="00E6397F">
            <w:pPr>
              <w:spacing w:line="20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1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96462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CC2FD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D06145" w:rsidRPr="00903CBB" w14:paraId="3BFDAFD9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1D444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1F1A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FF96" w14:textId="77777777" w:rsidR="00D06145" w:rsidRPr="004314BD" w:rsidRDefault="00D06145" w:rsidP="00E6397F">
            <w:pPr>
              <w:spacing w:line="240" w:lineRule="exact"/>
              <w:ind w:leftChars="30" w:left="42" w:rightChars="30" w:right="42"/>
              <w:jc w:val="center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1</w:t>
            </w:r>
          </w:p>
        </w:tc>
        <w:tc>
          <w:tcPr>
            <w:tcW w:w="11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00D8" w14:textId="77777777" w:rsidR="00D06145" w:rsidRPr="00903CBB" w:rsidRDefault="00D06145" w:rsidP="00E6397F">
            <w:pPr>
              <w:spacing w:line="240" w:lineRule="exact"/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營業基金盈餘繳庫</w:t>
            </w:r>
          </w:p>
        </w:tc>
        <w:tc>
          <w:tcPr>
            <w:tcW w:w="232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5921" w14:textId="77777777" w:rsidR="00D06145" w:rsidRPr="00927498" w:rsidRDefault="00D06145" w:rsidP="00E6397F">
            <w:pPr>
              <w:spacing w:line="200" w:lineRule="exact"/>
              <w:jc w:val="both"/>
              <w:rPr>
                <w:rFonts w:hAnsi="標楷體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增列應收苗栗肉品市場股份有限公司之繳庫股息紅利；減列同項目保留數。</w:t>
            </w:r>
          </w:p>
        </w:tc>
        <w:tc>
          <w:tcPr>
            <w:tcW w:w="51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07CE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21E1" w14:textId="77777777" w:rsidR="00D06145" w:rsidRPr="005C2228" w:rsidRDefault="00D06145" w:rsidP="00E6397F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D06145" w14:paraId="28BB4A67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hRule="exact" w:val="567"/>
        </w:trPr>
        <w:tc>
          <w:tcPr>
            <w:tcW w:w="4994" w:type="pct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DC18" w14:textId="77777777" w:rsidR="00D06145" w:rsidRPr="00A257E4" w:rsidRDefault="00D06145" w:rsidP="00E6397F">
            <w:pPr>
              <w:spacing w:line="400" w:lineRule="exact"/>
              <w:outlineLvl w:val="1"/>
              <w:rPr>
                <w:b/>
                <w:color w:val="000000"/>
                <w:spacing w:val="0"/>
                <w:sz w:val="36"/>
                <w:szCs w:val="36"/>
                <w:u w:val="single"/>
              </w:rPr>
            </w:pPr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貳</w:t>
            </w:r>
            <w:r w:rsidRPr="00A257E4">
              <w:rPr>
                <w:b/>
                <w:color w:val="000000"/>
                <w:spacing w:val="0"/>
                <w:sz w:val="36"/>
                <w:szCs w:val="36"/>
                <w:u w:val="single"/>
              </w:rPr>
              <w:t>、</w:t>
            </w:r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11</w:t>
            </w:r>
            <w:r>
              <w:rPr>
                <w:b/>
                <w:color w:val="000000"/>
                <w:spacing w:val="0"/>
                <w:sz w:val="36"/>
                <w:szCs w:val="36"/>
                <w:u w:val="single"/>
              </w:rPr>
              <w:t>4</w:t>
            </w:r>
            <w:proofErr w:type="gramEnd"/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年度苗栗縣</w:t>
            </w:r>
          </w:p>
        </w:tc>
      </w:tr>
      <w:tr w:rsidR="00D06145" w14:paraId="3AC36CBE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hRule="exact" w:val="539"/>
        </w:trPr>
        <w:tc>
          <w:tcPr>
            <w:tcW w:w="4994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pPr w:leftFromText="180" w:rightFromText="180" w:vertAnchor="text" w:horzAnchor="margin" w:tblpY="-42"/>
              <w:tblOverlap w:val="never"/>
              <w:tblW w:w="0" w:type="auto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42"/>
              <w:gridCol w:w="993"/>
            </w:tblGrid>
            <w:tr w:rsidR="00D06145" w:rsidRPr="004314BD" w14:paraId="306285DA" w14:textId="77777777" w:rsidTr="00E6397F">
              <w:tc>
                <w:tcPr>
                  <w:tcW w:w="442" w:type="dxa"/>
                  <w:hideMark/>
                </w:tcPr>
                <w:p w14:paraId="34222869" w14:textId="77777777" w:rsidR="00D06145" w:rsidRPr="004314BD" w:rsidRDefault="00D06145" w:rsidP="00E6397F">
                  <w:pPr>
                    <w:snapToGrid w:val="0"/>
                    <w:spacing w:line="240" w:lineRule="exact"/>
                    <w:ind w:rightChars="-60" w:right="-84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經常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  <w:hideMark/>
                </w:tcPr>
                <w:p w14:paraId="1D751991" w14:textId="77777777" w:rsidR="00D06145" w:rsidRPr="004314BD" w:rsidRDefault="00D06145" w:rsidP="00E6397F">
                  <w:pPr>
                    <w:snapToGrid w:val="0"/>
                    <w:spacing w:line="240" w:lineRule="exact"/>
                    <w:ind w:leftChars="-20" w:left="-28"/>
                    <w:jc w:val="both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門</w:t>
                  </w:r>
                  <w:proofErr w:type="gramStart"/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併</w:t>
                  </w:r>
                  <w:proofErr w:type="gramEnd"/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計</w:t>
                  </w:r>
                </w:p>
              </w:tc>
            </w:tr>
            <w:tr w:rsidR="00D06145" w:rsidRPr="004314BD" w14:paraId="22708AAA" w14:textId="77777777" w:rsidTr="00E6397F">
              <w:tc>
                <w:tcPr>
                  <w:tcW w:w="442" w:type="dxa"/>
                  <w:hideMark/>
                </w:tcPr>
                <w:p w14:paraId="4EB5BC2F" w14:textId="77777777" w:rsidR="00D06145" w:rsidRPr="004314BD" w:rsidRDefault="00D06145" w:rsidP="00E6397F">
                  <w:pPr>
                    <w:snapToGrid w:val="0"/>
                    <w:spacing w:line="240" w:lineRule="exact"/>
                    <w:ind w:rightChars="-60" w:right="-84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4314BD">
                    <w:rPr>
                      <w:rFonts w:hAnsi="標楷體" w:hint="eastAsia"/>
                      <w:spacing w:val="0"/>
                      <w:sz w:val="20"/>
                    </w:rPr>
                    <w:t>資本</w:t>
                  </w:r>
                </w:p>
              </w:tc>
              <w:tc>
                <w:tcPr>
                  <w:tcW w:w="993" w:type="dxa"/>
                  <w:vMerge/>
                  <w:vAlign w:val="center"/>
                  <w:hideMark/>
                </w:tcPr>
                <w:p w14:paraId="2D01358F" w14:textId="77777777" w:rsidR="00D06145" w:rsidRPr="004314BD" w:rsidRDefault="00D06145" w:rsidP="00E6397F">
                  <w:pPr>
                    <w:widowControl/>
                    <w:spacing w:line="240" w:lineRule="exact"/>
                    <w:rPr>
                      <w:rFonts w:hAnsi="標楷體"/>
                      <w:spacing w:val="0"/>
                      <w:sz w:val="20"/>
                    </w:rPr>
                  </w:pPr>
                </w:p>
              </w:tc>
            </w:tr>
          </w:tbl>
          <w:p w14:paraId="52845BD2" w14:textId="77777777" w:rsidR="00D06145" w:rsidRDefault="00D06145" w:rsidP="00E6397F">
            <w:pPr>
              <w:jc w:val="left"/>
              <w:rPr>
                <w:sz w:val="20"/>
              </w:rPr>
            </w:pPr>
          </w:p>
        </w:tc>
      </w:tr>
      <w:tr w:rsidR="00D06145" w14:paraId="05ED47D6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val="283"/>
        </w:trPr>
        <w:tc>
          <w:tcPr>
            <w:tcW w:w="1726" w:type="pct"/>
            <w:gridSpan w:val="10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62F8C9D" w14:textId="77777777" w:rsidR="00D06145" w:rsidRPr="005431DB" w:rsidRDefault="00D06145" w:rsidP="00E6397F">
            <w:pPr>
              <w:spacing w:line="20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1997" w:type="pct"/>
            <w:gridSpan w:val="4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193249D7" w14:textId="77777777" w:rsidR="00D06145" w:rsidRPr="005431DB" w:rsidRDefault="00D06145" w:rsidP="00E6397F">
            <w:pPr>
              <w:spacing w:line="20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修正內容</w:t>
            </w:r>
          </w:p>
        </w:tc>
        <w:tc>
          <w:tcPr>
            <w:tcW w:w="1270" w:type="pct"/>
            <w:gridSpan w:val="6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94778AD" w14:textId="77777777" w:rsidR="00D06145" w:rsidRPr="007A4076" w:rsidRDefault="00D06145" w:rsidP="00E6397F">
            <w:pPr>
              <w:spacing w:line="200" w:lineRule="exact"/>
              <w:jc w:val="center"/>
              <w:rPr>
                <w:rFonts w:hAnsi="標楷體"/>
                <w:spacing w:val="0"/>
                <w:sz w:val="20"/>
              </w:rPr>
            </w:pPr>
            <w:r w:rsidRPr="007A4076">
              <w:rPr>
                <w:rFonts w:hint="eastAsia"/>
                <w:spacing w:val="0"/>
                <w:sz w:val="20"/>
              </w:rPr>
              <w:t>修</w:t>
            </w:r>
          </w:p>
        </w:tc>
      </w:tr>
      <w:tr w:rsidR="00D06145" w14:paraId="4096D4EB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val="283"/>
        </w:trPr>
        <w:tc>
          <w:tcPr>
            <w:tcW w:w="1726" w:type="pct"/>
            <w:gridSpan w:val="10"/>
            <w:vMerge/>
            <w:tcBorders>
              <w:top w:val="nil"/>
              <w:left w:val="nil"/>
              <w:bottom w:val="nil"/>
            </w:tcBorders>
            <w:vAlign w:val="center"/>
          </w:tcPr>
          <w:p w14:paraId="7AE99F0D" w14:textId="77777777" w:rsidR="00D06145" w:rsidRPr="005431DB" w:rsidRDefault="00D06145" w:rsidP="00E6397F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97" w:type="pct"/>
            <w:gridSpan w:val="4"/>
            <w:vMerge/>
            <w:tcBorders>
              <w:top w:val="nil"/>
              <w:bottom w:val="nil"/>
            </w:tcBorders>
            <w:vAlign w:val="center"/>
          </w:tcPr>
          <w:p w14:paraId="6F87AC68" w14:textId="77777777" w:rsidR="00D06145" w:rsidRPr="005431DB" w:rsidRDefault="00D06145" w:rsidP="00E6397F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270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0732" w14:textId="77777777" w:rsidR="00D06145" w:rsidRPr="005431DB" w:rsidRDefault="00D06145" w:rsidP="00E6397F">
            <w:pPr>
              <w:spacing w:line="20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</w:tr>
      <w:tr w:rsidR="00D06145" w14:paraId="4AFEE10B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val="283"/>
        </w:trPr>
        <w:tc>
          <w:tcPr>
            <w:tcW w:w="177" w:type="pct"/>
            <w:tcBorders>
              <w:left w:val="nil"/>
              <w:bottom w:val="single" w:sz="4" w:space="0" w:color="auto"/>
            </w:tcBorders>
            <w:vAlign w:val="center"/>
          </w:tcPr>
          <w:p w14:paraId="75730758" w14:textId="77777777" w:rsidR="00D06145" w:rsidRPr="005431DB" w:rsidRDefault="00D06145" w:rsidP="00E6397F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179" w:type="pct"/>
            <w:gridSpan w:val="2"/>
            <w:tcBorders>
              <w:bottom w:val="single" w:sz="4" w:space="0" w:color="auto"/>
            </w:tcBorders>
            <w:vAlign w:val="center"/>
          </w:tcPr>
          <w:p w14:paraId="58EDC237" w14:textId="77777777" w:rsidR="00D06145" w:rsidRPr="005431DB" w:rsidRDefault="00D06145" w:rsidP="00E6397F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180" w:type="pct"/>
            <w:gridSpan w:val="3"/>
            <w:tcBorders>
              <w:bottom w:val="single" w:sz="4" w:space="0" w:color="auto"/>
            </w:tcBorders>
            <w:vAlign w:val="center"/>
          </w:tcPr>
          <w:p w14:paraId="34408C93" w14:textId="77777777" w:rsidR="00D06145" w:rsidRPr="005431DB" w:rsidRDefault="00D06145" w:rsidP="00E6397F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1190" w:type="pct"/>
            <w:gridSpan w:val="4"/>
            <w:tcBorders>
              <w:bottom w:val="single" w:sz="4" w:space="0" w:color="auto"/>
            </w:tcBorders>
            <w:vAlign w:val="center"/>
          </w:tcPr>
          <w:p w14:paraId="2B5DC004" w14:textId="77777777" w:rsidR="00D06145" w:rsidRPr="005431DB" w:rsidRDefault="00D06145" w:rsidP="00E6397F">
            <w:pPr>
              <w:spacing w:line="20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997" w:type="pct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9C2069" w14:textId="77777777" w:rsidR="00D06145" w:rsidRPr="005431DB" w:rsidRDefault="00D06145" w:rsidP="00E6397F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3681" w14:textId="77777777" w:rsidR="00D06145" w:rsidRPr="005431DB" w:rsidRDefault="00D06145" w:rsidP="00E6397F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6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F550" w14:textId="77777777" w:rsidR="00D06145" w:rsidRPr="005431DB" w:rsidRDefault="00D06145" w:rsidP="00E6397F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5431DB">
              <w:rPr>
                <w:rFonts w:hAnsi="標楷體" w:hint="eastAsia"/>
                <w:spacing w:val="0"/>
                <w:sz w:val="20"/>
              </w:rPr>
              <w:t>減</w:t>
            </w:r>
          </w:p>
        </w:tc>
      </w:tr>
      <w:tr w:rsidR="00D06145" w:rsidRPr="00AD4B18" w14:paraId="3794265D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gridAfter w:val="1"/>
          <w:wAfter w:w="6" w:type="pct"/>
          <w:cantSplit/>
          <w:trHeight w:val="340"/>
        </w:trPr>
        <w:tc>
          <w:tcPr>
            <w:tcW w:w="1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0C3AD0" w14:textId="77777777" w:rsidR="00D06145" w:rsidRDefault="00D06145" w:rsidP="00E6397F">
            <w:pPr>
              <w:spacing w:line="200" w:lineRule="exact"/>
              <w:jc w:val="center"/>
              <w:rPr>
                <w:rFonts w:ascii="新細明體" w:eastAsia="新細明體" w:hAnsi="新細明體"/>
                <w:b/>
                <w:spacing w:val="-10"/>
                <w:sz w:val="20"/>
              </w:rPr>
            </w:pPr>
          </w:p>
        </w:tc>
        <w:tc>
          <w:tcPr>
            <w:tcW w:w="1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912E9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723DA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19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7264F" w14:textId="77777777" w:rsidR="00D06145" w:rsidRDefault="00D06145" w:rsidP="00E6397F">
            <w:pPr>
              <w:spacing w:line="200" w:lineRule="exact"/>
              <w:jc w:val="distribute"/>
              <w:rPr>
                <w:rFonts w:hAnsi="標楷體"/>
                <w:b/>
                <w:spacing w:val="-1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199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57373" w14:textId="77777777" w:rsidR="00D06145" w:rsidRDefault="00D06145" w:rsidP="00E6397F">
            <w:pPr>
              <w:spacing w:line="200" w:lineRule="exact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63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AD8F1" w14:textId="77777777" w:rsidR="00D06145" w:rsidRDefault="00D06145" w:rsidP="00E6397F">
            <w:pPr>
              <w:spacing w:line="200" w:lineRule="exact"/>
              <w:rPr>
                <w:rFonts w:ascii="新細明體" w:eastAsia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63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19169" w14:textId="77777777" w:rsidR="00D06145" w:rsidRDefault="00D06145" w:rsidP="00E6397F">
            <w:pPr>
              <w:spacing w:line="200" w:lineRule="exac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D06145" w:rsidRPr="00AD4B18" w14:paraId="6DCA9E23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gridAfter w:val="1"/>
          <w:wAfter w:w="6" w:type="pct"/>
          <w:cantSplit/>
          <w:trHeight w:val="340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0809F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32E80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8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BBD10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19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1037A" w14:textId="77777777" w:rsidR="00D06145" w:rsidRDefault="00D06145" w:rsidP="00E6397F">
            <w:pPr>
              <w:spacing w:line="200" w:lineRule="exact"/>
              <w:jc w:val="distribute"/>
              <w:rPr>
                <w:rFonts w:hAnsi="標楷體"/>
                <w:b/>
                <w:spacing w:val="-1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199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F320B" w14:textId="77777777" w:rsidR="00D06145" w:rsidRDefault="00D06145" w:rsidP="00E6397F">
            <w:pPr>
              <w:spacing w:line="200" w:lineRule="exact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63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F97DB" w14:textId="77777777" w:rsidR="00D06145" w:rsidRDefault="00D06145" w:rsidP="00E6397F">
            <w:pPr>
              <w:spacing w:line="200" w:lineRule="exact"/>
              <w:rPr>
                <w:rFonts w:ascii="新細明體" w:eastAsia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63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16775" w14:textId="77777777" w:rsidR="00D06145" w:rsidRDefault="00D06145" w:rsidP="00E6397F">
            <w:pPr>
              <w:spacing w:line="200" w:lineRule="exact"/>
              <w:rPr>
                <w:rFonts w:ascii="新細明體" w:hAnsi="新細明體"/>
                <w:b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D06145" w14:paraId="43C9D3B5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gridAfter w:val="1"/>
          <w:wAfter w:w="6" w:type="pct"/>
          <w:cantSplit/>
          <w:trHeight w:val="340"/>
        </w:trPr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218C1F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93EED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1</w:t>
            </w:r>
          </w:p>
        </w:tc>
        <w:tc>
          <w:tcPr>
            <w:tcW w:w="180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FF6BF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19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9BF66" w14:textId="77777777" w:rsidR="00D06145" w:rsidRDefault="00D06145" w:rsidP="00E6397F">
            <w:pPr>
              <w:spacing w:line="200" w:lineRule="exact"/>
              <w:ind w:leftChars="100" w:left="140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1997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086DF" w14:textId="77777777" w:rsidR="00D06145" w:rsidRDefault="00D06145" w:rsidP="00E6397F">
            <w:pPr>
              <w:spacing w:line="200" w:lineRule="exact"/>
              <w:jc w:val="both"/>
              <w:rPr>
                <w:rFonts w:hAnsi="標楷體"/>
                <w:spacing w:val="-10"/>
                <w:sz w:val="20"/>
              </w:rPr>
            </w:pPr>
          </w:p>
        </w:tc>
        <w:tc>
          <w:tcPr>
            <w:tcW w:w="63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2D22F" w14:textId="77777777" w:rsidR="00D06145" w:rsidRDefault="00D06145" w:rsidP="00E6397F">
            <w:pPr>
              <w:spacing w:line="200" w:lineRule="exact"/>
              <w:rPr>
                <w:rFonts w:ascii="新細明體" w:eastAsia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3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61F42" w14:textId="77777777" w:rsidR="00D06145" w:rsidRDefault="00D06145" w:rsidP="00E6397F">
            <w:pPr>
              <w:spacing w:line="200" w:lineRule="exac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D06145" w14:paraId="4DFA3DB9" w14:textId="77777777" w:rsidTr="00D06145">
        <w:tblPrEx>
          <w:tblBorders>
            <w:bottom w:val="single" w:sz="4" w:space="0" w:color="auto"/>
            <w:right w:val="single" w:sz="4" w:space="0" w:color="auto"/>
          </w:tblBorders>
        </w:tblPrEx>
        <w:trPr>
          <w:gridAfter w:val="1"/>
          <w:wAfter w:w="6" w:type="pct"/>
          <w:cantSplit/>
          <w:trHeight w:val="385"/>
        </w:trPr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BB174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7BCC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1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ED9E" w14:textId="77777777" w:rsidR="00D06145" w:rsidRDefault="00D06145" w:rsidP="00E6397F">
            <w:pPr>
              <w:spacing w:line="200" w:lineRule="exact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9</w:t>
            </w:r>
          </w:p>
        </w:tc>
        <w:tc>
          <w:tcPr>
            <w:tcW w:w="119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9C31" w14:textId="77777777" w:rsidR="00D06145" w:rsidRDefault="00D06145" w:rsidP="00E6397F">
            <w:pPr>
              <w:spacing w:line="200" w:lineRule="exact"/>
              <w:ind w:leftChars="200" w:left="280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水利行政</w:t>
            </w:r>
          </w:p>
        </w:tc>
        <w:tc>
          <w:tcPr>
            <w:tcW w:w="199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DCD1" w14:textId="77777777" w:rsidR="00D06145" w:rsidRDefault="00D06145" w:rsidP="00E6397F">
            <w:pPr>
              <w:spacing w:line="200" w:lineRule="exact"/>
              <w:jc w:val="both"/>
              <w:rPr>
                <w:rFonts w:hAnsi="標楷體"/>
                <w:spacing w:val="-10"/>
                <w:sz w:val="20"/>
              </w:rPr>
            </w:pPr>
            <w:r w:rsidRPr="004661A8">
              <w:rPr>
                <w:rFonts w:hAnsi="標楷體" w:hint="eastAsia"/>
                <w:noProof/>
                <w:spacing w:val="-12"/>
                <w:sz w:val="20"/>
              </w:rPr>
              <w:t>減列無須保留之操作保養維護費與專案服務經費。</w:t>
            </w:r>
          </w:p>
        </w:tc>
        <w:tc>
          <w:tcPr>
            <w:tcW w:w="63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FAB" w14:textId="77777777" w:rsidR="00D06145" w:rsidRDefault="00D06145" w:rsidP="00E6397F">
            <w:pPr>
              <w:spacing w:line="200" w:lineRule="exact"/>
              <w:rPr>
                <w:rFonts w:ascii="新細明體" w:eastAsia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63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19D8" w14:textId="77777777" w:rsidR="00D06145" w:rsidRDefault="00D06145" w:rsidP="00E6397F">
            <w:pPr>
              <w:spacing w:line="200" w:lineRule="exact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D06145" w14:paraId="7A2989A4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hRule="exact" w:val="567"/>
          <w:tblHeader/>
        </w:trPr>
        <w:tc>
          <w:tcPr>
            <w:tcW w:w="4994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41EBC46" w14:textId="77777777" w:rsidR="00D06145" w:rsidRPr="007127DF" w:rsidRDefault="00D06145" w:rsidP="00E6397F">
            <w:pPr>
              <w:rPr>
                <w:sz w:val="32"/>
                <w:szCs w:val="32"/>
                <w:u w:val="single"/>
              </w:rPr>
            </w:pPr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參</w:t>
            </w:r>
            <w:r w:rsidRPr="007127DF">
              <w:rPr>
                <w:b/>
                <w:spacing w:val="0"/>
                <w:sz w:val="36"/>
                <w:szCs w:val="36"/>
                <w:u w:val="single"/>
              </w:rPr>
              <w:t>、</w:t>
            </w:r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11</w:t>
            </w:r>
            <w:r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4</w:t>
            </w:r>
            <w:proofErr w:type="gramEnd"/>
            <w:r w:rsidRPr="007127DF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年度苗栗縣總決算</w:t>
            </w:r>
          </w:p>
        </w:tc>
      </w:tr>
      <w:tr w:rsidR="00D06145" w14:paraId="75DEABF5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hRule="exact" w:val="516"/>
          <w:tblHeader/>
        </w:trPr>
        <w:tc>
          <w:tcPr>
            <w:tcW w:w="4994" w:type="pct"/>
            <w:gridSpan w:val="20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648"/>
            </w:tblGrid>
            <w:tr w:rsidR="00D06145" w14:paraId="26772E9B" w14:textId="77777777" w:rsidTr="00E6397F">
              <w:tc>
                <w:tcPr>
                  <w:tcW w:w="454" w:type="dxa"/>
                  <w:hideMark/>
                </w:tcPr>
                <w:p w14:paraId="26924BF8" w14:textId="77777777" w:rsidR="00D06145" w:rsidRPr="0038018F" w:rsidRDefault="00D06145" w:rsidP="00E6397F">
                  <w:pPr>
                    <w:snapToGrid w:val="0"/>
                    <w:spacing w:line="200" w:lineRule="atLeast"/>
                    <w:ind w:rightChars="-50" w:right="-70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經常</w:t>
                  </w:r>
                </w:p>
              </w:tc>
              <w:tc>
                <w:tcPr>
                  <w:tcW w:w="648" w:type="dxa"/>
                  <w:vMerge w:val="restart"/>
                  <w:vAlign w:val="center"/>
                  <w:hideMark/>
                </w:tcPr>
                <w:p w14:paraId="55793871" w14:textId="77777777" w:rsidR="00D06145" w:rsidRPr="0038018F" w:rsidRDefault="00D06145" w:rsidP="00E6397F">
                  <w:pPr>
                    <w:snapToGrid w:val="0"/>
                    <w:spacing w:line="200" w:lineRule="atLeast"/>
                    <w:ind w:leftChars="-20" w:left="-28"/>
                    <w:jc w:val="both"/>
                    <w:rPr>
                      <w:rFonts w:hAnsi="標楷體"/>
                      <w:spacing w:val="0"/>
                      <w:sz w:val="20"/>
                    </w:rPr>
                  </w:pPr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門</w:t>
                  </w:r>
                  <w:proofErr w:type="gramStart"/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併</w:t>
                  </w:r>
                  <w:proofErr w:type="gramEnd"/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計</w:t>
                  </w:r>
                </w:p>
              </w:tc>
            </w:tr>
            <w:tr w:rsidR="00D06145" w14:paraId="4FAC5529" w14:textId="77777777" w:rsidTr="00E6397F">
              <w:tc>
                <w:tcPr>
                  <w:tcW w:w="454" w:type="dxa"/>
                  <w:hideMark/>
                </w:tcPr>
                <w:p w14:paraId="4543A4D5" w14:textId="77777777" w:rsidR="00D06145" w:rsidRPr="0038018F" w:rsidRDefault="00D06145" w:rsidP="00E6397F">
                  <w:pPr>
                    <w:snapToGrid w:val="0"/>
                    <w:spacing w:line="200" w:lineRule="atLeast"/>
                    <w:ind w:rightChars="-50" w:right="-70"/>
                    <w:jc w:val="left"/>
                    <w:rPr>
                      <w:rFonts w:hAnsi="標楷體"/>
                      <w:spacing w:val="0"/>
                      <w:sz w:val="20"/>
                    </w:rPr>
                  </w:pPr>
                  <w:r w:rsidRPr="0038018F">
                    <w:rPr>
                      <w:rFonts w:hAnsi="標楷體" w:hint="eastAsia"/>
                      <w:spacing w:val="0"/>
                      <w:sz w:val="20"/>
                    </w:rPr>
                    <w:t>資本</w:t>
                  </w:r>
                </w:p>
              </w:tc>
              <w:tc>
                <w:tcPr>
                  <w:tcW w:w="648" w:type="dxa"/>
                  <w:vMerge/>
                  <w:vAlign w:val="center"/>
                  <w:hideMark/>
                </w:tcPr>
                <w:p w14:paraId="4F1765E1" w14:textId="77777777" w:rsidR="00D06145" w:rsidRDefault="00D06145" w:rsidP="00E6397F">
                  <w:pPr>
                    <w:widowControl/>
                    <w:snapToGrid w:val="0"/>
                    <w:spacing w:line="200" w:lineRule="atLeast"/>
                    <w:rPr>
                      <w:rFonts w:hAnsi="標楷體"/>
                      <w:sz w:val="20"/>
                    </w:rPr>
                  </w:pPr>
                </w:p>
              </w:tc>
            </w:tr>
          </w:tbl>
          <w:p w14:paraId="214BD95E" w14:textId="77777777" w:rsidR="00D06145" w:rsidRDefault="00D06145" w:rsidP="00E6397F">
            <w:pPr>
              <w:spacing w:line="240" w:lineRule="exact"/>
              <w:jc w:val="left"/>
              <w:rPr>
                <w:spacing w:val="20"/>
                <w:sz w:val="24"/>
                <w:szCs w:val="24"/>
              </w:rPr>
            </w:pPr>
          </w:p>
        </w:tc>
      </w:tr>
      <w:tr w:rsidR="00D06145" w14:paraId="2CBECEE0" w14:textId="77777777" w:rsidTr="00AB3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val="333"/>
          <w:tblHeader/>
        </w:trPr>
        <w:tc>
          <w:tcPr>
            <w:tcW w:w="1995" w:type="pct"/>
            <w:gridSpan w:val="11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A77DAC6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科目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</w:tcBorders>
            <w:vAlign w:val="center"/>
          </w:tcPr>
          <w:p w14:paraId="6310D909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修正內容</w:t>
            </w:r>
          </w:p>
        </w:tc>
        <w:tc>
          <w:tcPr>
            <w:tcW w:w="1707" w:type="pct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6318E5" w14:textId="77777777" w:rsidR="00D06145" w:rsidRPr="00C50547" w:rsidRDefault="00D06145" w:rsidP="00D06145">
            <w:pPr>
              <w:spacing w:line="200" w:lineRule="exact"/>
              <w:ind w:leftChars="10" w:left="14" w:rightChars="10" w:right="14"/>
              <w:jc w:val="center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修</w:t>
            </w:r>
          </w:p>
        </w:tc>
      </w:tr>
      <w:tr w:rsidR="00D06145" w14:paraId="238191F9" w14:textId="77777777" w:rsidTr="00AB3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val="263"/>
          <w:tblHeader/>
        </w:trPr>
        <w:tc>
          <w:tcPr>
            <w:tcW w:w="1995" w:type="pct"/>
            <w:gridSpan w:val="11"/>
            <w:vMerge/>
            <w:tcBorders>
              <w:left w:val="nil"/>
            </w:tcBorders>
          </w:tcPr>
          <w:p w14:paraId="2F133E5E" w14:textId="77777777" w:rsidR="00D06145" w:rsidRPr="00C50547" w:rsidRDefault="00D06145" w:rsidP="00D06145">
            <w:pPr>
              <w:spacing w:line="200" w:lineRule="exact"/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1292" w:type="pct"/>
            <w:vMerge/>
            <w:vAlign w:val="center"/>
          </w:tcPr>
          <w:p w14:paraId="104C7192" w14:textId="77777777" w:rsidR="00D06145" w:rsidRPr="00C50547" w:rsidRDefault="00D06145" w:rsidP="00D06145">
            <w:pPr>
              <w:spacing w:line="200" w:lineRule="exact"/>
              <w:ind w:leftChars="10" w:left="14" w:rightChars="10" w:right="14"/>
              <w:jc w:val="distribute"/>
              <w:rPr>
                <w:rFonts w:hAnsi="標楷體" w:cs="Cambria Math"/>
                <w:spacing w:val="0"/>
                <w:sz w:val="20"/>
              </w:rPr>
            </w:pPr>
          </w:p>
        </w:tc>
        <w:tc>
          <w:tcPr>
            <w:tcW w:w="1707" w:type="pct"/>
            <w:gridSpan w:val="8"/>
            <w:tcBorders>
              <w:top w:val="nil"/>
              <w:bottom w:val="single" w:sz="4" w:space="0" w:color="auto"/>
            </w:tcBorders>
            <w:vAlign w:val="center"/>
          </w:tcPr>
          <w:p w14:paraId="5FADA436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減免（註銷）數</w:t>
            </w:r>
          </w:p>
        </w:tc>
      </w:tr>
      <w:tr w:rsidR="00D06145" w14:paraId="7F8213B1" w14:textId="77777777" w:rsidTr="00AB3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val="283"/>
          <w:tblHeader/>
        </w:trPr>
        <w:tc>
          <w:tcPr>
            <w:tcW w:w="1995" w:type="pct"/>
            <w:gridSpan w:val="11"/>
            <w:vMerge/>
            <w:tcBorders>
              <w:left w:val="nil"/>
              <w:bottom w:val="nil"/>
            </w:tcBorders>
          </w:tcPr>
          <w:p w14:paraId="3CC9B594" w14:textId="77777777" w:rsidR="00D06145" w:rsidRPr="00C50547" w:rsidRDefault="00D06145" w:rsidP="00D06145">
            <w:pPr>
              <w:spacing w:line="200" w:lineRule="exact"/>
              <w:ind w:left="77" w:right="79"/>
              <w:jc w:val="distribute"/>
              <w:rPr>
                <w:sz w:val="20"/>
              </w:rPr>
            </w:pPr>
          </w:p>
        </w:tc>
        <w:tc>
          <w:tcPr>
            <w:tcW w:w="1292" w:type="pct"/>
            <w:vMerge/>
            <w:vAlign w:val="center"/>
          </w:tcPr>
          <w:p w14:paraId="2147CA7B" w14:textId="77777777" w:rsidR="00D06145" w:rsidRPr="00C50547" w:rsidRDefault="00D06145" w:rsidP="00D06145">
            <w:pPr>
              <w:spacing w:line="200" w:lineRule="exact"/>
              <w:ind w:leftChars="10" w:left="14" w:rightChars="10" w:right="14"/>
              <w:jc w:val="distribute"/>
              <w:rPr>
                <w:rFonts w:hAnsi="標楷體" w:cs="Cambria Math"/>
                <w:spacing w:val="0"/>
                <w:sz w:val="20"/>
              </w:rPr>
            </w:pPr>
          </w:p>
        </w:tc>
        <w:tc>
          <w:tcPr>
            <w:tcW w:w="84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5A2F90BF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應付數</w:t>
            </w:r>
          </w:p>
        </w:tc>
        <w:tc>
          <w:tcPr>
            <w:tcW w:w="862" w:type="pct"/>
            <w:gridSpan w:val="4"/>
            <w:tcBorders>
              <w:bottom w:val="nil"/>
            </w:tcBorders>
            <w:vAlign w:val="center"/>
          </w:tcPr>
          <w:p w14:paraId="6DD0D4D6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保留數</w:t>
            </w:r>
          </w:p>
        </w:tc>
      </w:tr>
      <w:tr w:rsidR="00D06145" w14:paraId="094703A7" w14:textId="77777777" w:rsidTr="00AB3A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6" w:type="pct"/>
          <w:cantSplit/>
          <w:trHeight w:val="283"/>
          <w:tblHeader/>
        </w:trPr>
        <w:tc>
          <w:tcPr>
            <w:tcW w:w="223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C3A7A8B" w14:textId="77777777" w:rsidR="00D06145" w:rsidRPr="00DB7D8B" w:rsidRDefault="00D06145" w:rsidP="00D06145">
            <w:pPr>
              <w:spacing w:line="200" w:lineRule="exact"/>
              <w:ind w:right="28"/>
              <w:jc w:val="center"/>
              <w:rPr>
                <w:sz w:val="20"/>
              </w:rPr>
            </w:pPr>
            <w:r w:rsidRPr="00DB7D8B">
              <w:rPr>
                <w:rFonts w:hint="eastAsia"/>
                <w:sz w:val="20"/>
              </w:rPr>
              <w:t>年度</w:t>
            </w:r>
          </w:p>
        </w:tc>
        <w:tc>
          <w:tcPr>
            <w:tcW w:w="184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2A7BE91C" w14:textId="77777777" w:rsidR="00D06145" w:rsidRPr="00C50547" w:rsidRDefault="00D06145" w:rsidP="00D06145">
            <w:pPr>
              <w:spacing w:line="200" w:lineRule="exact"/>
              <w:jc w:val="center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181" w:type="pct"/>
            <w:gridSpan w:val="3"/>
            <w:tcBorders>
              <w:bottom w:val="single" w:sz="4" w:space="0" w:color="auto"/>
            </w:tcBorders>
            <w:vAlign w:val="center"/>
          </w:tcPr>
          <w:p w14:paraId="6EAA9D01" w14:textId="77777777" w:rsidR="00D06145" w:rsidRPr="00C50547" w:rsidRDefault="00D06145" w:rsidP="00D06145">
            <w:pPr>
              <w:spacing w:line="200" w:lineRule="exact"/>
              <w:jc w:val="center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2256144B" w14:textId="77777777" w:rsidR="00D06145" w:rsidRPr="00C50547" w:rsidRDefault="00D06145" w:rsidP="00D06145">
            <w:pPr>
              <w:spacing w:line="200" w:lineRule="exact"/>
              <w:jc w:val="center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目</w:t>
            </w:r>
          </w:p>
        </w:tc>
        <w:tc>
          <w:tcPr>
            <w:tcW w:w="1246" w:type="pct"/>
            <w:gridSpan w:val="3"/>
            <w:tcBorders>
              <w:bottom w:val="single" w:sz="4" w:space="0" w:color="auto"/>
            </w:tcBorders>
            <w:vAlign w:val="center"/>
          </w:tcPr>
          <w:p w14:paraId="5B554E7F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1292" w:type="pct"/>
            <w:vMerge/>
            <w:tcBorders>
              <w:bottom w:val="single" w:sz="4" w:space="0" w:color="auto"/>
            </w:tcBorders>
            <w:vAlign w:val="center"/>
          </w:tcPr>
          <w:p w14:paraId="72B14263" w14:textId="77777777" w:rsidR="00D06145" w:rsidRPr="00C50547" w:rsidRDefault="00D06145" w:rsidP="00D06145">
            <w:pPr>
              <w:spacing w:line="200" w:lineRule="exact"/>
              <w:ind w:right="414"/>
              <w:rPr>
                <w:sz w:val="20"/>
              </w:rPr>
            </w:pPr>
          </w:p>
        </w:tc>
        <w:tc>
          <w:tcPr>
            <w:tcW w:w="427" w:type="pct"/>
            <w:tcBorders>
              <w:bottom w:val="single" w:sz="4" w:space="0" w:color="auto"/>
            </w:tcBorders>
            <w:vAlign w:val="center"/>
          </w:tcPr>
          <w:p w14:paraId="154CD185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增</w:t>
            </w:r>
          </w:p>
        </w:tc>
        <w:tc>
          <w:tcPr>
            <w:tcW w:w="418" w:type="pct"/>
            <w:gridSpan w:val="3"/>
            <w:tcBorders>
              <w:bottom w:val="single" w:sz="4" w:space="0" w:color="auto"/>
            </w:tcBorders>
            <w:vAlign w:val="center"/>
          </w:tcPr>
          <w:p w14:paraId="3F0E910A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減</w:t>
            </w:r>
          </w:p>
        </w:tc>
        <w:tc>
          <w:tcPr>
            <w:tcW w:w="515" w:type="pct"/>
            <w:gridSpan w:val="3"/>
            <w:tcBorders>
              <w:bottom w:val="single" w:sz="4" w:space="0" w:color="auto"/>
            </w:tcBorders>
            <w:vAlign w:val="center"/>
          </w:tcPr>
          <w:p w14:paraId="2CDF0F8A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增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14:paraId="0463F1FC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z w:val="20"/>
              </w:rPr>
            </w:pPr>
            <w:r w:rsidRPr="00C50547">
              <w:rPr>
                <w:rFonts w:hint="eastAsia"/>
                <w:sz w:val="20"/>
              </w:rPr>
              <w:t>減</w:t>
            </w:r>
          </w:p>
        </w:tc>
      </w:tr>
      <w:tr w:rsidR="00D06145" w:rsidRPr="007E24B1" w14:paraId="0BA2A3A3" w14:textId="77777777" w:rsidTr="00AB3ACE">
        <w:tblPrEx>
          <w:tblBorders>
            <w:bottom w:val="single" w:sz="4" w:space="0" w:color="auto"/>
            <w:right w:val="single" w:sz="4" w:space="0" w:color="auto"/>
          </w:tblBorders>
        </w:tblPrEx>
        <w:trPr>
          <w:gridAfter w:val="1"/>
          <w:wAfter w:w="6" w:type="pct"/>
          <w:cantSplit/>
          <w:trHeight w:val="291"/>
        </w:trPr>
        <w:tc>
          <w:tcPr>
            <w:tcW w:w="223" w:type="pct"/>
            <w:gridSpan w:val="2"/>
            <w:shd w:val="clear" w:color="auto" w:fill="auto"/>
            <w:vAlign w:val="center"/>
          </w:tcPr>
          <w:p w14:paraId="0463CC81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84" w:type="pct"/>
            <w:gridSpan w:val="2"/>
            <w:shd w:val="clear" w:color="auto" w:fill="auto"/>
            <w:vAlign w:val="center"/>
          </w:tcPr>
          <w:p w14:paraId="03A91223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81" w:type="pct"/>
            <w:gridSpan w:val="3"/>
            <w:shd w:val="clear" w:color="auto" w:fill="auto"/>
            <w:vAlign w:val="center"/>
          </w:tcPr>
          <w:p w14:paraId="08296EB5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14:paraId="3888CCC1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246" w:type="pct"/>
            <w:gridSpan w:val="3"/>
            <w:shd w:val="clear" w:color="auto" w:fill="auto"/>
            <w:vAlign w:val="center"/>
          </w:tcPr>
          <w:p w14:paraId="7323C806" w14:textId="77777777" w:rsidR="00D06145" w:rsidRPr="00C50547" w:rsidRDefault="00D06145" w:rsidP="00D06145">
            <w:pPr>
              <w:spacing w:line="200" w:lineRule="exact"/>
              <w:jc w:val="distribute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292" w:type="pct"/>
            <w:shd w:val="clear" w:color="auto" w:fill="auto"/>
            <w:vAlign w:val="center"/>
          </w:tcPr>
          <w:p w14:paraId="3EBD8C0F" w14:textId="77777777" w:rsidR="00D06145" w:rsidRPr="00C50547" w:rsidRDefault="00D06145" w:rsidP="00D06145">
            <w:pPr>
              <w:spacing w:line="200" w:lineRule="exact"/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08B2FB49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3"/>
            <w:shd w:val="clear" w:color="auto" w:fill="auto"/>
            <w:vAlign w:val="center"/>
          </w:tcPr>
          <w:p w14:paraId="555EDF35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15" w:type="pct"/>
            <w:gridSpan w:val="3"/>
            <w:shd w:val="clear" w:color="auto" w:fill="auto"/>
            <w:vAlign w:val="center"/>
          </w:tcPr>
          <w:p w14:paraId="33A5DD3B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A34EA4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12,065,149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D24E643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</w:tr>
      <w:tr w:rsidR="00D06145" w:rsidRPr="007E24B1" w14:paraId="6CFC7BC7" w14:textId="77777777" w:rsidTr="00AB3ACE">
        <w:tblPrEx>
          <w:tblBorders>
            <w:bottom w:val="single" w:sz="4" w:space="0" w:color="auto"/>
            <w:right w:val="single" w:sz="4" w:space="0" w:color="auto"/>
          </w:tblBorders>
        </w:tblPrEx>
        <w:trPr>
          <w:gridAfter w:val="1"/>
          <w:wAfter w:w="6" w:type="pct"/>
          <w:cantSplit/>
          <w:trHeight w:val="291"/>
        </w:trPr>
        <w:tc>
          <w:tcPr>
            <w:tcW w:w="223" w:type="pct"/>
            <w:gridSpan w:val="2"/>
            <w:shd w:val="clear" w:color="auto" w:fill="auto"/>
            <w:vAlign w:val="center"/>
          </w:tcPr>
          <w:p w14:paraId="796C4B19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/>
                <w:b/>
                <w:noProof/>
                <w:sz w:val="20"/>
              </w:rPr>
              <w:t>1</w:t>
            </w:r>
            <w:r>
              <w:rPr>
                <w:rFonts w:hAnsi="標楷體"/>
                <w:b/>
                <w:noProof/>
                <w:sz w:val="20"/>
              </w:rPr>
              <w:t>13</w:t>
            </w:r>
          </w:p>
        </w:tc>
        <w:tc>
          <w:tcPr>
            <w:tcW w:w="184" w:type="pct"/>
            <w:gridSpan w:val="2"/>
            <w:shd w:val="clear" w:color="auto" w:fill="auto"/>
            <w:vAlign w:val="center"/>
          </w:tcPr>
          <w:p w14:paraId="4A8A08B3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/>
                <w:b/>
                <w:noProof/>
                <w:sz w:val="20"/>
              </w:rPr>
              <w:t>2</w:t>
            </w:r>
          </w:p>
        </w:tc>
        <w:tc>
          <w:tcPr>
            <w:tcW w:w="181" w:type="pct"/>
            <w:gridSpan w:val="3"/>
            <w:shd w:val="clear" w:color="auto" w:fill="auto"/>
            <w:vAlign w:val="center"/>
          </w:tcPr>
          <w:p w14:paraId="2C7C965E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61" w:type="pct"/>
            <w:shd w:val="clear" w:color="auto" w:fill="auto"/>
            <w:vAlign w:val="center"/>
          </w:tcPr>
          <w:p w14:paraId="42A157BC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1246" w:type="pct"/>
            <w:gridSpan w:val="3"/>
            <w:shd w:val="clear" w:color="auto" w:fill="auto"/>
            <w:vAlign w:val="center"/>
          </w:tcPr>
          <w:p w14:paraId="42AF9AFE" w14:textId="77777777" w:rsidR="00D06145" w:rsidRPr="00C50547" w:rsidRDefault="00D06145" w:rsidP="00D06145">
            <w:pPr>
              <w:spacing w:line="200" w:lineRule="exact"/>
              <w:jc w:val="distribute"/>
              <w:rPr>
                <w:rFonts w:hAnsi="標楷體"/>
                <w:b/>
                <w:sz w:val="20"/>
              </w:rPr>
            </w:pPr>
            <w:r w:rsidRPr="00C50547">
              <w:rPr>
                <w:rFonts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1292" w:type="pct"/>
            <w:shd w:val="clear" w:color="auto" w:fill="auto"/>
            <w:vAlign w:val="center"/>
          </w:tcPr>
          <w:p w14:paraId="65D9D7FD" w14:textId="77777777" w:rsidR="00D06145" w:rsidRPr="00C50547" w:rsidRDefault="00D06145" w:rsidP="00D06145">
            <w:pPr>
              <w:spacing w:line="200" w:lineRule="exact"/>
              <w:jc w:val="both"/>
              <w:rPr>
                <w:rFonts w:hAnsi="標楷體"/>
                <w:b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713FFD51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3"/>
            <w:shd w:val="clear" w:color="auto" w:fill="auto"/>
            <w:vAlign w:val="center"/>
          </w:tcPr>
          <w:p w14:paraId="3EE608A8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15" w:type="pct"/>
            <w:gridSpan w:val="3"/>
            <w:shd w:val="clear" w:color="auto" w:fill="auto"/>
            <w:vAlign w:val="center"/>
          </w:tcPr>
          <w:p w14:paraId="19E6F52B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4661A8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12,065,149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C5827D2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</w:tr>
      <w:tr w:rsidR="00D06145" w14:paraId="54CE1469" w14:textId="77777777" w:rsidTr="00AB3ACE">
        <w:tblPrEx>
          <w:tblBorders>
            <w:bottom w:val="single" w:sz="4" w:space="0" w:color="auto"/>
            <w:right w:val="single" w:sz="4" w:space="0" w:color="auto"/>
          </w:tblBorders>
        </w:tblPrEx>
        <w:trPr>
          <w:gridAfter w:val="1"/>
          <w:wAfter w:w="6" w:type="pct"/>
          <w:cantSplit/>
          <w:trHeight w:val="291"/>
        </w:trPr>
        <w:tc>
          <w:tcPr>
            <w:tcW w:w="223" w:type="pct"/>
            <w:gridSpan w:val="2"/>
            <w:shd w:val="clear" w:color="auto" w:fill="auto"/>
            <w:vAlign w:val="center"/>
          </w:tcPr>
          <w:p w14:paraId="2D256EFD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4" w:type="pct"/>
            <w:gridSpan w:val="2"/>
            <w:shd w:val="clear" w:color="auto" w:fill="auto"/>
            <w:vAlign w:val="center"/>
          </w:tcPr>
          <w:p w14:paraId="101FB6C1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1" w:type="pct"/>
            <w:gridSpan w:val="3"/>
            <w:shd w:val="clear" w:color="auto" w:fill="auto"/>
            <w:vAlign w:val="center"/>
          </w:tcPr>
          <w:p w14:paraId="2BB2D199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sz w:val="20"/>
              </w:rPr>
            </w:pPr>
            <w:r w:rsidRPr="00C50547">
              <w:rPr>
                <w:rFonts w:hAnsi="標楷體"/>
                <w:noProof/>
                <w:sz w:val="20"/>
              </w:rPr>
              <w:t>20</w:t>
            </w:r>
          </w:p>
        </w:tc>
        <w:tc>
          <w:tcPr>
            <w:tcW w:w="161" w:type="pct"/>
            <w:shd w:val="clear" w:color="auto" w:fill="auto"/>
            <w:vAlign w:val="center"/>
          </w:tcPr>
          <w:p w14:paraId="061F9900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246" w:type="pct"/>
            <w:gridSpan w:val="3"/>
            <w:shd w:val="clear" w:color="auto" w:fill="auto"/>
            <w:vAlign w:val="center"/>
          </w:tcPr>
          <w:p w14:paraId="053D543E" w14:textId="77777777" w:rsidR="00D06145" w:rsidRPr="00C50547" w:rsidRDefault="00D06145" w:rsidP="00D06145">
            <w:pPr>
              <w:spacing w:line="200" w:lineRule="exact"/>
              <w:ind w:leftChars="100" w:left="140"/>
              <w:jc w:val="distribute"/>
              <w:rPr>
                <w:rFonts w:hAnsi="標楷體"/>
                <w:sz w:val="20"/>
              </w:rPr>
            </w:pPr>
            <w:r w:rsidRPr="00C50547">
              <w:rPr>
                <w:rFonts w:hAnsi="標楷體" w:hint="eastAsia"/>
                <w:noProof/>
                <w:sz w:val="20"/>
              </w:rPr>
              <w:t>縣政府</w:t>
            </w:r>
          </w:p>
        </w:tc>
        <w:tc>
          <w:tcPr>
            <w:tcW w:w="1292" w:type="pct"/>
            <w:shd w:val="clear" w:color="auto" w:fill="auto"/>
            <w:vAlign w:val="center"/>
          </w:tcPr>
          <w:p w14:paraId="1CD58DB1" w14:textId="77777777" w:rsidR="00D06145" w:rsidRPr="00C50547" w:rsidRDefault="00D06145" w:rsidP="00D06145">
            <w:pPr>
              <w:spacing w:line="200" w:lineRule="exact"/>
              <w:jc w:val="both"/>
              <w:rPr>
                <w:rFonts w:hAnsi="標楷體"/>
                <w:sz w:val="20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47A9777F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3"/>
            <w:shd w:val="clear" w:color="auto" w:fill="auto"/>
            <w:vAlign w:val="center"/>
          </w:tcPr>
          <w:p w14:paraId="4B5A25D1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15" w:type="pct"/>
            <w:gridSpan w:val="3"/>
            <w:shd w:val="clear" w:color="auto" w:fill="auto"/>
            <w:vAlign w:val="center"/>
          </w:tcPr>
          <w:p w14:paraId="5C69A53B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4661A8">
              <w:rPr>
                <w:rFonts w:ascii="細明體" w:eastAsia="細明體" w:hAnsi="細明體"/>
                <w:noProof/>
                <w:spacing w:val="-10"/>
                <w:szCs w:val="18"/>
              </w:rPr>
              <w:t>12,065,149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BF4AE42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</w:tr>
      <w:tr w:rsidR="00D06145" w14:paraId="38B626FD" w14:textId="77777777" w:rsidTr="00AB3ACE">
        <w:tblPrEx>
          <w:tblBorders>
            <w:bottom w:val="single" w:sz="4" w:space="0" w:color="auto"/>
            <w:right w:val="single" w:sz="4" w:space="0" w:color="auto"/>
          </w:tblBorders>
        </w:tblPrEx>
        <w:trPr>
          <w:gridAfter w:val="1"/>
          <w:wAfter w:w="6" w:type="pct"/>
          <w:cantSplit/>
          <w:trHeight w:val="291"/>
        </w:trPr>
        <w:tc>
          <w:tcPr>
            <w:tcW w:w="2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1D258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F3769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8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D8EE3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sz w:val="20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F744D" w14:textId="77777777" w:rsidR="00D06145" w:rsidRPr="00C50547" w:rsidRDefault="00D06145" w:rsidP="00D06145">
            <w:pPr>
              <w:spacing w:line="200" w:lineRule="exact"/>
              <w:jc w:val="center"/>
              <w:rPr>
                <w:rFonts w:hAnsi="標楷體"/>
                <w:sz w:val="20"/>
              </w:rPr>
            </w:pPr>
            <w:r>
              <w:rPr>
                <w:rFonts w:hAnsi="標楷體"/>
                <w:sz w:val="20"/>
              </w:rPr>
              <w:t>82</w:t>
            </w:r>
          </w:p>
        </w:tc>
        <w:tc>
          <w:tcPr>
            <w:tcW w:w="124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DA601" w14:textId="77777777" w:rsidR="00D06145" w:rsidRPr="00C50547" w:rsidRDefault="00D06145" w:rsidP="00D06145">
            <w:pPr>
              <w:spacing w:line="200" w:lineRule="exact"/>
              <w:ind w:leftChars="200" w:left="280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交通建設</w:t>
            </w:r>
          </w:p>
        </w:tc>
        <w:tc>
          <w:tcPr>
            <w:tcW w:w="12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67445" w14:textId="77777777" w:rsidR="00D06145" w:rsidRPr="00E703A3" w:rsidRDefault="00D06145" w:rsidP="00D06145">
            <w:pPr>
              <w:spacing w:line="200" w:lineRule="exact"/>
              <w:ind w:leftChars="-20" w:left="-28"/>
              <w:jc w:val="both"/>
              <w:rPr>
                <w:rFonts w:hAnsi="標楷體"/>
                <w:spacing w:val="0"/>
                <w:sz w:val="20"/>
              </w:rPr>
            </w:pPr>
            <w:r w:rsidRPr="00E703A3">
              <w:rPr>
                <w:rFonts w:hAnsi="標楷體" w:hint="eastAsia"/>
                <w:noProof/>
                <w:spacing w:val="0"/>
                <w:sz w:val="20"/>
              </w:rPr>
              <w:t>減列無須保留之工程經費。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730F1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18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D5807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1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6F382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4661A8">
              <w:rPr>
                <w:rFonts w:ascii="細明體" w:eastAsia="細明體" w:hAnsi="細明體"/>
                <w:noProof/>
                <w:spacing w:val="-10"/>
                <w:szCs w:val="18"/>
              </w:rPr>
              <w:t>12,065,149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8C2CF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877A9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</w:tr>
    </w:tbl>
    <w:p w14:paraId="1D1F2A73" w14:textId="77777777" w:rsidR="00D06145" w:rsidRDefault="00D06145" w:rsidP="00D06145">
      <w:pPr>
        <w:adjustRightInd w:val="0"/>
        <w:snapToGrid w:val="0"/>
        <w:spacing w:afterLines="35" w:after="126" w:line="380" w:lineRule="exact"/>
        <w:jc w:val="left"/>
        <w:outlineLvl w:val="0"/>
        <w:rPr>
          <w:rFonts w:ascii="新細明體" w:hAnsi="新細明體" w:cs="新細明體"/>
          <w:b/>
          <w:bCs/>
          <w:spacing w:val="20"/>
          <w:sz w:val="40"/>
          <w:szCs w:val="40"/>
        </w:rPr>
      </w:pPr>
      <w:proofErr w:type="gramStart"/>
      <w:r>
        <w:rPr>
          <w:rFonts w:ascii="新細明體" w:hAnsi="新細明體" w:cs="新細明體" w:hint="eastAsia"/>
          <w:b/>
          <w:bCs/>
          <w:spacing w:val="20"/>
          <w:sz w:val="40"/>
          <w:szCs w:val="40"/>
        </w:rPr>
        <w:lastRenderedPageBreak/>
        <w:t>數明細</w:t>
      </w:r>
      <w:proofErr w:type="gramEnd"/>
      <w:r>
        <w:rPr>
          <w:rFonts w:ascii="新細明體" w:hAnsi="新細明體" w:cs="新細明體" w:hint="eastAsia"/>
          <w:b/>
          <w:bCs/>
          <w:spacing w:val="20"/>
          <w:sz w:val="40"/>
          <w:szCs w:val="40"/>
        </w:rPr>
        <w:t>表</w:t>
      </w: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9"/>
        <w:gridCol w:w="333"/>
        <w:gridCol w:w="75"/>
        <w:gridCol w:w="253"/>
        <w:gridCol w:w="659"/>
        <w:gridCol w:w="6"/>
        <w:gridCol w:w="150"/>
        <w:gridCol w:w="505"/>
        <w:gridCol w:w="337"/>
        <w:gridCol w:w="227"/>
        <w:gridCol w:w="197"/>
        <w:gridCol w:w="490"/>
        <w:gridCol w:w="79"/>
        <w:gridCol w:w="195"/>
        <w:gridCol w:w="139"/>
        <w:gridCol w:w="661"/>
        <w:gridCol w:w="139"/>
        <w:gridCol w:w="270"/>
        <w:gridCol w:w="584"/>
        <w:gridCol w:w="233"/>
        <w:gridCol w:w="253"/>
        <w:gridCol w:w="931"/>
        <w:gridCol w:w="139"/>
        <w:gridCol w:w="997"/>
        <w:gridCol w:w="73"/>
        <w:gridCol w:w="1054"/>
      </w:tblGrid>
      <w:tr w:rsidR="00D06145" w14:paraId="1B800113" w14:textId="77777777" w:rsidTr="007C2CCC">
        <w:trPr>
          <w:cantSplit/>
          <w:trHeight w:hRule="exact" w:val="624"/>
          <w:tblHeader/>
        </w:trPr>
        <w:tc>
          <w:tcPr>
            <w:tcW w:w="5000" w:type="pct"/>
            <w:gridSpan w:val="26"/>
            <w:vAlign w:val="bottom"/>
          </w:tcPr>
          <w:p w14:paraId="4FAC2E7B" w14:textId="77777777" w:rsidR="00D06145" w:rsidRPr="00967542" w:rsidRDefault="00D06145" w:rsidP="007C2CCC">
            <w:pPr>
              <w:jc w:val="left"/>
              <w:rPr>
                <w:spacing w:val="10"/>
                <w:sz w:val="32"/>
                <w:u w:val="single"/>
              </w:rPr>
            </w:pPr>
            <w:r w:rsidRPr="0072773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總決</w:t>
            </w:r>
            <w:r w:rsidRPr="0072773D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算歲入決算</w:t>
            </w:r>
            <w:proofErr w:type="gramStart"/>
            <w:r w:rsidRPr="0072773D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修正數明細</w:t>
            </w:r>
            <w:proofErr w:type="gramEnd"/>
            <w:r w:rsidRPr="0072773D">
              <w:rPr>
                <w:rFonts w:hint="eastAsia"/>
                <w:b/>
                <w:spacing w:val="10"/>
                <w:sz w:val="36"/>
                <w:szCs w:val="36"/>
                <w:u w:val="single"/>
              </w:rPr>
              <w:t>表</w:t>
            </w:r>
          </w:p>
        </w:tc>
      </w:tr>
      <w:tr w:rsidR="00D06145" w14:paraId="1590625F" w14:textId="77777777" w:rsidTr="007C2CCC">
        <w:trPr>
          <w:cantSplit/>
          <w:trHeight w:hRule="exact" w:val="510"/>
          <w:tblHeader/>
        </w:trPr>
        <w:tc>
          <w:tcPr>
            <w:tcW w:w="5000" w:type="pct"/>
            <w:gridSpan w:val="26"/>
            <w:vAlign w:val="bottom"/>
          </w:tcPr>
          <w:p w14:paraId="18B5E7F5" w14:textId="77777777" w:rsidR="00D06145" w:rsidRPr="008D1E35" w:rsidRDefault="00D06145" w:rsidP="007C2CCC">
            <w:pPr>
              <w:spacing w:line="240" w:lineRule="exact"/>
              <w:ind w:rightChars="-20" w:right="-28"/>
              <w:rPr>
                <w:color w:val="000000"/>
                <w:spacing w:val="0"/>
                <w:sz w:val="20"/>
              </w:rPr>
            </w:pPr>
            <w:r w:rsidRPr="008D1E35">
              <w:rPr>
                <w:rFonts w:hint="eastAsia"/>
                <w:spacing w:val="0"/>
                <w:sz w:val="20"/>
              </w:rPr>
              <w:t>單位</w:t>
            </w:r>
            <w:r w:rsidRPr="008D1E35">
              <w:rPr>
                <w:spacing w:val="0"/>
                <w:sz w:val="20"/>
              </w:rPr>
              <w:t>：</w:t>
            </w:r>
            <w:r w:rsidRPr="008D1E35">
              <w:rPr>
                <w:rFonts w:hint="eastAsia"/>
                <w:spacing w:val="0"/>
                <w:sz w:val="20"/>
              </w:rPr>
              <w:t>新</w:t>
            </w:r>
            <w:r w:rsidRPr="008D1E35">
              <w:rPr>
                <w:rFonts w:hint="eastAsia"/>
                <w:color w:val="000000"/>
                <w:spacing w:val="0"/>
                <w:sz w:val="20"/>
              </w:rPr>
              <w:t>臺幣</w:t>
            </w:r>
            <w:r w:rsidRPr="008D1E35">
              <w:rPr>
                <w:rFonts w:hint="eastAsia"/>
                <w:spacing w:val="0"/>
                <w:sz w:val="20"/>
              </w:rPr>
              <w:t>元</w:t>
            </w:r>
          </w:p>
        </w:tc>
      </w:tr>
      <w:tr w:rsidR="00D06145" w14:paraId="367F4895" w14:textId="77777777" w:rsidTr="007C2CCC">
        <w:trPr>
          <w:cantSplit/>
          <w:trHeight w:hRule="exact" w:val="360"/>
          <w:tblHeader/>
        </w:trPr>
        <w:tc>
          <w:tcPr>
            <w:tcW w:w="3091" w:type="pct"/>
            <w:gridSpan w:val="19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A8B1C" w14:textId="77777777" w:rsidR="00D06145" w:rsidRPr="00903CBB" w:rsidRDefault="00D06145" w:rsidP="007C2CCC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正                                 數</w:t>
            </w:r>
          </w:p>
        </w:tc>
        <w:tc>
          <w:tcPr>
            <w:tcW w:w="735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79EA5" w14:textId="77777777" w:rsidR="00D06145" w:rsidRPr="00D91DA6" w:rsidRDefault="00D06145" w:rsidP="007C2CCC">
            <w:pPr>
              <w:ind w:leftChars="20" w:left="28" w:rightChars="20" w:right="28"/>
              <w:jc w:val="distribute"/>
              <w:rPr>
                <w:b/>
                <w:spacing w:val="0"/>
                <w:sz w:val="20"/>
              </w:rPr>
            </w:pPr>
            <w:r w:rsidRPr="00D91DA6">
              <w:rPr>
                <w:rFonts w:hint="eastAsia"/>
                <w:b/>
                <w:spacing w:val="0"/>
                <w:sz w:val="20"/>
              </w:rPr>
              <w:t>應繳回縣庫數</w:t>
            </w:r>
          </w:p>
        </w:tc>
        <w:tc>
          <w:tcPr>
            <w:tcW w:w="1173" w:type="pct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746DE1E0" w14:textId="77777777" w:rsidR="00D06145" w:rsidRPr="00903CBB" w:rsidRDefault="00D06145" w:rsidP="007C2CCC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D06145" w14:paraId="02E82B41" w14:textId="77777777" w:rsidTr="007C2CCC">
        <w:trPr>
          <w:cantSplit/>
          <w:trHeight w:hRule="exact" w:val="340"/>
          <w:tblHeader/>
        </w:trPr>
        <w:tc>
          <w:tcPr>
            <w:tcW w:w="103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05FDC" w14:textId="77777777" w:rsidR="00D06145" w:rsidRPr="00903CBB" w:rsidRDefault="00D06145" w:rsidP="007C2CCC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proofErr w:type="gramStart"/>
            <w:r w:rsidRPr="00903CBB">
              <w:rPr>
                <w:rFonts w:hint="eastAsia"/>
                <w:spacing w:val="0"/>
                <w:sz w:val="20"/>
              </w:rPr>
              <w:t>應收數</w:t>
            </w:r>
            <w:proofErr w:type="gramEnd"/>
          </w:p>
        </w:tc>
        <w:tc>
          <w:tcPr>
            <w:tcW w:w="1030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A4BB2" w14:textId="77777777" w:rsidR="00D06145" w:rsidRPr="00903CBB" w:rsidRDefault="00D06145" w:rsidP="007C2CCC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1031" w:type="pct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6BE28" w14:textId="77777777" w:rsidR="00D06145" w:rsidRPr="00903CBB" w:rsidRDefault="00D06145" w:rsidP="007C2CCC">
            <w:pPr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合計</w:t>
            </w:r>
          </w:p>
        </w:tc>
        <w:tc>
          <w:tcPr>
            <w:tcW w:w="735" w:type="pct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A0436" w14:textId="77777777" w:rsidR="00D06145" w:rsidRPr="00903CBB" w:rsidRDefault="00D06145" w:rsidP="007C2CCC">
            <w:pPr>
              <w:jc w:val="distribute"/>
              <w:rPr>
                <w:color w:val="000000"/>
                <w:spacing w:val="0"/>
                <w:sz w:val="20"/>
              </w:rPr>
            </w:pPr>
          </w:p>
        </w:tc>
        <w:tc>
          <w:tcPr>
            <w:tcW w:w="1173" w:type="pct"/>
            <w:gridSpan w:val="4"/>
            <w:vMerge/>
            <w:tcBorders>
              <w:left w:val="single" w:sz="12" w:space="0" w:color="auto"/>
              <w:right w:val="nil"/>
            </w:tcBorders>
          </w:tcPr>
          <w:p w14:paraId="323052E0" w14:textId="77777777" w:rsidR="00D06145" w:rsidRPr="00903CBB" w:rsidRDefault="00D06145" w:rsidP="007C2CCC">
            <w:pPr>
              <w:rPr>
                <w:color w:val="000000"/>
                <w:spacing w:val="0"/>
                <w:sz w:val="20"/>
              </w:rPr>
            </w:pPr>
          </w:p>
        </w:tc>
      </w:tr>
      <w:tr w:rsidR="00D06145" w14:paraId="63672CB8" w14:textId="77777777" w:rsidTr="007C2CCC">
        <w:trPr>
          <w:cantSplit/>
          <w:trHeight w:hRule="exact" w:val="340"/>
          <w:tblHeader/>
        </w:trPr>
        <w:tc>
          <w:tcPr>
            <w:tcW w:w="515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FD001DB" w14:textId="77777777" w:rsidR="00D06145" w:rsidRPr="00903CBB" w:rsidRDefault="00D06145" w:rsidP="007C2CCC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15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09E3EC9B" w14:textId="77777777" w:rsidR="00D06145" w:rsidRPr="00903CBB" w:rsidRDefault="00D06145" w:rsidP="007C2CCC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15" w:type="pct"/>
            <w:gridSpan w:val="3"/>
            <w:tcBorders>
              <w:bottom w:val="single" w:sz="4" w:space="0" w:color="auto"/>
            </w:tcBorders>
            <w:vAlign w:val="center"/>
          </w:tcPr>
          <w:p w14:paraId="07F8A9B7" w14:textId="77777777" w:rsidR="00D06145" w:rsidRPr="00903CBB" w:rsidRDefault="00D06145" w:rsidP="007C2CCC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15" w:type="pct"/>
            <w:gridSpan w:val="4"/>
            <w:tcBorders>
              <w:bottom w:val="single" w:sz="4" w:space="0" w:color="auto"/>
            </w:tcBorders>
            <w:vAlign w:val="center"/>
          </w:tcPr>
          <w:p w14:paraId="699375D2" w14:textId="77777777" w:rsidR="00D06145" w:rsidRPr="00903CBB" w:rsidRDefault="00D06145" w:rsidP="007C2CCC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16" w:type="pct"/>
            <w:gridSpan w:val="3"/>
            <w:tcBorders>
              <w:bottom w:val="single" w:sz="4" w:space="0" w:color="auto"/>
            </w:tcBorders>
            <w:vAlign w:val="center"/>
          </w:tcPr>
          <w:p w14:paraId="591BD6CC" w14:textId="77777777" w:rsidR="00D06145" w:rsidRPr="00903CBB" w:rsidRDefault="00D06145" w:rsidP="007C2CCC">
            <w:pPr>
              <w:ind w:leftChars="30" w:left="42" w:rightChars="30" w:right="42"/>
              <w:jc w:val="center"/>
              <w:rPr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1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0C4453" w14:textId="77777777" w:rsidR="00D06145" w:rsidRPr="00903CBB" w:rsidRDefault="00D06145" w:rsidP="007C2CCC">
            <w:pPr>
              <w:ind w:leftChars="30" w:left="42" w:rightChars="30" w:right="42"/>
              <w:jc w:val="center"/>
              <w:rPr>
                <w:color w:val="000000"/>
                <w:spacing w:val="0"/>
                <w:sz w:val="20"/>
              </w:rPr>
            </w:pPr>
            <w:r w:rsidRPr="00903CBB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735" w:type="pct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A5F36E" w14:textId="77777777" w:rsidR="00D06145" w:rsidRPr="00903CBB" w:rsidRDefault="00D06145" w:rsidP="007C2CCC">
            <w:pPr>
              <w:jc w:val="distribute"/>
              <w:rPr>
                <w:color w:val="000000"/>
                <w:spacing w:val="0"/>
                <w:sz w:val="20"/>
              </w:rPr>
            </w:pPr>
          </w:p>
        </w:tc>
        <w:tc>
          <w:tcPr>
            <w:tcW w:w="1173" w:type="pct"/>
            <w:gridSpan w:val="4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2787D2F" w14:textId="77777777" w:rsidR="00D06145" w:rsidRPr="00903CBB" w:rsidRDefault="00D06145" w:rsidP="007C2CCC">
            <w:pPr>
              <w:jc w:val="distribute"/>
              <w:rPr>
                <w:color w:val="000000"/>
                <w:spacing w:val="0"/>
                <w:sz w:val="20"/>
              </w:rPr>
            </w:pPr>
          </w:p>
        </w:tc>
      </w:tr>
      <w:tr w:rsidR="00D06145" w:rsidRPr="003743BF" w14:paraId="6D72B016" w14:textId="77777777" w:rsidTr="007C2CCC">
        <w:trPr>
          <w:cantSplit/>
          <w:trHeight w:val="624"/>
        </w:trPr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B74FA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176,390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3550B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23FA3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05CB5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176,390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15568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1,532,874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38C665D3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176,390</w:t>
            </w:r>
          </w:p>
        </w:tc>
        <w:tc>
          <w:tcPr>
            <w:tcW w:w="735" w:type="pct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E3D30D6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1,356,484</w:t>
            </w:r>
          </w:p>
        </w:tc>
        <w:tc>
          <w:tcPr>
            <w:tcW w:w="1173" w:type="pct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874BC5" w14:textId="77777777" w:rsidR="00D06145" w:rsidRPr="00903CBB" w:rsidRDefault="00D06145" w:rsidP="007C2CCC">
            <w:pPr>
              <w:spacing w:line="200" w:lineRule="exact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D06145" w:rsidRPr="003743BF" w14:paraId="6A4C37B0" w14:textId="77777777" w:rsidTr="007C2CCC">
        <w:trPr>
          <w:cantSplit/>
          <w:trHeight w:val="624"/>
        </w:trPr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DA2F01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A32AC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6CD3E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CBEC7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FD0DA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1,356,484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6EEC1EFF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－</w:t>
            </w:r>
          </w:p>
        </w:tc>
        <w:tc>
          <w:tcPr>
            <w:tcW w:w="7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36E1ABD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Cs w:val="18"/>
              </w:rPr>
              <w:t>1,356,484</w:t>
            </w:r>
          </w:p>
        </w:tc>
        <w:tc>
          <w:tcPr>
            <w:tcW w:w="1173" w:type="pct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04B979" w14:textId="77777777" w:rsidR="00D06145" w:rsidRPr="00903CBB" w:rsidRDefault="00D06145" w:rsidP="007C2CCC">
            <w:pPr>
              <w:spacing w:line="20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</w:tr>
      <w:tr w:rsidR="00D06145" w14:paraId="530CC406" w14:textId="77777777" w:rsidTr="007C2CCC">
        <w:trPr>
          <w:cantSplit/>
          <w:trHeight w:val="624"/>
        </w:trPr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147E3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F86FD" w14:textId="77777777" w:rsidR="00D06145" w:rsidRPr="00C100AB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A623D" w14:textId="77777777" w:rsidR="00D06145" w:rsidRPr="00C100AB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79F32" w14:textId="77777777" w:rsidR="00D06145" w:rsidRPr="00702195" w:rsidRDefault="00D06145" w:rsidP="007C2CCC">
            <w:pPr>
              <w:spacing w:line="200" w:lineRule="exact"/>
              <w:ind w:leftChars="100" w:left="140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2FD42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1,356,484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A5A9A61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kern w:val="0"/>
                <w:szCs w:val="18"/>
              </w:rPr>
              <w:t>－</w:t>
            </w:r>
          </w:p>
        </w:tc>
        <w:tc>
          <w:tcPr>
            <w:tcW w:w="7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E14711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1,356,484</w:t>
            </w:r>
          </w:p>
        </w:tc>
        <w:tc>
          <w:tcPr>
            <w:tcW w:w="1173" w:type="pct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702A1E" w14:textId="77777777" w:rsidR="00D06145" w:rsidRPr="00903CBB" w:rsidRDefault="00D06145" w:rsidP="007C2CCC">
            <w:pPr>
              <w:spacing w:line="20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</w:tr>
      <w:tr w:rsidR="00D06145" w:rsidRPr="00B232B1" w14:paraId="5ED40BF8" w14:textId="77777777" w:rsidTr="007C2CCC">
        <w:trPr>
          <w:cantSplit/>
          <w:trHeight w:val="624"/>
        </w:trPr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C8EF3A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E3DC4" w14:textId="77777777" w:rsidR="00D06145" w:rsidRPr="00C100AB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45CCD" w14:textId="77777777" w:rsidR="00D06145" w:rsidRPr="00C100AB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8DAB9" w14:textId="77777777" w:rsidR="00D06145" w:rsidRPr="00702195" w:rsidRDefault="00D06145" w:rsidP="007C2CCC">
            <w:pPr>
              <w:spacing w:line="200" w:lineRule="exact"/>
              <w:ind w:leftChars="200" w:left="280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BB22B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1,356,484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06ECFA0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61FE2D9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1,356,484</w:t>
            </w:r>
          </w:p>
        </w:tc>
        <w:tc>
          <w:tcPr>
            <w:tcW w:w="1173" w:type="pct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4E81BE" w14:textId="77777777" w:rsidR="00D06145" w:rsidRPr="00A96D1E" w:rsidRDefault="00D06145" w:rsidP="007C2CCC">
            <w:pPr>
              <w:spacing w:line="200" w:lineRule="exact"/>
              <w:jc w:val="both"/>
              <w:rPr>
                <w:rFonts w:hAnsi="標楷體"/>
                <w:noProof/>
                <w:spacing w:val="0"/>
              </w:rPr>
            </w:pPr>
          </w:p>
        </w:tc>
      </w:tr>
      <w:tr w:rsidR="00D06145" w:rsidRPr="003743BF" w14:paraId="54E4E4F8" w14:textId="77777777" w:rsidTr="007C2CCC">
        <w:trPr>
          <w:cantSplit/>
          <w:trHeight w:val="624"/>
        </w:trPr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C20E9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176,390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73727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BA8F7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DBE61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176,390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0D875A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176,390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C0E41B0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176,390</w:t>
            </w:r>
          </w:p>
        </w:tc>
        <w:tc>
          <w:tcPr>
            <w:tcW w:w="7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9FAED68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1173" w:type="pct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A727AFC" w14:textId="77777777" w:rsidR="00D06145" w:rsidRPr="00A96D1E" w:rsidRDefault="00D06145" w:rsidP="007C2CCC">
            <w:pPr>
              <w:spacing w:line="200" w:lineRule="exact"/>
              <w:jc w:val="both"/>
              <w:rPr>
                <w:rFonts w:hAnsi="標楷體"/>
                <w:b/>
                <w:spacing w:val="0"/>
              </w:rPr>
            </w:pPr>
          </w:p>
        </w:tc>
      </w:tr>
      <w:tr w:rsidR="00D06145" w14:paraId="4F29F241" w14:textId="77777777" w:rsidTr="007C2CCC">
        <w:trPr>
          <w:cantSplit/>
          <w:trHeight w:val="624"/>
        </w:trPr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0EC9C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176,390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219CE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4B481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D62F9" w14:textId="77777777" w:rsidR="00D06145" w:rsidRPr="00702195" w:rsidRDefault="00D06145" w:rsidP="007C2CCC">
            <w:pPr>
              <w:spacing w:line="200" w:lineRule="exact"/>
              <w:ind w:leftChars="100" w:left="140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176,390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AC771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176,390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6D723ADA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176,390</w:t>
            </w:r>
          </w:p>
        </w:tc>
        <w:tc>
          <w:tcPr>
            <w:tcW w:w="735" w:type="pct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48A053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73" w:type="pct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73B75FB" w14:textId="77777777" w:rsidR="00D06145" w:rsidRPr="00A96D1E" w:rsidRDefault="00D06145" w:rsidP="007C2CCC">
            <w:pPr>
              <w:spacing w:line="200" w:lineRule="exact"/>
              <w:jc w:val="both"/>
              <w:rPr>
                <w:rFonts w:hAnsi="標楷體"/>
                <w:spacing w:val="0"/>
              </w:rPr>
            </w:pPr>
          </w:p>
        </w:tc>
      </w:tr>
      <w:tr w:rsidR="00D06145" w14:paraId="42EBC1E8" w14:textId="77777777" w:rsidTr="007C2CCC">
        <w:trPr>
          <w:cantSplit/>
          <w:trHeight w:val="624"/>
        </w:trPr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F79D0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176,390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DE00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A41A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1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6E42" w14:textId="77777777" w:rsidR="00D06145" w:rsidRPr="00702195" w:rsidRDefault="00D06145" w:rsidP="007C2CCC">
            <w:pPr>
              <w:spacing w:line="200" w:lineRule="exact"/>
              <w:ind w:leftChars="200" w:left="280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176,390</w:t>
            </w:r>
          </w:p>
        </w:tc>
        <w:tc>
          <w:tcPr>
            <w:tcW w:w="51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BAA2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176,390</w:t>
            </w:r>
          </w:p>
        </w:tc>
        <w:tc>
          <w:tcPr>
            <w:tcW w:w="51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7BED5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176,390</w:t>
            </w:r>
          </w:p>
        </w:tc>
        <w:tc>
          <w:tcPr>
            <w:tcW w:w="735" w:type="pct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80AD06" w14:textId="77777777" w:rsidR="00D06145" w:rsidRPr="00702195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1173" w:type="pct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477A8922" w14:textId="77777777" w:rsidR="00D06145" w:rsidRPr="00A96D1E" w:rsidRDefault="00D06145" w:rsidP="007C2CCC">
            <w:pPr>
              <w:spacing w:line="200" w:lineRule="exact"/>
              <w:jc w:val="both"/>
              <w:rPr>
                <w:rFonts w:hAnsi="標楷體"/>
                <w:spacing w:val="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修正增列應收數176,390元，屬應收性質，尚待</w:t>
            </w:r>
            <w:r>
              <w:rPr>
                <w:rFonts w:hint="eastAsia"/>
                <w:noProof/>
                <w:spacing w:val="0"/>
                <w:sz w:val="20"/>
              </w:rPr>
              <w:t>下年度</w:t>
            </w:r>
            <w:r>
              <w:rPr>
                <w:rFonts w:hAnsi="標楷體" w:hint="eastAsia"/>
                <w:noProof/>
                <w:spacing w:val="0"/>
                <w:sz w:val="20"/>
              </w:rPr>
              <w:t>繼續處理。</w:t>
            </w:r>
          </w:p>
        </w:tc>
      </w:tr>
      <w:tr w:rsidR="00D06145" w:rsidRPr="007A0BF6" w14:paraId="230AB5B7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B1FA" w14:textId="77777777" w:rsidR="00D06145" w:rsidRPr="00A257E4" w:rsidRDefault="00D06145" w:rsidP="007C2CCC">
            <w:pPr>
              <w:spacing w:line="400" w:lineRule="exact"/>
              <w:jc w:val="both"/>
              <w:rPr>
                <w:rFonts w:hAnsi="標楷體"/>
                <w:sz w:val="36"/>
                <w:szCs w:val="36"/>
              </w:rPr>
            </w:pPr>
            <w:r w:rsidRPr="00E87829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總決</w:t>
            </w:r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算歲出決算</w:t>
            </w:r>
            <w:proofErr w:type="gramStart"/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A257E4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D06145" w14:paraId="63F1E277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39"/>
        </w:trPr>
        <w:tc>
          <w:tcPr>
            <w:tcW w:w="5000" w:type="pct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9E48D" w14:textId="77777777" w:rsidR="00D06145" w:rsidRDefault="00D06145" w:rsidP="007C2CCC">
            <w:pPr>
              <w:spacing w:line="240" w:lineRule="exact"/>
              <w:rPr>
                <w:rFonts w:hAnsi="標楷體"/>
                <w:sz w:val="20"/>
              </w:rPr>
            </w:pPr>
            <w:r>
              <w:rPr>
                <w:rFonts w:hint="eastAsia"/>
                <w:color w:val="000000"/>
                <w:spacing w:val="0"/>
                <w:sz w:val="20"/>
              </w:rPr>
              <w:t>單位</w:t>
            </w:r>
            <w:r>
              <w:rPr>
                <w:color w:val="000000"/>
                <w:spacing w:val="0"/>
                <w:sz w:val="20"/>
              </w:rPr>
              <w:t>：</w:t>
            </w:r>
            <w:r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D06145" w14:paraId="28604FBD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283"/>
        </w:trPr>
        <w:tc>
          <w:tcPr>
            <w:tcW w:w="3342" w:type="pct"/>
            <w:gridSpan w:val="21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189E923" w14:textId="77777777" w:rsidR="00D06145" w:rsidRPr="005431DB" w:rsidRDefault="00D06145" w:rsidP="007C2CCC">
            <w:pPr>
              <w:spacing w:line="200" w:lineRule="exact"/>
              <w:jc w:val="center"/>
              <w:rPr>
                <w:rFonts w:hAnsi="標楷體"/>
                <w:spacing w:val="0"/>
                <w:sz w:val="20"/>
              </w:rPr>
            </w:pPr>
            <w:r>
              <w:rPr>
                <w:rFonts w:hint="eastAsia"/>
                <w:sz w:val="20"/>
              </w:rPr>
              <w:t>正                                 數</w:t>
            </w:r>
          </w:p>
        </w:tc>
        <w:tc>
          <w:tcPr>
            <w:tcW w:w="1110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2C1D1DC" w14:textId="77777777" w:rsidR="00D06145" w:rsidRPr="00B232B1" w:rsidRDefault="00D06145" w:rsidP="007C2CCC">
            <w:pPr>
              <w:adjustRightInd w:val="0"/>
              <w:snapToGrid w:val="0"/>
              <w:spacing w:line="200" w:lineRule="exact"/>
              <w:ind w:leftChars="20" w:left="28" w:rightChars="20" w:right="28"/>
              <w:jc w:val="distribute"/>
              <w:rPr>
                <w:rFonts w:ascii="Times New Roman" w:hAnsi="標楷體"/>
                <w:b/>
                <w:snapToGrid w:val="0"/>
                <w:spacing w:val="-6"/>
                <w:kern w:val="0"/>
                <w:sz w:val="20"/>
              </w:rPr>
            </w:pPr>
            <w:r w:rsidRPr="00B232B1">
              <w:rPr>
                <w:rFonts w:ascii="Times New Roman" w:hAnsi="標楷體" w:hint="eastAsia"/>
                <w:b/>
                <w:snapToGrid w:val="0"/>
                <w:spacing w:val="-6"/>
                <w:kern w:val="0"/>
                <w:sz w:val="20"/>
              </w:rPr>
              <w:t>應繳回縣庫數</w:t>
            </w:r>
          </w:p>
        </w:tc>
        <w:tc>
          <w:tcPr>
            <w:tcW w:w="548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509CBF36" w14:textId="77777777" w:rsidR="00D06145" w:rsidRPr="00C37511" w:rsidRDefault="00D06145" w:rsidP="007C2CCC">
            <w:pPr>
              <w:spacing w:line="200" w:lineRule="exact"/>
              <w:ind w:leftChars="20" w:left="28" w:rightChars="20" w:right="28"/>
              <w:jc w:val="distribute"/>
              <w:rPr>
                <w:rFonts w:ascii="Times New Roman" w:hAnsi="標楷體"/>
                <w:snapToGrid w:val="0"/>
                <w:spacing w:val="-6"/>
                <w:kern w:val="0"/>
                <w:sz w:val="20"/>
              </w:rPr>
            </w:pPr>
            <w:r w:rsidRPr="00C37511">
              <w:rPr>
                <w:rFonts w:ascii="Times New Roman" w:hAnsi="標楷體" w:hint="eastAsia"/>
                <w:snapToGrid w:val="0"/>
                <w:spacing w:val="-6"/>
                <w:kern w:val="0"/>
                <w:sz w:val="20"/>
              </w:rPr>
              <w:t>備註</w:t>
            </w:r>
          </w:p>
        </w:tc>
      </w:tr>
      <w:tr w:rsidR="00D06145" w14:paraId="34880E04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283"/>
        </w:trPr>
        <w:tc>
          <w:tcPr>
            <w:tcW w:w="1108" w:type="pct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14:paraId="11DFC654" w14:textId="77777777" w:rsidR="00D06145" w:rsidRPr="0077554F" w:rsidRDefault="00D06145" w:rsidP="007C2CCC">
            <w:pPr>
              <w:spacing w:line="20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124" w:type="pct"/>
            <w:gridSpan w:val="8"/>
            <w:tcBorders>
              <w:bottom w:val="single" w:sz="4" w:space="0" w:color="auto"/>
            </w:tcBorders>
            <w:vAlign w:val="center"/>
          </w:tcPr>
          <w:p w14:paraId="50C82EA0" w14:textId="77777777" w:rsidR="00D06145" w:rsidRPr="0077554F" w:rsidRDefault="00D06145" w:rsidP="007C2CCC">
            <w:pPr>
              <w:spacing w:line="20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保留數</w:t>
            </w:r>
          </w:p>
        </w:tc>
        <w:tc>
          <w:tcPr>
            <w:tcW w:w="1110" w:type="pct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AB18D1D" w14:textId="77777777" w:rsidR="00D06145" w:rsidRPr="0077554F" w:rsidRDefault="00D06145" w:rsidP="007C2CCC">
            <w:pPr>
              <w:spacing w:line="200" w:lineRule="exact"/>
              <w:ind w:leftChars="20" w:left="28" w:rightChars="20" w:right="28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1110" w:type="pct"/>
            <w:gridSpan w:val="4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F54F8" w14:textId="77777777" w:rsidR="00D06145" w:rsidRPr="005431DB" w:rsidRDefault="00D06145" w:rsidP="007C2CCC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48" w:type="pct"/>
            <w:vMerge/>
            <w:tcBorders>
              <w:left w:val="single" w:sz="12" w:space="0" w:color="auto"/>
              <w:right w:val="nil"/>
            </w:tcBorders>
          </w:tcPr>
          <w:p w14:paraId="47EB9A37" w14:textId="77777777" w:rsidR="00D06145" w:rsidRPr="00DE6181" w:rsidRDefault="00D06145" w:rsidP="007C2CCC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</w:p>
        </w:tc>
      </w:tr>
      <w:tr w:rsidR="00D06145" w14:paraId="0FAD2077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283"/>
        </w:trPr>
        <w:tc>
          <w:tcPr>
            <w:tcW w:w="554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628E87B8" w14:textId="77777777" w:rsidR="00D06145" w:rsidRPr="0077554F" w:rsidRDefault="00D06145" w:rsidP="007C2CCC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54" w:type="pct"/>
            <w:gridSpan w:val="4"/>
            <w:tcBorders>
              <w:bottom w:val="single" w:sz="4" w:space="0" w:color="auto"/>
            </w:tcBorders>
            <w:vAlign w:val="center"/>
          </w:tcPr>
          <w:p w14:paraId="10F976A3" w14:textId="77777777" w:rsidR="00D06145" w:rsidRPr="0077554F" w:rsidRDefault="00D06145" w:rsidP="007C2CCC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55" w:type="pct"/>
            <w:gridSpan w:val="3"/>
            <w:tcBorders>
              <w:bottom w:val="single" w:sz="4" w:space="0" w:color="auto"/>
            </w:tcBorders>
            <w:vAlign w:val="center"/>
          </w:tcPr>
          <w:p w14:paraId="4D49080E" w14:textId="77777777" w:rsidR="00D06145" w:rsidRPr="0077554F" w:rsidRDefault="00D06145" w:rsidP="007C2CCC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70" w:type="pct"/>
            <w:gridSpan w:val="5"/>
            <w:tcBorders>
              <w:bottom w:val="single" w:sz="4" w:space="0" w:color="auto"/>
            </w:tcBorders>
            <w:vAlign w:val="center"/>
          </w:tcPr>
          <w:p w14:paraId="05C6EDD0" w14:textId="77777777" w:rsidR="00D06145" w:rsidRPr="0077554F" w:rsidRDefault="00D06145" w:rsidP="007C2CCC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55" w:type="pct"/>
            <w:gridSpan w:val="3"/>
            <w:tcBorders>
              <w:bottom w:val="single" w:sz="4" w:space="0" w:color="auto"/>
            </w:tcBorders>
            <w:vAlign w:val="center"/>
          </w:tcPr>
          <w:p w14:paraId="3B9DE72E" w14:textId="77777777" w:rsidR="00D06145" w:rsidRPr="0077554F" w:rsidRDefault="00D06145" w:rsidP="007C2CCC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5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BAA667" w14:textId="77777777" w:rsidR="00D06145" w:rsidRPr="0077554F" w:rsidRDefault="00D06145" w:rsidP="007C2CCC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  <w:r w:rsidRPr="0077554F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55" w:type="pct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8E9D54" w14:textId="77777777" w:rsidR="00D06145" w:rsidRPr="00012512" w:rsidRDefault="00D06145" w:rsidP="007C2CCC">
            <w:pPr>
              <w:adjustRightInd w:val="0"/>
              <w:snapToGrid w:val="0"/>
              <w:spacing w:line="200" w:lineRule="exact"/>
              <w:ind w:leftChars="20" w:left="28" w:rightChars="20" w:right="28"/>
              <w:jc w:val="distribute"/>
              <w:rPr>
                <w:rFonts w:hAnsi="標楷體"/>
                <w:w w:val="95"/>
                <w:sz w:val="20"/>
              </w:rPr>
            </w:pPr>
            <w:r w:rsidRPr="00B01554">
              <w:rPr>
                <w:rFonts w:ascii="Times New Roman" w:hAnsi="標楷體" w:hint="eastAsia"/>
                <w:snapToGrid w:val="0"/>
                <w:spacing w:val="-6"/>
                <w:kern w:val="0"/>
                <w:sz w:val="20"/>
              </w:rPr>
              <w:t>剔除數</w:t>
            </w:r>
          </w:p>
        </w:tc>
        <w:tc>
          <w:tcPr>
            <w:tcW w:w="555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36662C" w14:textId="77777777" w:rsidR="00D06145" w:rsidRPr="00012512" w:rsidRDefault="00D06145" w:rsidP="007C2CCC">
            <w:pPr>
              <w:adjustRightInd w:val="0"/>
              <w:snapToGrid w:val="0"/>
              <w:spacing w:line="200" w:lineRule="exact"/>
              <w:ind w:leftChars="20" w:left="28" w:rightChars="20" w:right="28"/>
              <w:jc w:val="distribute"/>
              <w:rPr>
                <w:rFonts w:hAnsi="標楷體"/>
                <w:w w:val="95"/>
                <w:sz w:val="20"/>
              </w:rPr>
            </w:pPr>
            <w:r w:rsidRPr="00B01554">
              <w:rPr>
                <w:rFonts w:ascii="Times New Roman" w:hAnsi="標楷體" w:hint="eastAsia"/>
                <w:snapToGrid w:val="0"/>
                <w:spacing w:val="-6"/>
                <w:kern w:val="0"/>
                <w:sz w:val="20"/>
              </w:rPr>
              <w:t>減列數</w:t>
            </w:r>
          </w:p>
        </w:tc>
        <w:tc>
          <w:tcPr>
            <w:tcW w:w="548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DFA8AD6" w14:textId="77777777" w:rsidR="00D06145" w:rsidRPr="00DE6181" w:rsidRDefault="00D06145" w:rsidP="007C2CCC">
            <w:pPr>
              <w:spacing w:line="200" w:lineRule="exact"/>
              <w:jc w:val="distribute"/>
              <w:rPr>
                <w:rFonts w:hAnsi="標楷體"/>
                <w:spacing w:val="0"/>
                <w:sz w:val="20"/>
              </w:rPr>
            </w:pPr>
          </w:p>
        </w:tc>
      </w:tr>
      <w:tr w:rsidR="00D06145" w:rsidRPr="00AC1FE1" w14:paraId="3F333DDB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340"/>
        </w:trPr>
        <w:tc>
          <w:tcPr>
            <w:tcW w:w="55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33E48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9542F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F44A6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96947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2,920,104</w:t>
            </w:r>
          </w:p>
        </w:tc>
        <w:tc>
          <w:tcPr>
            <w:tcW w:w="5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889E8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2BF5D34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2,920,104</w:t>
            </w:r>
          </w:p>
        </w:tc>
        <w:tc>
          <w:tcPr>
            <w:tcW w:w="55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75826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AD95D9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2,920,104</w:t>
            </w:r>
          </w:p>
        </w:tc>
        <w:tc>
          <w:tcPr>
            <w:tcW w:w="54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5AA330" w14:textId="77777777" w:rsidR="00D06145" w:rsidRPr="008057B4" w:rsidRDefault="00D06145" w:rsidP="007C2CCC">
            <w:pPr>
              <w:spacing w:line="200" w:lineRule="exact"/>
              <w:jc w:val="both"/>
              <w:rPr>
                <w:rFonts w:ascii="新細明體" w:eastAsia="細明體" w:hAnsi="新細明體"/>
                <w:b/>
                <w:spacing w:val="0"/>
                <w:sz w:val="20"/>
              </w:rPr>
            </w:pPr>
          </w:p>
        </w:tc>
      </w:tr>
      <w:tr w:rsidR="00D06145" w:rsidRPr="00AC1FE1" w14:paraId="02E55BAD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340"/>
        </w:trPr>
        <w:tc>
          <w:tcPr>
            <w:tcW w:w="55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8D719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09A12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38306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7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658E4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2,920,104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D0941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2C8E811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2,920,104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BABC5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796500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2,920,104</w:t>
            </w:r>
          </w:p>
        </w:tc>
        <w:tc>
          <w:tcPr>
            <w:tcW w:w="54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24B94C" w14:textId="77777777" w:rsidR="00D06145" w:rsidRPr="008057B4" w:rsidRDefault="00D06145" w:rsidP="007C2CCC">
            <w:pPr>
              <w:spacing w:line="200" w:lineRule="exact"/>
              <w:jc w:val="both"/>
              <w:rPr>
                <w:rFonts w:ascii="新細明體" w:eastAsia="細明體" w:hAnsi="新細明體"/>
                <w:b/>
                <w:spacing w:val="0"/>
                <w:sz w:val="20"/>
              </w:rPr>
            </w:pPr>
          </w:p>
        </w:tc>
      </w:tr>
      <w:tr w:rsidR="00D06145" w14:paraId="0949986C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340"/>
        </w:trPr>
        <w:tc>
          <w:tcPr>
            <w:tcW w:w="55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A9EC4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99169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C2935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5BBB5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2,920,104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EE67F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6DD6483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2,920,104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5CF48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CDC0E3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2,920,104</w:t>
            </w:r>
          </w:p>
        </w:tc>
        <w:tc>
          <w:tcPr>
            <w:tcW w:w="54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6DCC76" w14:textId="77777777" w:rsidR="00D06145" w:rsidRPr="008057B4" w:rsidRDefault="00D06145" w:rsidP="007C2CCC">
            <w:pPr>
              <w:spacing w:line="200" w:lineRule="exact"/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D06145" w14:paraId="27E18553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340"/>
        </w:trPr>
        <w:tc>
          <w:tcPr>
            <w:tcW w:w="5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1AA2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A9EB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79E2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7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A0F5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2,920,104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7FEB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51497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2,920,104</w:t>
            </w:r>
          </w:p>
        </w:tc>
        <w:tc>
          <w:tcPr>
            <w:tcW w:w="55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CF5E" w14:textId="77777777" w:rsidR="00D06145" w:rsidRPr="00C468B7" w:rsidRDefault="00D06145" w:rsidP="007C2CCC">
            <w:pPr>
              <w:spacing w:line="20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C468B7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5" w:type="pct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71785" w14:textId="77777777" w:rsidR="00D06145" w:rsidRPr="0079508F" w:rsidRDefault="00D06145" w:rsidP="007C2CCC">
            <w:pPr>
              <w:spacing w:line="200" w:lineRule="exact"/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</w:pPr>
            <w:r w:rsidRPr="004661A8">
              <w:rPr>
                <w:rFonts w:ascii="細明體" w:eastAsia="細明體" w:hAnsi="細明體"/>
                <w:bCs/>
                <w:noProof/>
                <w:spacing w:val="0"/>
                <w:szCs w:val="18"/>
              </w:rPr>
              <w:t>2,920,104</w:t>
            </w:r>
          </w:p>
        </w:tc>
        <w:tc>
          <w:tcPr>
            <w:tcW w:w="548" w:type="pct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CE495E" w14:textId="77777777" w:rsidR="00D06145" w:rsidRPr="009106C0" w:rsidRDefault="00D06145" w:rsidP="007C2CCC">
            <w:pPr>
              <w:spacing w:line="200" w:lineRule="exact"/>
              <w:jc w:val="both"/>
              <w:rPr>
                <w:rFonts w:ascii="新細明體" w:eastAsia="細明體" w:hAnsi="新細明體"/>
                <w:spacing w:val="-14"/>
                <w:sz w:val="20"/>
              </w:rPr>
            </w:pPr>
            <w:r w:rsidRPr="00CB2766">
              <w:rPr>
                <w:rFonts w:hAnsi="標楷體" w:hint="eastAsia"/>
                <w:noProof/>
                <w:spacing w:val="-14"/>
                <w:sz w:val="20"/>
              </w:rPr>
              <w:t>縣庫未撥款。</w:t>
            </w:r>
          </w:p>
        </w:tc>
      </w:tr>
      <w:tr w:rsidR="00D06145" w:rsidRPr="00F719BD" w14:paraId="49AAE033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67"/>
          <w:tblHeader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11C48378" w14:textId="77777777" w:rsidR="00D06145" w:rsidRDefault="00D06145" w:rsidP="007C2CCC">
            <w:pPr>
              <w:spacing w:line="500" w:lineRule="exact"/>
              <w:jc w:val="both"/>
              <w:rPr>
                <w:b/>
                <w:spacing w:val="0"/>
                <w:sz w:val="36"/>
                <w:szCs w:val="36"/>
                <w:u w:val="single"/>
              </w:rPr>
            </w:pPr>
            <w:r w:rsidRPr="00F719B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以前年度歲出轉入數決算</w:t>
            </w:r>
            <w:proofErr w:type="gramStart"/>
            <w:r w:rsidRPr="00F719B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F719BD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表</w:t>
            </w:r>
          </w:p>
          <w:p w14:paraId="3AF43C8E" w14:textId="77777777" w:rsidR="00D06145" w:rsidRDefault="00D06145" w:rsidP="007C2CCC">
            <w:pPr>
              <w:spacing w:line="500" w:lineRule="exact"/>
              <w:jc w:val="both"/>
              <w:rPr>
                <w:b/>
                <w:spacing w:val="0"/>
                <w:sz w:val="36"/>
                <w:szCs w:val="36"/>
                <w:u w:val="single"/>
              </w:rPr>
            </w:pPr>
          </w:p>
          <w:p w14:paraId="46C3E2A3" w14:textId="77777777" w:rsidR="00D06145" w:rsidRDefault="00D06145" w:rsidP="007C2CCC">
            <w:pPr>
              <w:spacing w:line="500" w:lineRule="exact"/>
              <w:jc w:val="both"/>
              <w:rPr>
                <w:b/>
                <w:spacing w:val="0"/>
                <w:sz w:val="36"/>
                <w:szCs w:val="36"/>
                <w:u w:val="single"/>
              </w:rPr>
            </w:pPr>
          </w:p>
          <w:p w14:paraId="63DA52E4" w14:textId="77777777" w:rsidR="00D06145" w:rsidRPr="00F719BD" w:rsidRDefault="00D06145" w:rsidP="007C2CCC">
            <w:pPr>
              <w:spacing w:line="500" w:lineRule="exact"/>
              <w:jc w:val="both"/>
              <w:rPr>
                <w:b/>
                <w:spacing w:val="0"/>
                <w:sz w:val="36"/>
                <w:szCs w:val="36"/>
                <w:u w:val="single"/>
              </w:rPr>
            </w:pPr>
          </w:p>
        </w:tc>
      </w:tr>
      <w:tr w:rsidR="00D06145" w14:paraId="16AB2C64" w14:textId="77777777" w:rsidTr="007C2C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10"/>
          <w:tblHeader/>
        </w:trPr>
        <w:tc>
          <w:tcPr>
            <w:tcW w:w="2019" w:type="pct"/>
            <w:gridSpan w:val="12"/>
            <w:tcBorders>
              <w:top w:val="nil"/>
              <w:left w:val="nil"/>
              <w:right w:val="nil"/>
            </w:tcBorders>
          </w:tcPr>
          <w:p w14:paraId="3B67E988" w14:textId="77777777" w:rsidR="00D06145" w:rsidRDefault="00D06145" w:rsidP="007C2CCC">
            <w:pPr>
              <w:spacing w:line="200" w:lineRule="exact"/>
              <w:jc w:val="both"/>
              <w:rPr>
                <w:spacing w:val="20"/>
                <w:sz w:val="24"/>
                <w:szCs w:val="24"/>
              </w:rPr>
            </w:pPr>
          </w:p>
        </w:tc>
        <w:tc>
          <w:tcPr>
            <w:tcW w:w="2981" w:type="pct"/>
            <w:gridSpan w:val="14"/>
            <w:tcBorders>
              <w:top w:val="nil"/>
              <w:left w:val="nil"/>
              <w:right w:val="nil"/>
            </w:tcBorders>
            <w:vAlign w:val="bottom"/>
          </w:tcPr>
          <w:p w14:paraId="1C76DA8E" w14:textId="77777777" w:rsidR="00D06145" w:rsidRDefault="00D06145" w:rsidP="007C2CCC">
            <w:pPr>
              <w:spacing w:line="240" w:lineRule="exact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單位</w:t>
            </w:r>
            <w:r>
              <w:rPr>
                <w:spacing w:val="0"/>
                <w:sz w:val="20"/>
              </w:rPr>
              <w:t>：</w:t>
            </w:r>
            <w:r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D06145" w14:paraId="6F8DF670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3212" w:type="pct"/>
            <w:gridSpan w:val="20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FD2B1A6" w14:textId="77777777" w:rsidR="00D06145" w:rsidRPr="00C50547" w:rsidRDefault="00D06145" w:rsidP="00D06145">
            <w:pPr>
              <w:spacing w:line="200" w:lineRule="exact"/>
              <w:ind w:left="1701" w:right="1985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1203" w:type="pct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F6056C" w14:textId="77777777" w:rsidR="00D06145" w:rsidRPr="00B232B1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b/>
                <w:spacing w:val="0"/>
                <w:sz w:val="20"/>
              </w:rPr>
            </w:pPr>
            <w:r w:rsidRPr="00B232B1">
              <w:rPr>
                <w:rFonts w:hAnsi="標楷體" w:cs="Cambria Math" w:hint="eastAsia"/>
                <w:b/>
                <w:spacing w:val="0"/>
                <w:sz w:val="20"/>
              </w:rPr>
              <w:t>應繳回縣庫數</w:t>
            </w:r>
          </w:p>
        </w:tc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493ACB16" w14:textId="77777777" w:rsidR="00D06145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D06145" w14:paraId="6EB6F57C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1370" w:type="pct"/>
            <w:gridSpan w:val="8"/>
            <w:tcBorders>
              <w:left w:val="nil"/>
              <w:bottom w:val="nil"/>
            </w:tcBorders>
            <w:vAlign w:val="center"/>
          </w:tcPr>
          <w:p w14:paraId="343412A9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實現數</w:t>
            </w:r>
          </w:p>
        </w:tc>
        <w:tc>
          <w:tcPr>
            <w:tcW w:w="1842" w:type="pct"/>
            <w:gridSpan w:val="12"/>
            <w:tcBorders>
              <w:right w:val="single" w:sz="12" w:space="0" w:color="auto"/>
            </w:tcBorders>
            <w:vAlign w:val="center"/>
          </w:tcPr>
          <w:p w14:paraId="4CBCAD7E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未</w:t>
            </w:r>
            <w:proofErr w:type="gramStart"/>
            <w:r w:rsidRPr="00C50547">
              <w:rPr>
                <w:rFonts w:hAnsi="標楷體" w:cs="Cambria Math" w:hint="eastAsia"/>
                <w:spacing w:val="0"/>
                <w:sz w:val="20"/>
              </w:rPr>
              <w:t>結清數</w:t>
            </w:r>
            <w:proofErr w:type="gramEnd"/>
          </w:p>
        </w:tc>
        <w:tc>
          <w:tcPr>
            <w:tcW w:w="1203" w:type="pct"/>
            <w:gridSpan w:val="4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589B47" w14:textId="77777777" w:rsidR="00D06145" w:rsidRPr="00C50547" w:rsidRDefault="00D06145" w:rsidP="00D06145">
            <w:pPr>
              <w:spacing w:line="200" w:lineRule="exact"/>
              <w:ind w:left="77" w:right="79"/>
              <w:jc w:val="distribute"/>
              <w:rPr>
                <w:spacing w:val="0"/>
                <w:sz w:val="20"/>
              </w:rPr>
            </w:pPr>
          </w:p>
        </w:tc>
        <w:tc>
          <w:tcPr>
            <w:tcW w:w="58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B49F132" w14:textId="77777777" w:rsidR="00D06145" w:rsidRDefault="00D06145" w:rsidP="00D06145">
            <w:pPr>
              <w:spacing w:line="200" w:lineRule="exact"/>
              <w:ind w:right="414"/>
              <w:rPr>
                <w:spacing w:val="0"/>
                <w:sz w:val="20"/>
              </w:rPr>
            </w:pPr>
          </w:p>
        </w:tc>
      </w:tr>
      <w:tr w:rsidR="00D06145" w14:paraId="254E8DF5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685" w:type="pct"/>
            <w:gridSpan w:val="4"/>
            <w:tcBorders>
              <w:left w:val="nil"/>
              <w:bottom w:val="nil"/>
            </w:tcBorders>
            <w:vAlign w:val="center"/>
          </w:tcPr>
          <w:p w14:paraId="7BF48C95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應付數</w:t>
            </w:r>
          </w:p>
        </w:tc>
        <w:tc>
          <w:tcPr>
            <w:tcW w:w="685" w:type="pct"/>
            <w:gridSpan w:val="4"/>
            <w:tcBorders>
              <w:left w:val="nil"/>
              <w:bottom w:val="nil"/>
            </w:tcBorders>
            <w:vAlign w:val="center"/>
          </w:tcPr>
          <w:p w14:paraId="6FC217C1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保留數</w:t>
            </w:r>
          </w:p>
        </w:tc>
        <w:tc>
          <w:tcPr>
            <w:tcW w:w="791" w:type="pct"/>
            <w:gridSpan w:val="6"/>
            <w:tcBorders>
              <w:bottom w:val="nil"/>
            </w:tcBorders>
            <w:vAlign w:val="center"/>
          </w:tcPr>
          <w:p w14:paraId="0416290C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應付數</w:t>
            </w:r>
          </w:p>
        </w:tc>
        <w:tc>
          <w:tcPr>
            <w:tcW w:w="1051" w:type="pct"/>
            <w:gridSpan w:val="6"/>
            <w:tcBorders>
              <w:bottom w:val="nil"/>
              <w:right w:val="single" w:sz="12" w:space="0" w:color="auto"/>
            </w:tcBorders>
            <w:vAlign w:val="center"/>
          </w:tcPr>
          <w:p w14:paraId="6131746B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保留數</w:t>
            </w:r>
          </w:p>
        </w:tc>
        <w:tc>
          <w:tcPr>
            <w:tcW w:w="1203" w:type="pct"/>
            <w:gridSpan w:val="4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4C1C84" w14:textId="77777777" w:rsidR="00D06145" w:rsidRPr="00C50547" w:rsidRDefault="00D06145" w:rsidP="00D06145">
            <w:pPr>
              <w:spacing w:line="200" w:lineRule="exact"/>
              <w:ind w:leftChars="-25" w:left="-15" w:hanging="20"/>
              <w:rPr>
                <w:spacing w:val="0"/>
                <w:sz w:val="20"/>
              </w:rPr>
            </w:pPr>
          </w:p>
        </w:tc>
        <w:tc>
          <w:tcPr>
            <w:tcW w:w="58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FEEC028" w14:textId="77777777" w:rsidR="00D06145" w:rsidRDefault="00D06145" w:rsidP="00D06145">
            <w:pPr>
              <w:spacing w:line="200" w:lineRule="exact"/>
              <w:ind w:right="414"/>
              <w:rPr>
                <w:spacing w:val="0"/>
                <w:sz w:val="20"/>
              </w:rPr>
            </w:pPr>
          </w:p>
        </w:tc>
      </w:tr>
      <w:tr w:rsidR="00D06145" w14:paraId="12416045" w14:textId="77777777" w:rsidTr="00D061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342" w:type="pct"/>
            <w:tcBorders>
              <w:left w:val="nil"/>
              <w:bottom w:val="single" w:sz="4" w:space="0" w:color="auto"/>
            </w:tcBorders>
            <w:vAlign w:val="center"/>
          </w:tcPr>
          <w:p w14:paraId="51A8B829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343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0ADD3A9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14:paraId="379DE146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343" w:type="pct"/>
            <w:gridSpan w:val="3"/>
            <w:tcBorders>
              <w:bottom w:val="single" w:sz="4" w:space="0" w:color="auto"/>
            </w:tcBorders>
            <w:vAlign w:val="center"/>
          </w:tcPr>
          <w:p w14:paraId="3ED7FCF7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395" w:type="pct"/>
            <w:gridSpan w:val="3"/>
            <w:tcBorders>
              <w:bottom w:val="single" w:sz="4" w:space="0" w:color="auto"/>
            </w:tcBorders>
            <w:vAlign w:val="center"/>
          </w:tcPr>
          <w:p w14:paraId="7F1074F4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396" w:type="pct"/>
            <w:gridSpan w:val="3"/>
            <w:tcBorders>
              <w:bottom w:val="single" w:sz="4" w:space="0" w:color="auto"/>
            </w:tcBorders>
            <w:vAlign w:val="center"/>
          </w:tcPr>
          <w:p w14:paraId="3563C40E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487" w:type="pct"/>
            <w:gridSpan w:val="3"/>
            <w:tcBorders>
              <w:bottom w:val="single" w:sz="4" w:space="0" w:color="auto"/>
            </w:tcBorders>
            <w:vAlign w:val="center"/>
          </w:tcPr>
          <w:p w14:paraId="4F651A09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64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4A4BA03" w14:textId="77777777" w:rsidR="00D06145" w:rsidRPr="00C50547" w:rsidRDefault="00D06145" w:rsidP="00D06145">
            <w:pPr>
              <w:spacing w:line="200" w:lineRule="exact"/>
              <w:ind w:left="79" w:right="79"/>
              <w:jc w:val="distribute"/>
              <w:rPr>
                <w:spacing w:val="0"/>
                <w:sz w:val="20"/>
              </w:rPr>
            </w:pPr>
            <w:r w:rsidRPr="00C50547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614" w:type="pct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80F0C2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剔除數</w:t>
            </w:r>
          </w:p>
        </w:tc>
        <w:tc>
          <w:tcPr>
            <w:tcW w:w="589" w:type="pct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A1436D" w14:textId="77777777" w:rsidR="00D06145" w:rsidRPr="00C50547" w:rsidRDefault="00D06145" w:rsidP="00D06145">
            <w:pPr>
              <w:spacing w:line="200" w:lineRule="exact"/>
              <w:ind w:leftChars="20" w:left="28" w:rightChars="20" w:right="28"/>
              <w:jc w:val="distribute"/>
              <w:rPr>
                <w:rFonts w:hAnsi="標楷體" w:cs="Cambria Math"/>
                <w:spacing w:val="0"/>
                <w:sz w:val="20"/>
              </w:rPr>
            </w:pPr>
            <w:r w:rsidRPr="00C50547">
              <w:rPr>
                <w:rFonts w:hAnsi="標楷體" w:cs="Cambria Math" w:hint="eastAsia"/>
                <w:spacing w:val="0"/>
                <w:sz w:val="20"/>
              </w:rPr>
              <w:t>減列數</w:t>
            </w:r>
          </w:p>
        </w:tc>
        <w:tc>
          <w:tcPr>
            <w:tcW w:w="585" w:type="pct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3CA49DAA" w14:textId="77777777" w:rsidR="00D06145" w:rsidRDefault="00D06145" w:rsidP="00D06145">
            <w:pPr>
              <w:spacing w:line="200" w:lineRule="exact"/>
              <w:ind w:left="77" w:right="79"/>
              <w:jc w:val="distribute"/>
              <w:rPr>
                <w:spacing w:val="0"/>
                <w:sz w:val="20"/>
              </w:rPr>
            </w:pPr>
          </w:p>
        </w:tc>
      </w:tr>
      <w:tr w:rsidR="00D06145" w:rsidRPr="008B04C1" w14:paraId="0F023B5F" w14:textId="77777777" w:rsidTr="00D06145">
        <w:tblPrEx>
          <w:tblBorders>
            <w:bottom w:val="single" w:sz="4" w:space="0" w:color="auto"/>
          </w:tblBorders>
        </w:tblPrEx>
        <w:trPr>
          <w:cantSplit/>
          <w:trHeight w:val="283"/>
        </w:trPr>
        <w:tc>
          <w:tcPr>
            <w:tcW w:w="342" w:type="pct"/>
            <w:shd w:val="clear" w:color="auto" w:fill="auto"/>
            <w:vAlign w:val="center"/>
          </w:tcPr>
          <w:p w14:paraId="711704EA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gridSpan w:val="3"/>
            <w:shd w:val="clear" w:color="auto" w:fill="auto"/>
            <w:vAlign w:val="center"/>
          </w:tcPr>
          <w:p w14:paraId="1B247AA6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6181ECAC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gridSpan w:val="3"/>
            <w:shd w:val="clear" w:color="auto" w:fill="auto"/>
            <w:vAlign w:val="center"/>
          </w:tcPr>
          <w:p w14:paraId="50616F6E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gridSpan w:val="3"/>
            <w:shd w:val="clear" w:color="auto" w:fill="auto"/>
            <w:vAlign w:val="center"/>
          </w:tcPr>
          <w:p w14:paraId="44FCACD9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3"/>
            <w:shd w:val="clear" w:color="auto" w:fill="auto"/>
            <w:vAlign w:val="center"/>
          </w:tcPr>
          <w:p w14:paraId="2C7FCB2A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gridSpan w:val="3"/>
            <w:shd w:val="clear" w:color="auto" w:fill="auto"/>
            <w:vAlign w:val="center"/>
          </w:tcPr>
          <w:p w14:paraId="3DA1C4ED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0C9A8F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A34EA4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12,065,149</w:t>
            </w:r>
          </w:p>
        </w:tc>
        <w:tc>
          <w:tcPr>
            <w:tcW w:w="614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89206FD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22E3BD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A34EA4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12,065,149</w:t>
            </w:r>
          </w:p>
        </w:tc>
        <w:tc>
          <w:tcPr>
            <w:tcW w:w="58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87B39C" w14:textId="77777777" w:rsidR="00D06145" w:rsidRPr="008B04C1" w:rsidRDefault="00D06145" w:rsidP="00D06145">
            <w:pPr>
              <w:spacing w:line="200" w:lineRule="exact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D06145" w:rsidRPr="008B04C1" w14:paraId="2481DC3A" w14:textId="77777777" w:rsidTr="00D06145">
        <w:tblPrEx>
          <w:tblBorders>
            <w:bottom w:val="single" w:sz="4" w:space="0" w:color="auto"/>
          </w:tblBorders>
        </w:tblPrEx>
        <w:trPr>
          <w:cantSplit/>
          <w:trHeight w:val="283"/>
        </w:trPr>
        <w:tc>
          <w:tcPr>
            <w:tcW w:w="342" w:type="pct"/>
            <w:shd w:val="clear" w:color="auto" w:fill="auto"/>
            <w:vAlign w:val="center"/>
          </w:tcPr>
          <w:p w14:paraId="63AC5ADD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gridSpan w:val="3"/>
            <w:shd w:val="clear" w:color="auto" w:fill="auto"/>
            <w:vAlign w:val="center"/>
          </w:tcPr>
          <w:p w14:paraId="6626C8B1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78EE2A87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gridSpan w:val="3"/>
            <w:shd w:val="clear" w:color="auto" w:fill="auto"/>
            <w:vAlign w:val="center"/>
          </w:tcPr>
          <w:p w14:paraId="63E28363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gridSpan w:val="3"/>
            <w:shd w:val="clear" w:color="auto" w:fill="auto"/>
            <w:vAlign w:val="center"/>
          </w:tcPr>
          <w:p w14:paraId="03D76108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3"/>
            <w:shd w:val="clear" w:color="auto" w:fill="auto"/>
            <w:vAlign w:val="center"/>
          </w:tcPr>
          <w:p w14:paraId="78B2313E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gridSpan w:val="3"/>
            <w:shd w:val="clear" w:color="auto" w:fill="auto"/>
            <w:vAlign w:val="center"/>
          </w:tcPr>
          <w:p w14:paraId="67180059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D234AB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A34EA4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12,065,149</w:t>
            </w:r>
          </w:p>
        </w:tc>
        <w:tc>
          <w:tcPr>
            <w:tcW w:w="614" w:type="pct"/>
            <w:gridSpan w:val="2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13B51E7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gridSpan w:val="2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C1ACDC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b/>
                <w:spacing w:val="-10"/>
                <w:szCs w:val="18"/>
              </w:rPr>
            </w:pPr>
            <w:r w:rsidRPr="00A34EA4">
              <w:rPr>
                <w:rFonts w:ascii="細明體" w:eastAsia="細明體" w:hAnsi="細明體"/>
                <w:b/>
                <w:noProof/>
                <w:spacing w:val="-10"/>
                <w:szCs w:val="18"/>
              </w:rPr>
              <w:t>12,065,149</w:t>
            </w:r>
          </w:p>
        </w:tc>
        <w:tc>
          <w:tcPr>
            <w:tcW w:w="58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158A1" w14:textId="77777777" w:rsidR="00D06145" w:rsidRPr="008B04C1" w:rsidRDefault="00D06145" w:rsidP="00D06145">
            <w:pPr>
              <w:spacing w:line="200" w:lineRule="exact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</w:tr>
      <w:tr w:rsidR="00D06145" w14:paraId="17A524A9" w14:textId="77777777" w:rsidTr="0046559D">
        <w:tblPrEx>
          <w:tblBorders>
            <w:bottom w:val="single" w:sz="4" w:space="0" w:color="auto"/>
          </w:tblBorders>
        </w:tblPrEx>
        <w:trPr>
          <w:cantSplit/>
          <w:trHeight w:val="283"/>
        </w:trPr>
        <w:tc>
          <w:tcPr>
            <w:tcW w:w="342" w:type="pct"/>
            <w:shd w:val="clear" w:color="auto" w:fill="auto"/>
            <w:vAlign w:val="center"/>
          </w:tcPr>
          <w:p w14:paraId="24EA5857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gridSpan w:val="3"/>
            <w:shd w:val="clear" w:color="auto" w:fill="auto"/>
            <w:vAlign w:val="center"/>
          </w:tcPr>
          <w:p w14:paraId="4D4BCF15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70542B6C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gridSpan w:val="3"/>
            <w:shd w:val="clear" w:color="auto" w:fill="auto"/>
            <w:vAlign w:val="center"/>
          </w:tcPr>
          <w:p w14:paraId="6812C36C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gridSpan w:val="3"/>
            <w:shd w:val="clear" w:color="auto" w:fill="auto"/>
            <w:vAlign w:val="center"/>
          </w:tcPr>
          <w:p w14:paraId="32DFE35F" w14:textId="77777777" w:rsidR="00D06145" w:rsidRPr="00C50547" w:rsidRDefault="00D06145" w:rsidP="00D06145">
            <w:pPr>
              <w:spacing w:line="200" w:lineRule="exact"/>
              <w:ind w:leftChars="100" w:left="140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3"/>
            <w:shd w:val="clear" w:color="auto" w:fill="auto"/>
            <w:vAlign w:val="center"/>
          </w:tcPr>
          <w:p w14:paraId="522284E2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gridSpan w:val="3"/>
            <w:shd w:val="clear" w:color="auto" w:fill="auto"/>
            <w:vAlign w:val="center"/>
          </w:tcPr>
          <w:p w14:paraId="1150B5FC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623CE4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A34EA4">
              <w:rPr>
                <w:rFonts w:ascii="細明體" w:eastAsia="細明體" w:hAnsi="細明體"/>
                <w:noProof/>
                <w:spacing w:val="-10"/>
                <w:szCs w:val="18"/>
              </w:rPr>
              <w:t>12,065,149</w:t>
            </w:r>
          </w:p>
        </w:tc>
        <w:tc>
          <w:tcPr>
            <w:tcW w:w="614" w:type="pct"/>
            <w:gridSpan w:val="2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3C6E772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gridSpan w:val="2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0A9DA7A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A34EA4">
              <w:rPr>
                <w:rFonts w:ascii="細明體" w:eastAsia="細明體" w:hAnsi="細明體"/>
                <w:noProof/>
                <w:spacing w:val="-10"/>
                <w:szCs w:val="18"/>
              </w:rPr>
              <w:t>12,065,149</w:t>
            </w:r>
          </w:p>
        </w:tc>
        <w:tc>
          <w:tcPr>
            <w:tcW w:w="58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2F60E6" w14:textId="77777777" w:rsidR="00D06145" w:rsidRDefault="00D06145" w:rsidP="00D06145">
            <w:pPr>
              <w:spacing w:line="200" w:lineRule="exact"/>
              <w:jc w:val="both"/>
              <w:rPr>
                <w:rFonts w:hAnsi="標楷體"/>
                <w:spacing w:val="-10"/>
                <w:sz w:val="20"/>
              </w:rPr>
            </w:pPr>
          </w:p>
        </w:tc>
      </w:tr>
      <w:tr w:rsidR="00D06145" w14:paraId="3862440C" w14:textId="77777777" w:rsidTr="0046559D">
        <w:tblPrEx>
          <w:tblBorders>
            <w:bottom w:val="single" w:sz="4" w:space="0" w:color="auto"/>
          </w:tblBorders>
        </w:tblPrEx>
        <w:trPr>
          <w:cantSplit/>
          <w:trHeight w:val="283"/>
        </w:trPr>
        <w:tc>
          <w:tcPr>
            <w:tcW w:w="342" w:type="pct"/>
            <w:shd w:val="clear" w:color="auto" w:fill="auto"/>
            <w:vAlign w:val="center"/>
          </w:tcPr>
          <w:p w14:paraId="357C175A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gridSpan w:val="3"/>
            <w:shd w:val="clear" w:color="auto" w:fill="auto"/>
            <w:vAlign w:val="center"/>
          </w:tcPr>
          <w:p w14:paraId="749894C2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1C8FD81B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43" w:type="pct"/>
            <w:gridSpan w:val="3"/>
            <w:shd w:val="clear" w:color="auto" w:fill="auto"/>
            <w:vAlign w:val="center"/>
          </w:tcPr>
          <w:p w14:paraId="55624093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5" w:type="pct"/>
            <w:gridSpan w:val="3"/>
            <w:shd w:val="clear" w:color="auto" w:fill="auto"/>
            <w:vAlign w:val="center"/>
          </w:tcPr>
          <w:p w14:paraId="35542D28" w14:textId="77777777" w:rsidR="00D06145" w:rsidRPr="00C50547" w:rsidRDefault="00D06145" w:rsidP="00D06145">
            <w:pPr>
              <w:spacing w:line="200" w:lineRule="exact"/>
              <w:ind w:leftChars="200" w:left="280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396" w:type="pct"/>
            <w:gridSpan w:val="3"/>
            <w:shd w:val="clear" w:color="auto" w:fill="auto"/>
            <w:vAlign w:val="center"/>
          </w:tcPr>
          <w:p w14:paraId="795524A1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487" w:type="pct"/>
            <w:gridSpan w:val="3"/>
            <w:shd w:val="clear" w:color="auto" w:fill="auto"/>
            <w:vAlign w:val="center"/>
          </w:tcPr>
          <w:p w14:paraId="526B312B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64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A220C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A34EA4">
              <w:rPr>
                <w:rFonts w:ascii="細明體" w:eastAsia="細明體" w:hAnsi="細明體"/>
                <w:noProof/>
                <w:spacing w:val="-10"/>
                <w:szCs w:val="18"/>
              </w:rPr>
              <w:t>12,065,149</w:t>
            </w:r>
          </w:p>
        </w:tc>
        <w:tc>
          <w:tcPr>
            <w:tcW w:w="614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0927FC" w14:textId="77777777" w:rsidR="00D06145" w:rsidRPr="00C5054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C50547">
              <w:rPr>
                <w:rFonts w:ascii="細明體" w:eastAsia="細明體" w:hAnsi="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589" w:type="pct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4FD1AD" w14:textId="77777777" w:rsidR="00D06145" w:rsidRPr="00877A97" w:rsidRDefault="00D06145" w:rsidP="00D06145">
            <w:pPr>
              <w:spacing w:line="200" w:lineRule="exact"/>
              <w:rPr>
                <w:rFonts w:ascii="細明體" w:eastAsia="細明體" w:hAnsi="細明體"/>
                <w:spacing w:val="-10"/>
                <w:szCs w:val="18"/>
              </w:rPr>
            </w:pPr>
            <w:r w:rsidRPr="00A34EA4">
              <w:rPr>
                <w:rFonts w:ascii="細明體" w:eastAsia="細明體" w:hAnsi="細明體"/>
                <w:noProof/>
                <w:spacing w:val="-10"/>
                <w:szCs w:val="18"/>
              </w:rPr>
              <w:t>12,065,149</w:t>
            </w:r>
          </w:p>
        </w:tc>
        <w:tc>
          <w:tcPr>
            <w:tcW w:w="585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BBF99" w14:textId="77777777" w:rsidR="00D06145" w:rsidRPr="00076E45" w:rsidRDefault="00D06145" w:rsidP="00D06145">
            <w:pPr>
              <w:spacing w:line="200" w:lineRule="exact"/>
              <w:jc w:val="both"/>
              <w:rPr>
                <w:rFonts w:hAnsi="標楷體"/>
                <w:spacing w:val="-10"/>
                <w:sz w:val="20"/>
              </w:rPr>
            </w:pPr>
            <w:r w:rsidRPr="00076E45">
              <w:rPr>
                <w:rFonts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</w:tbl>
    <w:p w14:paraId="2CD956AE" w14:textId="77777777" w:rsidR="00D06145" w:rsidRDefault="00D06145" w:rsidP="00D06145">
      <w:pPr>
        <w:spacing w:line="14" w:lineRule="exact"/>
        <w:jc w:val="both"/>
      </w:pPr>
    </w:p>
    <w:p w14:paraId="28DF0E47" w14:textId="77777777" w:rsidR="00D06145" w:rsidRPr="00B02952" w:rsidRDefault="00D06145" w:rsidP="00D06145">
      <w:pPr>
        <w:snapToGrid w:val="0"/>
        <w:spacing w:line="20" w:lineRule="atLeast"/>
        <w:jc w:val="both"/>
        <w:rPr>
          <w:sz w:val="2"/>
          <w:szCs w:val="2"/>
        </w:rPr>
      </w:pPr>
    </w:p>
    <w:p w14:paraId="1033950F" w14:textId="77777777" w:rsidR="00D06145" w:rsidRPr="00B02952" w:rsidRDefault="00D06145" w:rsidP="007B50FD">
      <w:pPr>
        <w:snapToGrid w:val="0"/>
        <w:spacing w:line="20" w:lineRule="atLeast"/>
        <w:rPr>
          <w:rFonts w:hint="eastAsia"/>
          <w:sz w:val="2"/>
          <w:szCs w:val="2"/>
        </w:rPr>
        <w:sectPr w:rsidR="00D06145" w:rsidRPr="00B02952" w:rsidSect="000417D8">
          <w:footerReference w:type="default" r:id="rId8"/>
          <w:pgSz w:w="11906" w:h="16838" w:code="9"/>
          <w:pgMar w:top="1418" w:right="1134" w:bottom="1418" w:left="1134" w:header="1021" w:footer="737" w:gutter="0"/>
          <w:pgNumType w:start="1"/>
          <w:cols w:space="425"/>
          <w:docGrid w:type="lines" w:linePitch="360"/>
        </w:sectPr>
      </w:pPr>
      <w:bookmarkStart w:id="0" w:name="_GoBack"/>
      <w:bookmarkEnd w:id="0"/>
    </w:p>
    <w:p w14:paraId="3778AF33" w14:textId="77777777" w:rsidR="00D06145" w:rsidRPr="000F27A4" w:rsidRDefault="00D06145" w:rsidP="000F27A4">
      <w:pPr>
        <w:widowControl/>
        <w:snapToGrid w:val="0"/>
        <w:spacing w:line="20" w:lineRule="atLeast"/>
        <w:jc w:val="left"/>
        <w:rPr>
          <w:rFonts w:hint="eastAsia"/>
          <w:sz w:val="2"/>
          <w:szCs w:val="2"/>
        </w:rPr>
      </w:pPr>
    </w:p>
    <w:sectPr w:rsidR="00D06145" w:rsidRPr="000F27A4" w:rsidSect="00E313CD">
      <w:footerReference w:type="even" r:id="rId9"/>
      <w:pgSz w:w="11906" w:h="16838" w:code="9"/>
      <w:pgMar w:top="1418" w:right="1134" w:bottom="1418" w:left="1134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B6F8C" w14:textId="77777777" w:rsidR="00E313CD" w:rsidRDefault="00E313CD">
      <w:r>
        <w:separator/>
      </w:r>
    </w:p>
  </w:endnote>
  <w:endnote w:type="continuationSeparator" w:id="0">
    <w:p w14:paraId="7DBBB7C9" w14:textId="77777777" w:rsidR="00E313CD" w:rsidRDefault="00E3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5A19D" w14:textId="77777777" w:rsidR="00D06145" w:rsidRPr="00275535" w:rsidRDefault="00D06145">
    <w:pPr>
      <w:pStyle w:val="a4"/>
      <w:jc w:val="center"/>
      <w:rPr>
        <w:rFonts w:hAnsi="標楷體"/>
        <w:spacing w:val="0"/>
        <w:sz w:val="24"/>
        <w:szCs w:val="24"/>
      </w:rPr>
    </w:pPr>
    <w:r w:rsidRPr="00275535">
      <w:rPr>
        <w:rFonts w:hAnsi="標楷體" w:hint="eastAsia"/>
        <w:spacing w:val="0"/>
        <w:sz w:val="24"/>
        <w:szCs w:val="24"/>
      </w:rPr>
      <w:t>丁－</w:t>
    </w:r>
    <w:r w:rsidRPr="00275535">
      <w:rPr>
        <w:rFonts w:hAnsi="標楷體"/>
        <w:spacing w:val="0"/>
        <w:sz w:val="24"/>
        <w:szCs w:val="24"/>
      </w:rPr>
      <w:fldChar w:fldCharType="begin"/>
    </w:r>
    <w:r w:rsidRPr="00275535">
      <w:rPr>
        <w:rFonts w:hAnsi="標楷體"/>
        <w:spacing w:val="0"/>
        <w:sz w:val="24"/>
        <w:szCs w:val="24"/>
      </w:rPr>
      <w:instrText>PAGE   \* MERGEFORMAT</w:instrText>
    </w:r>
    <w:r w:rsidRPr="00275535">
      <w:rPr>
        <w:rFonts w:hAnsi="標楷體"/>
        <w:spacing w:val="0"/>
        <w:sz w:val="24"/>
        <w:szCs w:val="24"/>
      </w:rPr>
      <w:fldChar w:fldCharType="separate"/>
    </w:r>
    <w:r w:rsidR="007B50FD" w:rsidRPr="007B50FD">
      <w:rPr>
        <w:rFonts w:hAnsi="標楷體"/>
        <w:noProof/>
        <w:spacing w:val="0"/>
        <w:sz w:val="24"/>
        <w:szCs w:val="24"/>
        <w:lang w:val="zh-TW"/>
      </w:rPr>
      <w:t>2</w:t>
    </w:r>
    <w:r w:rsidRPr="00275535">
      <w:rPr>
        <w:rFonts w:hAnsi="標楷體"/>
        <w:spacing w:val="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A8E9D" w14:textId="77777777" w:rsidR="00E313CD" w:rsidRDefault="00E313CD">
    <w:pPr>
      <w:pStyle w:val="a4"/>
      <w:jc w:val="both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1B4A0" w14:textId="77777777" w:rsidR="00E313CD" w:rsidRDefault="00E313CD">
      <w:r>
        <w:separator/>
      </w:r>
    </w:p>
  </w:footnote>
  <w:footnote w:type="continuationSeparator" w:id="0">
    <w:p w14:paraId="0E790CB6" w14:textId="77777777" w:rsidR="00E313CD" w:rsidRDefault="00E31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3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4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5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6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8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0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1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2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3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6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13"/>
  </w:num>
  <w:num w:numId="12">
    <w:abstractNumId w:val="11"/>
  </w:num>
  <w:num w:numId="13">
    <w:abstractNumId w:val="1"/>
  </w:num>
  <w:num w:numId="14">
    <w:abstractNumId w:val="16"/>
  </w:num>
  <w:num w:numId="15">
    <w:abstractNumId w:val="4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81"/>
  <w:displayHorizontalDrawingGridEvery w:val="0"/>
  <w:displayVerticalDrawingGridEvery w:val="2"/>
  <w:characterSpacingControl w:val="compressPunctuation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09"/>
    <w:rsid w:val="000155F5"/>
    <w:rsid w:val="000417D8"/>
    <w:rsid w:val="00076E45"/>
    <w:rsid w:val="0009209E"/>
    <w:rsid w:val="000C2BA4"/>
    <w:rsid w:val="000F27A4"/>
    <w:rsid w:val="00191240"/>
    <w:rsid w:val="001C3D0A"/>
    <w:rsid w:val="001D167F"/>
    <w:rsid w:val="001E32F1"/>
    <w:rsid w:val="00235BA8"/>
    <w:rsid w:val="002613E9"/>
    <w:rsid w:val="00275535"/>
    <w:rsid w:val="00284157"/>
    <w:rsid w:val="00293909"/>
    <w:rsid w:val="002A0E1F"/>
    <w:rsid w:val="002C08BB"/>
    <w:rsid w:val="002F2A93"/>
    <w:rsid w:val="00372815"/>
    <w:rsid w:val="00375FA7"/>
    <w:rsid w:val="003A12AE"/>
    <w:rsid w:val="003B5403"/>
    <w:rsid w:val="003C7013"/>
    <w:rsid w:val="003E7179"/>
    <w:rsid w:val="00407DC7"/>
    <w:rsid w:val="00413F9C"/>
    <w:rsid w:val="00425B99"/>
    <w:rsid w:val="004314BD"/>
    <w:rsid w:val="004323A2"/>
    <w:rsid w:val="004560D7"/>
    <w:rsid w:val="0046559D"/>
    <w:rsid w:val="004A4E6D"/>
    <w:rsid w:val="004C61F7"/>
    <w:rsid w:val="0050185C"/>
    <w:rsid w:val="00597810"/>
    <w:rsid w:val="005A3E46"/>
    <w:rsid w:val="005C2228"/>
    <w:rsid w:val="00672EF5"/>
    <w:rsid w:val="006D0FD2"/>
    <w:rsid w:val="006D44C0"/>
    <w:rsid w:val="006E5A68"/>
    <w:rsid w:val="00702195"/>
    <w:rsid w:val="00706316"/>
    <w:rsid w:val="0072773D"/>
    <w:rsid w:val="0077554F"/>
    <w:rsid w:val="00793D5C"/>
    <w:rsid w:val="007A4076"/>
    <w:rsid w:val="007B50FD"/>
    <w:rsid w:val="007E43D9"/>
    <w:rsid w:val="007E6753"/>
    <w:rsid w:val="00813667"/>
    <w:rsid w:val="00822B4C"/>
    <w:rsid w:val="00863F15"/>
    <w:rsid w:val="008B3CEE"/>
    <w:rsid w:val="008D1E35"/>
    <w:rsid w:val="00903CBB"/>
    <w:rsid w:val="009106C0"/>
    <w:rsid w:val="00927498"/>
    <w:rsid w:val="00945C7C"/>
    <w:rsid w:val="00967542"/>
    <w:rsid w:val="009F5A18"/>
    <w:rsid w:val="00A724E7"/>
    <w:rsid w:val="00A72B43"/>
    <w:rsid w:val="00A96D1E"/>
    <w:rsid w:val="00AB3ACE"/>
    <w:rsid w:val="00AB5DD8"/>
    <w:rsid w:val="00AF3A84"/>
    <w:rsid w:val="00B02952"/>
    <w:rsid w:val="00B232B1"/>
    <w:rsid w:val="00B44113"/>
    <w:rsid w:val="00B76F6C"/>
    <w:rsid w:val="00B95038"/>
    <w:rsid w:val="00BB2F66"/>
    <w:rsid w:val="00BC45A4"/>
    <w:rsid w:val="00BE679F"/>
    <w:rsid w:val="00BE6946"/>
    <w:rsid w:val="00C07767"/>
    <w:rsid w:val="00C100AB"/>
    <w:rsid w:val="00C2254B"/>
    <w:rsid w:val="00C84407"/>
    <w:rsid w:val="00CC4340"/>
    <w:rsid w:val="00CC5826"/>
    <w:rsid w:val="00D058D8"/>
    <w:rsid w:val="00D06145"/>
    <w:rsid w:val="00D36EA6"/>
    <w:rsid w:val="00D40C44"/>
    <w:rsid w:val="00D91DA6"/>
    <w:rsid w:val="00DB20E9"/>
    <w:rsid w:val="00DB7D8B"/>
    <w:rsid w:val="00DC4839"/>
    <w:rsid w:val="00DC70DC"/>
    <w:rsid w:val="00E21829"/>
    <w:rsid w:val="00E313CD"/>
    <w:rsid w:val="00EF1723"/>
    <w:rsid w:val="00EF4CDC"/>
    <w:rsid w:val="00F87635"/>
    <w:rsid w:val="00FA71A4"/>
    <w:rsid w:val="00FC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  <w14:docId w14:val="153A03BB"/>
  <w15:chartTrackingRefBased/>
  <w15:docId w15:val="{2B055389-4E26-4657-86C1-0711F92F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0D7"/>
    <w:pPr>
      <w:widowControl w:val="0"/>
      <w:jc w:val="right"/>
    </w:pPr>
    <w:rPr>
      <w:rFonts w:ascii="標楷體" w:eastAsia="標楷體"/>
      <w:spacing w:val="-20"/>
      <w:kern w:val="2"/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pacing w:val="-1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4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both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ind w:leftChars="-300" w:left="-420" w:right="414" w:firstLineChars="100" w:firstLine="180"/>
      <w:jc w:val="both"/>
      <w:outlineLvl w:val="3"/>
    </w:pPr>
    <w:rPr>
      <w:sz w:val="22"/>
    </w:rPr>
  </w:style>
  <w:style w:type="paragraph" w:styleId="5">
    <w:name w:val="heading 5"/>
    <w:basedOn w:val="a"/>
    <w:next w:val="a"/>
    <w:qFormat/>
    <w:pPr>
      <w:keepNext/>
      <w:ind w:leftChars="-300" w:left="-420" w:right="414" w:firstLineChars="300" w:firstLine="540"/>
      <w:jc w:val="both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rPr>
      <w:rFonts w:ascii="Arial" w:eastAsia="新細明體" w:hAnsi="Arial"/>
      <w:spacing w:val="0"/>
    </w:rPr>
  </w:style>
  <w:style w:type="paragraph" w:styleId="20">
    <w:name w:val="Body Text 2"/>
    <w:basedOn w:val="a"/>
    <w:semiHidden/>
    <w:pPr>
      <w:jc w:val="both"/>
    </w:pPr>
  </w:style>
  <w:style w:type="paragraph" w:customStyle="1" w:styleId="21">
    <w:name w:val="樣式2"/>
    <w:basedOn w:val="a"/>
    <w:autoRedefine/>
    <w:pPr>
      <w:spacing w:before="440" w:after="80"/>
      <w:jc w:val="both"/>
    </w:pPr>
    <w:rPr>
      <w:rFonts w:hAnsi="標楷體"/>
      <w:b/>
      <w:spacing w:val="20"/>
      <w:sz w:val="32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50">
    <w:name w:val="樣式5"/>
    <w:basedOn w:val="a"/>
    <w:autoRedefine/>
    <w:pPr>
      <w:spacing w:before="60" w:line="440" w:lineRule="exact"/>
      <w:jc w:val="both"/>
    </w:pPr>
    <w:rPr>
      <w:rFonts w:hAnsi="標楷體"/>
      <w:b/>
      <w:spacing w:val="20"/>
      <w:sz w:val="28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4"/>
    </w:rPr>
  </w:style>
  <w:style w:type="paragraph" w:styleId="ac">
    <w:name w:val="Plain Text"/>
    <w:basedOn w:val="a"/>
    <w:semiHidden/>
    <w:pPr>
      <w:jc w:val="left"/>
    </w:pPr>
    <w:rPr>
      <w:rFonts w:ascii="細明體" w:eastAsia="細明體" w:hAnsi="Courier New"/>
      <w:spacing w:val="0"/>
      <w:sz w:val="24"/>
      <w:szCs w:val="24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customStyle="1" w:styleId="ae">
    <w:name w:val="三自來水事業處"/>
    <w:basedOn w:val="ac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  <w:szCs w:val="20"/>
    </w:rPr>
  </w:style>
  <w:style w:type="character" w:customStyle="1" w:styleId="af">
    <w:name w:val="(臺)"/>
    <w:basedOn w:val="a0"/>
    <w:rPr>
      <w:rFonts w:ascii="標楷體" w:eastAsia="標楷體" w:hAnsi="標楷體"/>
      <w:b/>
      <w:bCs/>
      <w:spacing w:val="20"/>
      <w:sz w:val="30"/>
    </w:rPr>
  </w:style>
  <w:style w:type="table" w:styleId="af0">
    <w:name w:val="Table Grid"/>
    <w:basedOn w:val="a1"/>
    <w:uiPriority w:val="39"/>
    <w:rsid w:val="00FC1D5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LPepTWoR5XO&#27506;&#20837;&#27770;&#31639;&#20462;&#27491;&#25976;&#26126;&#32048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C8206-63B3-498A-989A-58BBD7D5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GLPepTWoR5XO歲入決算修正數明細表(左頁)</Template>
  <TotalTime>30</TotalTime>
  <Pages>3</Pages>
  <Words>655</Words>
  <Characters>932</Characters>
  <Application>Microsoft Office Word</Application>
  <DocSecurity>0</DocSecurity>
  <Lines>7</Lines>
  <Paragraphs>3</Paragraphs>
  <ScaleCrop>false</ScaleCrop>
  <Company>Taipei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玖、社會局主管</dc:title>
  <dc:subject/>
  <dc:creator>謝佩蓉</dc:creator>
  <cp:keywords/>
  <dc:description/>
  <cp:lastModifiedBy>徐乾倫</cp:lastModifiedBy>
  <cp:revision>8</cp:revision>
  <cp:lastPrinted>2026-06-29T08:55:00Z</cp:lastPrinted>
  <dcterms:created xsi:type="dcterms:W3CDTF">2025-06-26T09:30:00Z</dcterms:created>
  <dcterms:modified xsi:type="dcterms:W3CDTF">2026-06-29T08:56:00Z</dcterms:modified>
</cp:coreProperties>
</file>