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378"/>
        <w:gridCol w:w="378"/>
        <w:gridCol w:w="2466"/>
        <w:gridCol w:w="4007"/>
        <w:gridCol w:w="1205"/>
        <w:gridCol w:w="1205"/>
      </w:tblGrid>
      <w:tr w:rsidR="00245AE9" w14:paraId="0A06A702" w14:textId="77777777" w:rsidTr="001076DD">
        <w:trPr>
          <w:cantSplit/>
          <w:trHeight w:hRule="exact" w:val="987"/>
          <w:tblHeader/>
        </w:trPr>
        <w:tc>
          <w:tcPr>
            <w:tcW w:w="9923" w:type="dxa"/>
            <w:gridSpan w:val="7"/>
            <w:vAlign w:val="bottom"/>
          </w:tcPr>
          <w:p w14:paraId="75972192" w14:textId="49B10C78" w:rsidR="0092148F" w:rsidRPr="00E73D0A" w:rsidRDefault="00245AE9" w:rsidP="006C5FB5">
            <w:pPr>
              <w:wordWrap w:val="0"/>
              <w:jc w:val="right"/>
              <w:rPr>
                <w:rFonts w:ascii="標楷體" w:eastAsia="標楷體" w:hAnsi="標楷體"/>
                <w:b/>
                <w:spacing w:val="10"/>
                <w:sz w:val="36"/>
                <w:szCs w:val="36"/>
              </w:rPr>
            </w:pPr>
            <w:r>
              <w:rPr>
                <w:b/>
                <w:spacing w:val="10"/>
                <w:sz w:val="32"/>
                <w:szCs w:val="36"/>
                <w:u w:val="single"/>
              </w:rPr>
              <w:br w:type="page"/>
            </w:r>
            <w:r>
              <w:rPr>
                <w:b/>
                <w:spacing w:val="10"/>
                <w:sz w:val="32"/>
                <w:szCs w:val="36"/>
                <w:u w:val="single"/>
              </w:rPr>
              <w:br w:type="page"/>
            </w:r>
            <w:r w:rsidR="0092148F" w:rsidRPr="00E73D0A">
              <w:rPr>
                <w:rFonts w:ascii="標楷體" w:eastAsia="標楷體" w:hAnsi="標楷體" w:hint="eastAsia"/>
                <w:b/>
                <w:spacing w:val="10"/>
                <w:sz w:val="36"/>
                <w:szCs w:val="36"/>
              </w:rPr>
              <w:t>丁、決算修正</w:t>
            </w:r>
          </w:p>
          <w:p w14:paraId="6861C670" w14:textId="46D7B266" w:rsidR="00245AE9" w:rsidRPr="00CA20F8" w:rsidRDefault="00826186" w:rsidP="0092148F">
            <w:pPr>
              <w:jc w:val="right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壹</w:t>
            </w:r>
            <w:r w:rsidR="00245AE9" w:rsidRPr="00CA20F8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、</w:t>
            </w:r>
            <w:r w:rsidR="00245AE9"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中華民國</w:t>
            </w:r>
            <w:proofErr w:type="gramStart"/>
            <w:r w:rsidR="001808A0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11</w:t>
            </w:r>
            <w:r w:rsidR="003C33E9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4</w:t>
            </w:r>
            <w:proofErr w:type="gramEnd"/>
            <w:r w:rsidR="00245AE9"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="00245AE9"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="00245AE9"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中市</w:t>
            </w:r>
          </w:p>
        </w:tc>
      </w:tr>
      <w:tr w:rsidR="00C65B19" w14:paraId="3FECC912" w14:textId="77777777" w:rsidTr="00C65B19">
        <w:trPr>
          <w:cantSplit/>
          <w:trHeight w:hRule="exact" w:val="576"/>
          <w:tblHeader/>
        </w:trPr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C65B19" w14:paraId="6ACB5A4C" w14:textId="77777777" w:rsidTr="00246616">
              <w:tc>
                <w:tcPr>
                  <w:tcW w:w="534" w:type="dxa"/>
                  <w:hideMark/>
                </w:tcPr>
                <w:p w14:paraId="360BA9F3" w14:textId="77777777" w:rsidR="00C65B19" w:rsidRDefault="00C65B19" w:rsidP="00C65B19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788393D5" w14:textId="77777777" w:rsidR="00C65B19" w:rsidRDefault="00C65B19" w:rsidP="00C65B19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C65B19" w14:paraId="01BD390D" w14:textId="77777777" w:rsidTr="00246616">
              <w:tc>
                <w:tcPr>
                  <w:tcW w:w="534" w:type="dxa"/>
                  <w:hideMark/>
                </w:tcPr>
                <w:p w14:paraId="165402A2" w14:textId="77777777" w:rsidR="00C65B19" w:rsidRDefault="00C65B19" w:rsidP="00C65B19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2FF5BF6B" w14:textId="77777777" w:rsidR="00C65B19" w:rsidRDefault="00C65B19" w:rsidP="00C65B19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3C41B5EB" w14:textId="014561DE" w:rsidR="00C65B19" w:rsidRPr="00A7474A" w:rsidRDefault="00C65B19" w:rsidP="00C65B19">
            <w:pPr>
              <w:rPr>
                <w:color w:val="000000"/>
                <w:sz w:val="20"/>
              </w:rPr>
            </w:pPr>
          </w:p>
        </w:tc>
      </w:tr>
      <w:tr w:rsidR="00C65B19" w14:paraId="625BE3A3" w14:textId="77777777" w:rsidTr="001076DD">
        <w:trPr>
          <w:cantSplit/>
          <w:trHeight w:hRule="exact" w:val="369"/>
          <w:tblHeader/>
        </w:trPr>
        <w:tc>
          <w:tcPr>
            <w:tcW w:w="3506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A8310" w14:textId="3DDB146E" w:rsidR="00C65B19" w:rsidRPr="00915FD1" w:rsidRDefault="00C65B19" w:rsidP="00C65B19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4007" w:type="dxa"/>
            <w:vMerge w:val="restart"/>
            <w:tcBorders>
              <w:top w:val="single" w:sz="4" w:space="0" w:color="auto"/>
            </w:tcBorders>
            <w:vAlign w:val="center"/>
          </w:tcPr>
          <w:p w14:paraId="34B3009D" w14:textId="22FA76EC" w:rsidR="00C65B19" w:rsidRPr="00915FD1" w:rsidRDefault="00C65B19" w:rsidP="00C65B19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B4DFE" w14:textId="77777777" w:rsidR="00C65B19" w:rsidRPr="00915FD1" w:rsidRDefault="00C65B19" w:rsidP="00C65B19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C65B19" w14:paraId="3E3F4808" w14:textId="77777777" w:rsidTr="00C65B19">
        <w:trPr>
          <w:cantSplit/>
          <w:trHeight w:hRule="exact" w:val="343"/>
          <w:tblHeader/>
        </w:trPr>
        <w:tc>
          <w:tcPr>
            <w:tcW w:w="3506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A38C04C" w14:textId="77777777" w:rsidR="00C65B19" w:rsidRPr="00915FD1" w:rsidRDefault="00C65B19" w:rsidP="00C65B19">
            <w:pPr>
              <w:ind w:leftChars="10" w:left="24" w:rightChars="10" w:right="24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4007" w:type="dxa"/>
            <w:vMerge/>
            <w:vAlign w:val="center"/>
          </w:tcPr>
          <w:p w14:paraId="6E362CE0" w14:textId="77777777" w:rsidR="00C65B19" w:rsidRPr="00915FD1" w:rsidRDefault="00C65B19" w:rsidP="00C65B19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8496" w14:textId="77777777" w:rsidR="00C65B19" w:rsidRPr="00915FD1" w:rsidRDefault="00C65B19" w:rsidP="00C65B19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</w:tr>
      <w:tr w:rsidR="00C65B19" w14:paraId="64853678" w14:textId="77777777" w:rsidTr="009B0D89">
        <w:trPr>
          <w:cantSplit/>
          <w:trHeight w:hRule="exact" w:val="369"/>
          <w:tblHeader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BB3712" w14:textId="77777777" w:rsidR="00C65B19" w:rsidRPr="00915FD1" w:rsidRDefault="00C65B19" w:rsidP="00C65B19">
            <w:pPr>
              <w:ind w:left="102" w:hangingChars="51" w:hanging="102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53C710C" w14:textId="77777777" w:rsidR="00C65B19" w:rsidRPr="00915FD1" w:rsidRDefault="00C65B19" w:rsidP="00C65B19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9CC74" w14:textId="77777777" w:rsidR="00C65B19" w:rsidRPr="00915FD1" w:rsidRDefault="00C65B19" w:rsidP="00C65B19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5319D" w14:textId="77777777" w:rsidR="00C65B19" w:rsidRPr="00915FD1" w:rsidRDefault="00C65B19" w:rsidP="00C65B19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4007" w:type="dxa"/>
            <w:vMerge/>
            <w:tcBorders>
              <w:bottom w:val="single" w:sz="4" w:space="0" w:color="auto"/>
            </w:tcBorders>
            <w:vAlign w:val="center"/>
          </w:tcPr>
          <w:p w14:paraId="143D4C13" w14:textId="77777777" w:rsidR="00C65B19" w:rsidRPr="00915FD1" w:rsidRDefault="00C65B19" w:rsidP="00C65B19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single" w:sz="4" w:space="0" w:color="auto"/>
            </w:tcBorders>
            <w:vAlign w:val="center"/>
          </w:tcPr>
          <w:p w14:paraId="0E9C2815" w14:textId="77777777" w:rsidR="00C65B19" w:rsidRPr="00915FD1" w:rsidRDefault="00C65B19" w:rsidP="00C65B19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20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A636E" w14:textId="77777777" w:rsidR="00C65B19" w:rsidRPr="00915FD1" w:rsidRDefault="00C65B19" w:rsidP="00C65B19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15FD1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C65B19" w:rsidRPr="000B6FB1" w14:paraId="073F8609" w14:textId="77777777" w:rsidTr="009B0D89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162"/>
        </w:trPr>
        <w:tc>
          <w:tcPr>
            <w:tcW w:w="284" w:type="dxa"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14:paraId="65878CAE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left w:val="single" w:sz="4" w:space="0" w:color="000000"/>
              <w:bottom w:val="nil"/>
            </w:tcBorders>
            <w:vAlign w:val="center"/>
          </w:tcPr>
          <w:p w14:paraId="1C2CEF6A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bottom w:val="nil"/>
            </w:tcBorders>
            <w:vAlign w:val="center"/>
          </w:tcPr>
          <w:p w14:paraId="02E9872F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2466" w:type="dxa"/>
            <w:tcBorders>
              <w:bottom w:val="nil"/>
            </w:tcBorders>
            <w:vAlign w:val="center"/>
          </w:tcPr>
          <w:p w14:paraId="53F3C919" w14:textId="10298F32" w:rsidR="00C65B19" w:rsidRPr="00FD7725" w:rsidRDefault="00C65B19" w:rsidP="00C65B19">
            <w:pPr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</w:t>
            </w:r>
            <w:r w:rsidRPr="00FD7725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計</w:t>
            </w:r>
          </w:p>
        </w:tc>
        <w:tc>
          <w:tcPr>
            <w:tcW w:w="4007" w:type="dxa"/>
            <w:tcBorders>
              <w:bottom w:val="nil"/>
            </w:tcBorders>
            <w:vAlign w:val="center"/>
          </w:tcPr>
          <w:p w14:paraId="4A76B8AC" w14:textId="6A6153D8" w:rsidR="00C65B19" w:rsidRPr="00FD7725" w:rsidRDefault="00C65B19" w:rsidP="00C65B19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05" w:type="dxa"/>
            <w:tcBorders>
              <w:bottom w:val="nil"/>
            </w:tcBorders>
            <w:vAlign w:val="center"/>
          </w:tcPr>
          <w:p w14:paraId="4797813D" w14:textId="663C909E" w:rsidR="00C65B19" w:rsidRPr="00E73D0A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C33E9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205" w:type="dxa"/>
            <w:tcBorders>
              <w:bottom w:val="nil"/>
            </w:tcBorders>
            <w:vAlign w:val="center"/>
          </w:tcPr>
          <w:p w14:paraId="1A45EA70" w14:textId="6C537A69" w:rsidR="00C65B19" w:rsidRPr="00E73D0A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C65B19" w:rsidRPr="000B6FB1" w14:paraId="0020CDB1" w14:textId="77777777" w:rsidTr="009B0D89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162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B05B55A" w14:textId="1008761B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4</w:t>
            </w: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150B0C5F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vAlign w:val="center"/>
          </w:tcPr>
          <w:p w14:paraId="63E667B6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2466" w:type="dxa"/>
            <w:tcBorders>
              <w:top w:val="nil"/>
              <w:bottom w:val="nil"/>
            </w:tcBorders>
            <w:vAlign w:val="center"/>
          </w:tcPr>
          <w:p w14:paraId="19258ABC" w14:textId="6B992550" w:rsidR="00C65B19" w:rsidRPr="00FD7725" w:rsidRDefault="00C65B19" w:rsidP="00C65B19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33E9">
              <w:rPr>
                <w:rFonts w:ascii="標楷體" w:eastAsia="標楷體" w:hAnsi="標楷體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4007" w:type="dxa"/>
            <w:tcBorders>
              <w:top w:val="nil"/>
              <w:bottom w:val="nil"/>
            </w:tcBorders>
            <w:vAlign w:val="center"/>
          </w:tcPr>
          <w:p w14:paraId="50480B10" w14:textId="77777777" w:rsidR="00C65B19" w:rsidRPr="00FD7725" w:rsidRDefault="00C65B19" w:rsidP="00C65B19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76DD4A90" w14:textId="11C1205C" w:rsidR="00C65B19" w:rsidRPr="00E73D0A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228269C7" w14:textId="4F88A028" w:rsidR="00C65B19" w:rsidRPr="00E73D0A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C65B19" w:rsidRPr="000B6FB1" w14:paraId="02555BE9" w14:textId="77777777" w:rsidTr="009B0D89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162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57F9CFA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BB5D39B" w14:textId="59673026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72</w:t>
            </w:r>
          </w:p>
        </w:tc>
        <w:tc>
          <w:tcPr>
            <w:tcW w:w="378" w:type="dxa"/>
            <w:tcBorders>
              <w:top w:val="nil"/>
              <w:bottom w:val="nil"/>
            </w:tcBorders>
            <w:vAlign w:val="center"/>
          </w:tcPr>
          <w:p w14:paraId="5983864F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466" w:type="dxa"/>
            <w:tcBorders>
              <w:top w:val="nil"/>
              <w:bottom w:val="nil"/>
            </w:tcBorders>
            <w:vAlign w:val="center"/>
          </w:tcPr>
          <w:p w14:paraId="25C463AC" w14:textId="4B770DFA" w:rsidR="00C65B19" w:rsidRPr="00FD7725" w:rsidRDefault="00C65B19" w:rsidP="00C65B19">
            <w:pPr>
              <w:ind w:leftChars="100" w:left="240" w:rightChars="-11" w:right="-26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33E9">
              <w:rPr>
                <w:rFonts w:ascii="標楷體" w:eastAsia="標楷體" w:hAnsi="標楷體"/>
                <w:noProof/>
                <w:spacing w:val="-10"/>
                <w:sz w:val="20"/>
              </w:rPr>
              <w:t>臺中市新建工程處</w:t>
            </w:r>
          </w:p>
        </w:tc>
        <w:tc>
          <w:tcPr>
            <w:tcW w:w="4007" w:type="dxa"/>
            <w:tcBorders>
              <w:top w:val="nil"/>
              <w:bottom w:val="nil"/>
            </w:tcBorders>
            <w:vAlign w:val="center"/>
          </w:tcPr>
          <w:p w14:paraId="7A308CE8" w14:textId="77777777" w:rsidR="00C65B19" w:rsidRPr="00FD7725" w:rsidRDefault="00C65B19" w:rsidP="00C65B19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339A8ECD" w14:textId="4772B57C" w:rsidR="00C65B19" w:rsidRPr="00E73D0A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4B652550" w14:textId="32C1ECF5" w:rsidR="00C65B19" w:rsidRPr="00E73D0A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C65B19" w:rsidRPr="000B6FB1" w14:paraId="0E2FACF3" w14:textId="77777777" w:rsidTr="009B0D89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162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1FB3B810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4CA8FD0E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vAlign w:val="center"/>
          </w:tcPr>
          <w:p w14:paraId="0A00D842" w14:textId="6F99FCD2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FD7725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466" w:type="dxa"/>
            <w:tcBorders>
              <w:top w:val="nil"/>
              <w:bottom w:val="nil"/>
            </w:tcBorders>
            <w:vAlign w:val="center"/>
          </w:tcPr>
          <w:p w14:paraId="5D750B1B" w14:textId="007DDED5" w:rsidR="00C65B19" w:rsidRPr="00FD7725" w:rsidRDefault="00C65B19" w:rsidP="00C65B19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  <w:r w:rsidRPr="003C33E9">
              <w:rPr>
                <w:rFonts w:ascii="標楷體" w:eastAsia="標楷體" w:hAnsi="標楷體"/>
                <w:noProof/>
                <w:spacing w:val="-10"/>
                <w:sz w:val="20"/>
              </w:rPr>
              <w:t>財產孳息</w:t>
            </w:r>
          </w:p>
        </w:tc>
        <w:tc>
          <w:tcPr>
            <w:tcW w:w="4007" w:type="dxa"/>
            <w:tcBorders>
              <w:top w:val="nil"/>
              <w:bottom w:val="nil"/>
            </w:tcBorders>
            <w:vAlign w:val="center"/>
          </w:tcPr>
          <w:p w14:paraId="6E37EE50" w14:textId="724D8DC5" w:rsidR="00C65B19" w:rsidRPr="001076DD" w:rsidRDefault="00C65B19" w:rsidP="00C65B19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3C33E9">
              <w:rPr>
                <w:rFonts w:ascii="標楷體" w:eastAsia="標楷體" w:hAnsi="標楷體"/>
                <w:noProof/>
                <w:sz w:val="20"/>
              </w:rPr>
              <w:t>增列應收之租金收入。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72BE554A" w14:textId="74C9DBAF" w:rsidR="00C65B19" w:rsidRPr="00E73D0A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0ADAFD2F" w14:textId="3F86C846" w:rsidR="00C65B19" w:rsidRPr="00E73D0A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C65B19" w:rsidRPr="000B6FB1" w14:paraId="3FD40DBF" w14:textId="77777777" w:rsidTr="009B0D89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162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60A9495" w14:textId="29645BF1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8</w:t>
            </w: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6EF2FBB5" w14:textId="7392D2AB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vAlign w:val="center"/>
          </w:tcPr>
          <w:p w14:paraId="7AAF37F3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2466" w:type="dxa"/>
            <w:tcBorders>
              <w:top w:val="nil"/>
              <w:bottom w:val="nil"/>
            </w:tcBorders>
            <w:vAlign w:val="center"/>
          </w:tcPr>
          <w:p w14:paraId="2F026661" w14:textId="6CEA763F" w:rsidR="00C65B19" w:rsidRPr="00FD7725" w:rsidRDefault="00C65B19" w:rsidP="00C65B19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  <w:r w:rsidRPr="0073750C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4007" w:type="dxa"/>
            <w:tcBorders>
              <w:top w:val="nil"/>
              <w:bottom w:val="nil"/>
            </w:tcBorders>
            <w:vAlign w:val="center"/>
          </w:tcPr>
          <w:p w14:paraId="0A1E6FE2" w14:textId="77777777" w:rsidR="00C65B19" w:rsidRPr="001076DD" w:rsidRDefault="00C65B19" w:rsidP="00C65B19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4CB6E002" w14:textId="63C79C67" w:rsidR="00C65B19" w:rsidRPr="00E73D0A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3C33E9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1EBC7B54" w14:textId="46FF3E80" w:rsidR="00C65B19" w:rsidRPr="00E73D0A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</w:tr>
      <w:tr w:rsidR="00C65B19" w:rsidRPr="000B6FB1" w14:paraId="21E4298A" w14:textId="77777777" w:rsidTr="009B0D89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162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520361F" w14:textId="058E68D6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7FC92603" w14:textId="535AF630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Cs/>
                <w:noProof/>
                <w:sz w:val="20"/>
              </w:rPr>
              <w:t>75</w:t>
            </w:r>
          </w:p>
        </w:tc>
        <w:tc>
          <w:tcPr>
            <w:tcW w:w="378" w:type="dxa"/>
            <w:tcBorders>
              <w:top w:val="nil"/>
              <w:bottom w:val="nil"/>
            </w:tcBorders>
            <w:vAlign w:val="center"/>
          </w:tcPr>
          <w:p w14:paraId="62C450BA" w14:textId="06F72B01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466" w:type="dxa"/>
            <w:tcBorders>
              <w:top w:val="nil"/>
              <w:bottom w:val="nil"/>
            </w:tcBorders>
            <w:vAlign w:val="center"/>
          </w:tcPr>
          <w:p w14:paraId="2059D15B" w14:textId="3B1FF4DC" w:rsidR="00C65B19" w:rsidRPr="00FD7725" w:rsidRDefault="00C65B19" w:rsidP="00C65B19">
            <w:pPr>
              <w:ind w:leftChars="100" w:left="240" w:rightChars="-11" w:right="-26"/>
              <w:jc w:val="distribute"/>
              <w:rPr>
                <w:rFonts w:ascii="標楷體" w:eastAsia="標楷體" w:hAnsi="標楷體"/>
                <w:b/>
                <w:noProof/>
                <w:spacing w:val="-24"/>
                <w:sz w:val="20"/>
              </w:rPr>
            </w:pPr>
            <w:r w:rsidRPr="00A20D5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臺中市政府</w:t>
            </w:r>
            <w:r w:rsidRPr="003C33E9">
              <w:rPr>
                <w:rFonts w:ascii="標楷體" w:eastAsia="標楷體" w:hAnsi="標楷體"/>
                <w:noProof/>
                <w:spacing w:val="-10"/>
                <w:sz w:val="20"/>
              </w:rPr>
              <w:t>社會</w:t>
            </w:r>
            <w:r w:rsidRPr="00A20D5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局</w:t>
            </w:r>
          </w:p>
        </w:tc>
        <w:tc>
          <w:tcPr>
            <w:tcW w:w="4007" w:type="dxa"/>
            <w:tcBorders>
              <w:top w:val="nil"/>
              <w:bottom w:val="nil"/>
            </w:tcBorders>
            <w:vAlign w:val="center"/>
          </w:tcPr>
          <w:p w14:paraId="30C1451C" w14:textId="20093282" w:rsidR="00C65B19" w:rsidRPr="001076DD" w:rsidRDefault="00C65B19" w:rsidP="00C65B19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01850DBB" w14:textId="21A6B383" w:rsidR="00C65B19" w:rsidRPr="00E73D0A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3C33E9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686C6824" w14:textId="6D3B64C7" w:rsidR="00C65B19" w:rsidRPr="00E73D0A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</w:tr>
      <w:tr w:rsidR="00C65B19" w:rsidRPr="000B6FB1" w14:paraId="76E5CACF" w14:textId="77777777" w:rsidTr="009B0D89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162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AE08438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623D096C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vAlign w:val="center"/>
          </w:tcPr>
          <w:p w14:paraId="5A9F4D19" w14:textId="6E3FE143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Cs/>
                <w:noProof/>
                <w:sz w:val="20"/>
              </w:rPr>
              <w:t>1</w:t>
            </w:r>
          </w:p>
        </w:tc>
        <w:tc>
          <w:tcPr>
            <w:tcW w:w="2466" w:type="dxa"/>
            <w:tcBorders>
              <w:top w:val="nil"/>
            </w:tcBorders>
            <w:vAlign w:val="center"/>
          </w:tcPr>
          <w:p w14:paraId="2C5DA242" w14:textId="06232FBF" w:rsidR="00C65B19" w:rsidRPr="00FD7725" w:rsidRDefault="00C65B19" w:rsidP="00C65B19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A20D5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雜項收入</w:t>
            </w:r>
          </w:p>
        </w:tc>
        <w:tc>
          <w:tcPr>
            <w:tcW w:w="4007" w:type="dxa"/>
            <w:tcBorders>
              <w:top w:val="nil"/>
            </w:tcBorders>
            <w:vAlign w:val="center"/>
          </w:tcPr>
          <w:p w14:paraId="1F268037" w14:textId="3BF6C131" w:rsidR="00C65B19" w:rsidRPr="001076DD" w:rsidRDefault="00C65B19" w:rsidP="00C65B19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3C33E9">
              <w:rPr>
                <w:rFonts w:ascii="標楷體" w:eastAsia="標楷體" w:hAnsi="標楷體"/>
                <w:noProof/>
                <w:sz w:val="20"/>
              </w:rPr>
              <w:t>增列應收</w:t>
            </w:r>
            <w:r w:rsidR="00A83A11">
              <w:rPr>
                <w:rFonts w:ascii="標楷體" w:eastAsia="標楷體" w:hAnsi="標楷體" w:hint="eastAsia"/>
                <w:noProof/>
                <w:sz w:val="20"/>
              </w:rPr>
              <w:t>之</w:t>
            </w:r>
            <w:r w:rsidRPr="003C33E9">
              <w:rPr>
                <w:rFonts w:ascii="標楷體" w:eastAsia="標楷體" w:hAnsi="標楷體"/>
                <w:noProof/>
                <w:sz w:val="20"/>
              </w:rPr>
              <w:t>報名費收入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23118756" w14:textId="3212F1BE" w:rsidR="00C65B19" w:rsidRPr="00E73D0A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3C33E9">
              <w:rPr>
                <w:rFonts w:asciiTheme="minorEastAsia" w:eastAsiaTheme="minorEastAsia" w:hAnsiTheme="minorEastAsia"/>
                <w:noProof/>
                <w:sz w:val="20"/>
              </w:rPr>
              <w:t>－</w:t>
            </w: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7281C169" w14:textId="0EDA2BAE" w:rsidR="00C65B19" w:rsidRPr="00E73D0A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E73D0A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</w:tr>
      <w:tr w:rsidR="00C65B19" w:rsidRPr="000B6FB1" w14:paraId="5FE706A1" w14:textId="77777777" w:rsidTr="006C7096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219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FD05477" w14:textId="11BB902A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4645054A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bottom w:val="nil"/>
            </w:tcBorders>
            <w:vAlign w:val="center"/>
          </w:tcPr>
          <w:p w14:paraId="60E8BA3A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2466" w:type="dxa"/>
            <w:tcBorders>
              <w:top w:val="nil"/>
              <w:bottom w:val="nil"/>
            </w:tcBorders>
            <w:vAlign w:val="center"/>
          </w:tcPr>
          <w:p w14:paraId="5B3D34CF" w14:textId="015E1796" w:rsidR="00C65B19" w:rsidRPr="00FD7725" w:rsidRDefault="00C65B19" w:rsidP="00C65B19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4007" w:type="dxa"/>
            <w:tcBorders>
              <w:top w:val="nil"/>
              <w:bottom w:val="nil"/>
            </w:tcBorders>
            <w:vAlign w:val="center"/>
          </w:tcPr>
          <w:p w14:paraId="561FDF0F" w14:textId="77777777" w:rsidR="00C65B19" w:rsidRPr="00FD7725" w:rsidRDefault="00C65B19" w:rsidP="00C65B19">
            <w:pPr>
              <w:ind w:leftChars="100" w:left="240"/>
              <w:jc w:val="both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1FBD37F0" w14:textId="71771B45" w:rsidR="00C65B19" w:rsidRPr="0053713C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205" w:type="dxa"/>
            <w:tcBorders>
              <w:top w:val="nil"/>
              <w:bottom w:val="nil"/>
            </w:tcBorders>
            <w:vAlign w:val="center"/>
          </w:tcPr>
          <w:p w14:paraId="3917C4D6" w14:textId="7A7B9103" w:rsidR="00C65B19" w:rsidRPr="0053713C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C65B19" w:rsidRPr="000B6FB1" w14:paraId="442296FA" w14:textId="77777777" w:rsidTr="006C7096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962"/>
        </w:trPr>
        <w:tc>
          <w:tcPr>
            <w:tcW w:w="284" w:type="dxa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14:paraId="6B654400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  <w:left w:val="single" w:sz="4" w:space="0" w:color="000000"/>
            </w:tcBorders>
            <w:vAlign w:val="center"/>
          </w:tcPr>
          <w:p w14:paraId="26EEAF2F" w14:textId="77777777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378" w:type="dxa"/>
            <w:tcBorders>
              <w:top w:val="nil"/>
            </w:tcBorders>
            <w:vAlign w:val="center"/>
          </w:tcPr>
          <w:p w14:paraId="2DC3693B" w14:textId="7D2C6A6B" w:rsidR="00C65B19" w:rsidRPr="00FD7725" w:rsidRDefault="00C65B19" w:rsidP="00C65B19">
            <w:pPr>
              <w:ind w:rightChars="10" w:right="24"/>
              <w:jc w:val="center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466" w:type="dxa"/>
            <w:tcBorders>
              <w:top w:val="nil"/>
            </w:tcBorders>
            <w:vAlign w:val="center"/>
          </w:tcPr>
          <w:p w14:paraId="3CA8B707" w14:textId="0E0BFE6E" w:rsidR="00C65B19" w:rsidRPr="00FD7725" w:rsidRDefault="00C65B19" w:rsidP="00C65B19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  <w:tc>
          <w:tcPr>
            <w:tcW w:w="4007" w:type="dxa"/>
            <w:tcBorders>
              <w:top w:val="nil"/>
            </w:tcBorders>
            <w:vAlign w:val="center"/>
          </w:tcPr>
          <w:p w14:paraId="2F826308" w14:textId="625FBE14" w:rsidR="00C65B19" w:rsidRPr="00FD7725" w:rsidRDefault="00C65B19" w:rsidP="00C65B19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  <w:tc>
          <w:tcPr>
            <w:tcW w:w="1205" w:type="dxa"/>
            <w:tcBorders>
              <w:top w:val="nil"/>
            </w:tcBorders>
            <w:vAlign w:val="center"/>
          </w:tcPr>
          <w:p w14:paraId="381DFB6E" w14:textId="72272267" w:rsidR="00C65B19" w:rsidRPr="0053713C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1205" w:type="dxa"/>
            <w:tcBorders>
              <w:top w:val="nil"/>
            </w:tcBorders>
            <w:vAlign w:val="center"/>
          </w:tcPr>
          <w:p w14:paraId="71437669" w14:textId="28DE45C3" w:rsidR="00C65B19" w:rsidRPr="0053713C" w:rsidRDefault="00C65B19" w:rsidP="00C65B19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</w:tr>
    </w:tbl>
    <w:p w14:paraId="491A46C2" w14:textId="563D1655" w:rsidR="00245AE9" w:rsidRDefault="00245AE9" w:rsidP="00245AE9">
      <w:pPr>
        <w:widowControl/>
        <w:spacing w:line="20" w:lineRule="exact"/>
        <w:rPr>
          <w:rFonts w:hAnsi="標楷體"/>
          <w:sz w:val="22"/>
          <w:szCs w:val="22"/>
        </w:rPr>
      </w:pPr>
    </w:p>
    <w:tbl>
      <w:tblPr>
        <w:tblW w:w="9895" w:type="dxa"/>
        <w:tblInd w:w="28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9"/>
        <w:gridCol w:w="1129"/>
        <w:gridCol w:w="1130"/>
        <w:gridCol w:w="1129"/>
        <w:gridCol w:w="1129"/>
        <w:gridCol w:w="1130"/>
        <w:gridCol w:w="1388"/>
        <w:gridCol w:w="1731"/>
      </w:tblGrid>
      <w:tr w:rsidR="00245AE9" w14:paraId="3887FD24" w14:textId="77777777" w:rsidTr="0015385A">
        <w:trPr>
          <w:cantSplit/>
          <w:trHeight w:hRule="exact" w:val="1001"/>
          <w:tblHeader/>
        </w:trPr>
        <w:tc>
          <w:tcPr>
            <w:tcW w:w="9895" w:type="dxa"/>
            <w:gridSpan w:val="8"/>
            <w:vAlign w:val="bottom"/>
          </w:tcPr>
          <w:p w14:paraId="6CDF8F22" w14:textId="272C1BA8" w:rsidR="0092148F" w:rsidRPr="00E73D0A" w:rsidRDefault="0092148F" w:rsidP="006C5FB5">
            <w:pPr>
              <w:rPr>
                <w:rFonts w:ascii="標楷體" w:eastAsia="標楷體" w:hAnsi="標楷體"/>
                <w:b/>
                <w:sz w:val="36"/>
                <w:szCs w:val="36"/>
              </w:rPr>
            </w:pPr>
            <w:proofErr w:type="gramStart"/>
            <w:r w:rsidRPr="00E73D0A">
              <w:rPr>
                <w:rFonts w:ascii="標楷體" w:eastAsia="標楷體" w:hAnsi="標楷體" w:hint="eastAsia"/>
                <w:b/>
                <w:sz w:val="36"/>
                <w:szCs w:val="36"/>
              </w:rPr>
              <w:lastRenderedPageBreak/>
              <w:t>數明細</w:t>
            </w:r>
            <w:proofErr w:type="gramEnd"/>
            <w:r w:rsidRPr="00E73D0A">
              <w:rPr>
                <w:rFonts w:ascii="標楷體" w:eastAsia="標楷體" w:hAnsi="標楷體" w:hint="eastAsia"/>
                <w:b/>
                <w:sz w:val="36"/>
                <w:szCs w:val="36"/>
              </w:rPr>
              <w:t>表</w:t>
            </w:r>
          </w:p>
          <w:p w14:paraId="10196017" w14:textId="6EF94BD8" w:rsidR="00245AE9" w:rsidRPr="00CA20F8" w:rsidRDefault="00245AE9" w:rsidP="006C5FB5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總決算歲入決算</w:t>
            </w:r>
            <w:proofErr w:type="gramStart"/>
            <w:r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修正數明細</w:t>
            </w:r>
            <w:proofErr w:type="gramEnd"/>
            <w:r w:rsidRPr="00CA20F8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表</w:t>
            </w:r>
          </w:p>
        </w:tc>
      </w:tr>
      <w:tr w:rsidR="00245AE9" w14:paraId="2FF266CC" w14:textId="77777777" w:rsidTr="0015385A">
        <w:trPr>
          <w:cantSplit/>
          <w:trHeight w:hRule="exact" w:val="562"/>
          <w:tblHeader/>
        </w:trPr>
        <w:tc>
          <w:tcPr>
            <w:tcW w:w="9895" w:type="dxa"/>
            <w:gridSpan w:val="8"/>
            <w:vAlign w:val="bottom"/>
          </w:tcPr>
          <w:p w14:paraId="54071D0D" w14:textId="77777777" w:rsidR="00245AE9" w:rsidRPr="0098037F" w:rsidRDefault="00245AE9" w:rsidP="006C5FB5">
            <w:pPr>
              <w:jc w:val="right"/>
              <w:rPr>
                <w:rFonts w:ascii="標楷體" w:eastAsia="標楷體" w:hAnsi="標楷體"/>
                <w:color w:val="000000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單位</w:t>
            </w:r>
            <w:r w:rsidRPr="0098037F">
              <w:rPr>
                <w:rFonts w:ascii="標楷體" w:eastAsia="標楷體" w:hAnsi="標楷體"/>
                <w:sz w:val="20"/>
              </w:rPr>
              <w:t>：</w:t>
            </w:r>
            <w:r w:rsidRPr="0098037F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98037F" w:rsidRPr="00D67C8E" w14:paraId="341AA3A2" w14:textId="77777777" w:rsidTr="0015385A">
        <w:trPr>
          <w:cantSplit/>
          <w:trHeight w:hRule="exact" w:val="369"/>
          <w:tblHeader/>
        </w:trPr>
        <w:tc>
          <w:tcPr>
            <w:tcW w:w="6776" w:type="dxa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E693E" w14:textId="77777777" w:rsidR="0098037F" w:rsidRPr="0098037F" w:rsidRDefault="0098037F" w:rsidP="006C5FB5">
            <w:pPr>
              <w:ind w:leftChars="500" w:left="1200" w:rightChars="500" w:right="1200"/>
              <w:jc w:val="distribute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正數</w:t>
            </w:r>
          </w:p>
        </w:tc>
        <w:tc>
          <w:tcPr>
            <w:tcW w:w="13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DF82DCB" w14:textId="77777777" w:rsidR="0098037F" w:rsidRPr="0098037F" w:rsidRDefault="0098037F" w:rsidP="006C5FB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8037F">
              <w:rPr>
                <w:rFonts w:ascii="標楷體" w:eastAsia="標楷體" w:hAnsi="標楷體" w:hint="eastAsia"/>
                <w:b/>
                <w:sz w:val="20"/>
              </w:rPr>
              <w:t>應繳回市庫數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5501760D" w14:textId="77777777" w:rsidR="0098037F" w:rsidRPr="0098037F" w:rsidRDefault="0098037F" w:rsidP="006C5FB5">
            <w:pPr>
              <w:ind w:left="10" w:right="10"/>
              <w:jc w:val="distribute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98037F" w:rsidRPr="00D67C8E" w14:paraId="7852B3AC" w14:textId="77777777" w:rsidTr="0015385A">
        <w:trPr>
          <w:cantSplit/>
          <w:trHeight w:hRule="exact" w:val="369"/>
          <w:tblHeader/>
        </w:trPr>
        <w:tc>
          <w:tcPr>
            <w:tcW w:w="22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443FB" w14:textId="77777777" w:rsidR="0098037F" w:rsidRPr="0098037F" w:rsidRDefault="0098037F" w:rsidP="006C5FB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F4FD" w14:textId="77777777" w:rsidR="0098037F" w:rsidRPr="0098037F" w:rsidRDefault="0098037F" w:rsidP="006C5FB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34AAD" w14:textId="77777777" w:rsidR="0098037F" w:rsidRPr="0098037F" w:rsidRDefault="0098037F" w:rsidP="006C5FB5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44B499" w14:textId="77777777" w:rsidR="0098037F" w:rsidRPr="0098037F" w:rsidRDefault="0098037F" w:rsidP="006C5FB5">
            <w:pPr>
              <w:ind w:left="77" w:right="79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731" w:type="dxa"/>
            <w:vMerge/>
            <w:tcBorders>
              <w:left w:val="single" w:sz="12" w:space="0" w:color="auto"/>
              <w:right w:val="nil"/>
            </w:tcBorders>
          </w:tcPr>
          <w:p w14:paraId="75D1450B" w14:textId="77777777" w:rsidR="0098037F" w:rsidRPr="0098037F" w:rsidRDefault="0098037F" w:rsidP="006C5FB5">
            <w:pPr>
              <w:ind w:right="414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98037F" w:rsidRPr="00D67C8E" w14:paraId="616E3328" w14:textId="77777777" w:rsidTr="0015385A">
        <w:trPr>
          <w:cantSplit/>
          <w:trHeight w:hRule="exact" w:val="369"/>
          <w:tblHeader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vAlign w:val="center"/>
          </w:tcPr>
          <w:p w14:paraId="17C3D748" w14:textId="77777777" w:rsidR="0098037F" w:rsidRPr="0098037F" w:rsidRDefault="0098037F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vAlign w:val="center"/>
          </w:tcPr>
          <w:p w14:paraId="4F269A21" w14:textId="77777777" w:rsidR="0098037F" w:rsidRPr="0098037F" w:rsidRDefault="0098037F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center"/>
          </w:tcPr>
          <w:p w14:paraId="16F3CDF1" w14:textId="77777777" w:rsidR="0098037F" w:rsidRPr="0098037F" w:rsidRDefault="0098037F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223043E2" w14:textId="77777777" w:rsidR="0098037F" w:rsidRPr="0098037F" w:rsidRDefault="0098037F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30A90AD2" w14:textId="77777777" w:rsidR="0098037F" w:rsidRPr="0098037F" w:rsidRDefault="0098037F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3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010EC55" w14:textId="77777777" w:rsidR="0098037F" w:rsidRPr="0098037F" w:rsidRDefault="0098037F" w:rsidP="006C5FB5">
            <w:pPr>
              <w:ind w:leftChars="10" w:left="24" w:rightChars="10" w:right="24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98037F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88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7751D" w14:textId="77777777" w:rsidR="0098037F" w:rsidRPr="0098037F" w:rsidRDefault="0098037F" w:rsidP="0098037F">
            <w:pPr>
              <w:ind w:right="79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731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44649328" w14:textId="77777777" w:rsidR="0098037F" w:rsidRPr="0098037F" w:rsidRDefault="0098037F" w:rsidP="006C5FB5">
            <w:pPr>
              <w:ind w:left="77" w:right="79"/>
              <w:jc w:val="distribute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3C1235" w:rsidRPr="00B8370F" w14:paraId="48F57C92" w14:textId="77777777" w:rsidTr="0015385A">
        <w:trPr>
          <w:cantSplit/>
          <w:trHeight w:val="1162"/>
        </w:trPr>
        <w:tc>
          <w:tcPr>
            <w:tcW w:w="1129" w:type="dxa"/>
            <w:tcBorders>
              <w:bottom w:val="nil"/>
            </w:tcBorders>
            <w:vAlign w:val="center"/>
          </w:tcPr>
          <w:p w14:paraId="5BAD6643" w14:textId="6DD8F70E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/>
                <w:noProof/>
                <w:sz w:val="20"/>
              </w:rPr>
              <w:t>821,201</w:t>
            </w:r>
          </w:p>
        </w:tc>
        <w:tc>
          <w:tcPr>
            <w:tcW w:w="1129" w:type="dxa"/>
            <w:tcBorders>
              <w:bottom w:val="nil"/>
            </w:tcBorders>
            <w:vAlign w:val="center"/>
          </w:tcPr>
          <w:p w14:paraId="2639054A" w14:textId="5CA8B12C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30" w:type="dxa"/>
            <w:tcBorders>
              <w:bottom w:val="nil"/>
            </w:tcBorders>
            <w:vAlign w:val="center"/>
          </w:tcPr>
          <w:p w14:paraId="748C9F67" w14:textId="2E5913DE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29" w:type="dxa"/>
            <w:tcBorders>
              <w:bottom w:val="nil"/>
            </w:tcBorders>
            <w:vAlign w:val="center"/>
          </w:tcPr>
          <w:p w14:paraId="51CC231C" w14:textId="64C5A404" w:rsidR="003C1235" w:rsidRPr="00087827" w:rsidRDefault="003C33E9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129" w:type="dxa"/>
            <w:tcBorders>
              <w:bottom w:val="nil"/>
            </w:tcBorders>
            <w:vAlign w:val="center"/>
          </w:tcPr>
          <w:p w14:paraId="1F6BCA35" w14:textId="47428D96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/>
                <w:noProof/>
                <w:sz w:val="20"/>
              </w:rPr>
              <w:t>821,201</w:t>
            </w:r>
          </w:p>
        </w:tc>
        <w:tc>
          <w:tcPr>
            <w:tcW w:w="1130" w:type="dxa"/>
            <w:tcBorders>
              <w:bottom w:val="nil"/>
              <w:right w:val="single" w:sz="12" w:space="0" w:color="auto"/>
            </w:tcBorders>
            <w:vAlign w:val="center"/>
          </w:tcPr>
          <w:p w14:paraId="05390F5A" w14:textId="565FE68C" w:rsidR="003C1235" w:rsidRPr="00087827" w:rsidRDefault="003C33E9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left w:val="single" w:sz="12" w:space="0" w:color="auto"/>
              <w:bottom w:val="nil"/>
            </w:tcBorders>
            <w:vAlign w:val="center"/>
          </w:tcPr>
          <w:p w14:paraId="790E96BB" w14:textId="2076CC53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/>
                <w:noProof/>
                <w:sz w:val="20"/>
              </w:rPr>
              <w:t>821,201</w:t>
            </w:r>
          </w:p>
        </w:tc>
        <w:tc>
          <w:tcPr>
            <w:tcW w:w="1731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FB97620" w14:textId="77777777" w:rsidR="003C1235" w:rsidRPr="00FD772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3C1235" w:rsidRPr="00B8370F" w14:paraId="6F6DB20A" w14:textId="77777777" w:rsidTr="0015385A">
        <w:trPr>
          <w:cantSplit/>
          <w:trHeight w:val="1162"/>
        </w:trPr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0CB8C9CE" w14:textId="3FFBAEE4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/>
                <w:noProof/>
                <w:sz w:val="20"/>
              </w:rPr>
              <w:t>668,701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2822925E" w14:textId="5B609658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5155F245" w14:textId="4B6AC0C3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693C1DE6" w14:textId="063EB9E8" w:rsidR="003C1235" w:rsidRPr="00087827" w:rsidRDefault="003C33E9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425402C8" w14:textId="6CA0CAC0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/>
                <w:noProof/>
                <w:sz w:val="20"/>
              </w:rPr>
              <w:t>668,701</w:t>
            </w:r>
          </w:p>
        </w:tc>
        <w:tc>
          <w:tcPr>
            <w:tcW w:w="113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BFB80A8" w14:textId="06B391D7" w:rsidR="003C1235" w:rsidRPr="00087827" w:rsidRDefault="003C33E9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6A838A3D" w14:textId="75438610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/>
                <w:noProof/>
                <w:sz w:val="20"/>
              </w:rPr>
              <w:t>668,701</w:t>
            </w:r>
          </w:p>
        </w:tc>
        <w:tc>
          <w:tcPr>
            <w:tcW w:w="173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35B44DD" w14:textId="7D26D2E8" w:rsidR="003C1235" w:rsidRPr="00FD7725" w:rsidRDefault="003C1235" w:rsidP="0015385A">
            <w:pPr>
              <w:ind w:rightChars="10" w:right="24"/>
              <w:jc w:val="both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3C1235" w:rsidRPr="00B8370F" w14:paraId="2E2226DC" w14:textId="77777777" w:rsidTr="0015385A">
        <w:trPr>
          <w:cantSplit/>
          <w:trHeight w:val="1162"/>
        </w:trPr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5E542F14" w14:textId="4A4605FF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668,701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5E9EFF6F" w14:textId="2020930E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14BA381E" w14:textId="153E08FA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470794DD" w14:textId="27F2C847" w:rsidR="003C1235" w:rsidRPr="00087827" w:rsidRDefault="003C33E9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－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08E6C472" w14:textId="57AF7E57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668,701</w:t>
            </w:r>
          </w:p>
        </w:tc>
        <w:tc>
          <w:tcPr>
            <w:tcW w:w="113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180AFAF2" w14:textId="092195C3" w:rsidR="003C1235" w:rsidRPr="00087827" w:rsidRDefault="003C33E9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7849CBDC" w14:textId="263AC3FA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668,701</w:t>
            </w:r>
          </w:p>
        </w:tc>
        <w:tc>
          <w:tcPr>
            <w:tcW w:w="173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14E51FB" w14:textId="77777777" w:rsidR="003C1235" w:rsidRPr="00FD772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  <w:p w14:paraId="44ABE034" w14:textId="77777777" w:rsidR="003C1235" w:rsidRPr="00FD772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  <w:p w14:paraId="10C4F273" w14:textId="77777777" w:rsidR="003C1235" w:rsidRPr="00FD772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  <w:p w14:paraId="421EAEBB" w14:textId="472CB66F" w:rsidR="003C1235" w:rsidRPr="00FD7725" w:rsidRDefault="003C1235" w:rsidP="003C1235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3C1235" w:rsidRPr="00B8370F" w14:paraId="368962E8" w14:textId="77777777" w:rsidTr="0015385A">
        <w:trPr>
          <w:cantSplit/>
          <w:trHeight w:val="1162"/>
        </w:trPr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6F39811D" w14:textId="1863BEB6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668,701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0C1B2269" w14:textId="41AA0234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0803C6C7" w14:textId="0F949907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13ED6F5A" w14:textId="7722395D" w:rsidR="003C1235" w:rsidRPr="00087827" w:rsidRDefault="003C33E9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－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16D585DF" w14:textId="4D713337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668,701</w:t>
            </w:r>
          </w:p>
        </w:tc>
        <w:tc>
          <w:tcPr>
            <w:tcW w:w="113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187D7C01" w14:textId="237A373B" w:rsidR="003C1235" w:rsidRPr="00087827" w:rsidRDefault="003C33E9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210AEA7D" w14:textId="130E3FA4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668,701</w:t>
            </w:r>
          </w:p>
        </w:tc>
        <w:tc>
          <w:tcPr>
            <w:tcW w:w="173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AD272C2" w14:textId="5575FDB3" w:rsidR="003C1235" w:rsidRPr="009B0D89" w:rsidRDefault="0015385A" w:rsidP="00A7474A">
            <w:pPr>
              <w:widowControl/>
              <w:rPr>
                <w:rFonts w:ascii="標楷體" w:eastAsia="標楷體" w:hAnsi="標楷體"/>
                <w:sz w:val="20"/>
              </w:rPr>
            </w:pPr>
            <w:r w:rsidRPr="0015385A">
              <w:rPr>
                <w:rFonts w:ascii="標楷體" w:eastAsia="標楷體" w:hAnsi="標楷體" w:hint="eastAsia"/>
                <w:sz w:val="20"/>
              </w:rPr>
              <w:t>屬應收性質，尚待下年度繼續處理。</w:t>
            </w:r>
          </w:p>
        </w:tc>
      </w:tr>
      <w:tr w:rsidR="003C1235" w:rsidRPr="00B8370F" w14:paraId="4C2D2BFC" w14:textId="77777777" w:rsidTr="0015385A">
        <w:trPr>
          <w:cantSplit/>
          <w:trHeight w:val="1162"/>
        </w:trPr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4FA41D5F" w14:textId="22D8376B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/>
                <w:noProof/>
                <w:sz w:val="20"/>
              </w:rPr>
              <w:t>152,500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66079D1A" w14:textId="6A694924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4D22D53F" w14:textId="6823170B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4C5BB3D1" w14:textId="4613DD8F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750E4246" w14:textId="50AE8322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/>
                <w:noProof/>
                <w:sz w:val="20"/>
              </w:rPr>
              <w:t>152,500</w:t>
            </w:r>
          </w:p>
        </w:tc>
        <w:tc>
          <w:tcPr>
            <w:tcW w:w="113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F11601B" w14:textId="77F6B71B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18A0BC36" w14:textId="68B039F7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/>
                <w:noProof/>
                <w:sz w:val="20"/>
              </w:rPr>
              <w:t>152,500</w:t>
            </w:r>
          </w:p>
        </w:tc>
        <w:tc>
          <w:tcPr>
            <w:tcW w:w="173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9611345" w14:textId="6A49D71A" w:rsidR="003C1235" w:rsidRPr="00A7474A" w:rsidRDefault="003C1235" w:rsidP="0015385A">
            <w:pPr>
              <w:widowControl/>
            </w:pPr>
          </w:p>
        </w:tc>
      </w:tr>
      <w:tr w:rsidR="003C1235" w:rsidRPr="00B8370F" w14:paraId="487B9085" w14:textId="77777777" w:rsidTr="0015385A">
        <w:trPr>
          <w:cantSplit/>
          <w:trHeight w:val="1162"/>
        </w:trPr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7BFD4E4A" w14:textId="09F5F4B7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152,500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3FB174BA" w14:textId="377CDD41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15D7E98D" w14:textId="6D015590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172781DE" w14:textId="032796DD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61ADEB9A" w14:textId="461E6EC2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152,500</w:t>
            </w:r>
          </w:p>
        </w:tc>
        <w:tc>
          <w:tcPr>
            <w:tcW w:w="113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6834577F" w14:textId="555BE0E8" w:rsidR="003C1235" w:rsidRPr="00087827" w:rsidRDefault="003C1235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3B0D9A33" w14:textId="7DE40CE2" w:rsidR="003C1235" w:rsidRPr="00087827" w:rsidRDefault="00F55BC7" w:rsidP="003C1235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152,500</w:t>
            </w:r>
          </w:p>
        </w:tc>
        <w:tc>
          <w:tcPr>
            <w:tcW w:w="173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3E1620F" w14:textId="77777777" w:rsidR="003C1235" w:rsidRPr="00A7474A" w:rsidRDefault="003C1235" w:rsidP="00A7474A">
            <w:pPr>
              <w:widowControl/>
            </w:pPr>
          </w:p>
        </w:tc>
      </w:tr>
      <w:tr w:rsidR="0015385A" w:rsidRPr="00B8370F" w14:paraId="3AD5FB35" w14:textId="77777777" w:rsidTr="0015385A">
        <w:trPr>
          <w:cantSplit/>
          <w:trHeight w:val="1162"/>
        </w:trPr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65F7E681" w14:textId="0A4EFCA4" w:rsidR="0015385A" w:rsidRPr="00087827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152,500</w:t>
            </w: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7252CE62" w14:textId="25A39C6D" w:rsidR="0015385A" w:rsidRPr="00087827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6DC4788A" w14:textId="02A70825" w:rsidR="0015385A" w:rsidRPr="00087827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129" w:type="dxa"/>
            <w:tcBorders>
              <w:top w:val="nil"/>
            </w:tcBorders>
            <w:vAlign w:val="center"/>
          </w:tcPr>
          <w:p w14:paraId="2551388D" w14:textId="20D33C95" w:rsidR="0015385A" w:rsidRPr="00087827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129" w:type="dxa"/>
            <w:tcBorders>
              <w:top w:val="nil"/>
            </w:tcBorders>
            <w:vAlign w:val="center"/>
          </w:tcPr>
          <w:p w14:paraId="37F33AC9" w14:textId="0FF720D1" w:rsidR="0015385A" w:rsidRPr="00087827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152,500</w:t>
            </w:r>
          </w:p>
        </w:tc>
        <w:tc>
          <w:tcPr>
            <w:tcW w:w="1130" w:type="dxa"/>
            <w:tcBorders>
              <w:top w:val="nil"/>
              <w:right w:val="single" w:sz="12" w:space="0" w:color="auto"/>
            </w:tcBorders>
            <w:vAlign w:val="center"/>
          </w:tcPr>
          <w:p w14:paraId="09230864" w14:textId="085745CA" w:rsidR="0015385A" w:rsidRPr="00087827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20058FDD" w14:textId="78AC7B90" w:rsidR="0015385A" w:rsidRPr="00087827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087827">
              <w:rPr>
                <w:rFonts w:asciiTheme="minorEastAsia" w:eastAsiaTheme="minorEastAsia" w:hAnsiTheme="minorEastAsia"/>
                <w:bCs/>
                <w:noProof/>
                <w:sz w:val="20"/>
              </w:rPr>
              <w:t>152,500</w:t>
            </w:r>
          </w:p>
        </w:tc>
        <w:tc>
          <w:tcPr>
            <w:tcW w:w="173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06CD938" w14:textId="4D3B4301" w:rsidR="0015385A" w:rsidRPr="00A7474A" w:rsidRDefault="0015385A" w:rsidP="0015385A">
            <w:pPr>
              <w:widowControl/>
            </w:pPr>
            <w:r w:rsidRPr="0015385A">
              <w:rPr>
                <w:rFonts w:ascii="標楷體" w:eastAsia="標楷體" w:hAnsi="標楷體" w:hint="eastAsia"/>
                <w:sz w:val="20"/>
              </w:rPr>
              <w:t>屬應收性質，尚待下年度繼續處理。</w:t>
            </w:r>
          </w:p>
        </w:tc>
      </w:tr>
      <w:tr w:rsidR="0015385A" w:rsidRPr="00B8370F" w14:paraId="5603EE52" w14:textId="77777777" w:rsidTr="0015385A">
        <w:trPr>
          <w:cantSplit/>
          <w:trHeight w:val="1162"/>
        </w:trPr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110DAA14" w14:textId="33D1F736" w:rsidR="0015385A" w:rsidRPr="003917CF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vAlign w:val="center"/>
          </w:tcPr>
          <w:p w14:paraId="544275CA" w14:textId="7E08D4A0" w:rsidR="0015385A" w:rsidRPr="003917CF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14ADB864" w14:textId="187C9264" w:rsidR="0015385A" w:rsidRPr="003917CF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782A2" w14:textId="3ACAFDEF" w:rsidR="0015385A" w:rsidRPr="003917CF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B646E" w14:textId="2A4BD8DA" w:rsidR="0015385A" w:rsidRPr="003917CF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E38B929" w14:textId="6C91A3F5" w:rsidR="0015385A" w:rsidRPr="003917CF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388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712434A1" w14:textId="2BFB8E5F" w:rsidR="0015385A" w:rsidRPr="003917CF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73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504036B" w14:textId="279F538D" w:rsidR="0015385A" w:rsidRPr="00FD7725" w:rsidRDefault="0015385A" w:rsidP="0015385A">
            <w:pPr>
              <w:ind w:rightChars="10" w:right="24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</w:tr>
      <w:tr w:rsidR="0015385A" w:rsidRPr="00B8370F" w14:paraId="7754EFAC" w14:textId="77777777" w:rsidTr="0015385A">
        <w:trPr>
          <w:cantSplit/>
          <w:trHeight w:val="1990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vAlign w:val="center"/>
          </w:tcPr>
          <w:p w14:paraId="29C1977C" w14:textId="28C14E28" w:rsidR="0015385A" w:rsidRPr="003917CF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vAlign w:val="center"/>
          </w:tcPr>
          <w:p w14:paraId="02DD4312" w14:textId="185FA81E" w:rsidR="0015385A" w:rsidRPr="003917CF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1130" w:type="dxa"/>
            <w:tcBorders>
              <w:top w:val="nil"/>
              <w:bottom w:val="single" w:sz="4" w:space="0" w:color="auto"/>
            </w:tcBorders>
            <w:vAlign w:val="center"/>
          </w:tcPr>
          <w:p w14:paraId="7D62C6E7" w14:textId="25F3E331" w:rsidR="0015385A" w:rsidRPr="003917CF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830E" w14:textId="4AFEA45A" w:rsidR="0015385A" w:rsidRPr="003917CF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99A9" w14:textId="74004FB4" w:rsidR="0015385A" w:rsidRPr="003917CF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E0BF9D" w14:textId="3CB48287" w:rsidR="0015385A" w:rsidRPr="003917CF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1388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223ADFF" w14:textId="406D5076" w:rsidR="0015385A" w:rsidRPr="003917CF" w:rsidRDefault="0015385A" w:rsidP="0015385A">
            <w:pPr>
              <w:ind w:rightChars="10" w:right="24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</w:p>
        </w:tc>
        <w:tc>
          <w:tcPr>
            <w:tcW w:w="173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DD6DFCF" w14:textId="7B325DFE" w:rsidR="0015385A" w:rsidRPr="00FD7725" w:rsidRDefault="0015385A" w:rsidP="0015385A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</w:tbl>
    <w:p w14:paraId="25FCFAAE" w14:textId="77777777" w:rsidR="00CC13C2" w:rsidRDefault="00CC13C2" w:rsidP="00CC13C2">
      <w:pPr>
        <w:snapToGrid w:val="0"/>
        <w:spacing w:line="20" w:lineRule="exact"/>
        <w:jc w:val="both"/>
        <w:rPr>
          <w:rFonts w:ascii="新細明體" w:hAnsi="新細明體"/>
          <w:sz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"/>
        <w:gridCol w:w="261"/>
        <w:gridCol w:w="261"/>
        <w:gridCol w:w="2592"/>
        <w:gridCol w:w="4085"/>
        <w:gridCol w:w="1169"/>
        <w:gridCol w:w="1125"/>
      </w:tblGrid>
      <w:tr w:rsidR="00CC13C2" w:rsidRPr="002A0E3D" w14:paraId="5CF7EE60" w14:textId="77777777" w:rsidTr="00DF0D68">
        <w:trPr>
          <w:cantSplit/>
          <w:trHeight w:val="510"/>
          <w:tblHeader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9BB00" w14:textId="77777777" w:rsidR="00CC13C2" w:rsidRPr="002A0E3D" w:rsidRDefault="00CC13C2" w:rsidP="00DF0D68">
            <w:pPr>
              <w:jc w:val="right"/>
              <w:rPr>
                <w:rFonts w:ascii="標楷體" w:eastAsia="標楷體" w:hAnsi="標楷體"/>
                <w:b/>
                <w:color w:val="000000"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貳</w:t>
            </w:r>
            <w:r w:rsidRPr="002A0E3D">
              <w:rPr>
                <w:rFonts w:ascii="標楷體" w:eastAsia="標楷體" w:hAnsi="標楷體"/>
                <w:b/>
                <w:color w:val="000000"/>
                <w:sz w:val="36"/>
                <w:szCs w:val="36"/>
                <w:u w:val="single"/>
              </w:rPr>
              <w:t>、</w:t>
            </w:r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中華民國</w:t>
            </w:r>
            <w:proofErr w:type="gramStart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11</w:t>
            </w: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4</w:t>
            </w:r>
            <w:proofErr w:type="gramEnd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年度</w:t>
            </w:r>
            <w:proofErr w:type="gramStart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臺</w:t>
            </w:r>
            <w:proofErr w:type="gramEnd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中市</w:t>
            </w:r>
          </w:p>
        </w:tc>
      </w:tr>
      <w:tr w:rsidR="00CC13C2" w:rsidRPr="002A0E3D" w14:paraId="00E2345B" w14:textId="77777777" w:rsidTr="00DF0D68">
        <w:trPr>
          <w:cantSplit/>
          <w:trHeight w:val="568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21840" w:type="dxa"/>
              <w:tblInd w:w="28" w:type="dxa"/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09"/>
              <w:gridCol w:w="21331"/>
            </w:tblGrid>
            <w:tr w:rsidR="00CC13C2" w14:paraId="4D7A1563" w14:textId="77777777" w:rsidTr="00DF0D68">
              <w:trPr>
                <w:cantSplit/>
                <w:trHeight w:val="270"/>
                <w:tblHeader/>
              </w:trPr>
              <w:tc>
                <w:tcPr>
                  <w:tcW w:w="509" w:type="dxa"/>
                  <w:vAlign w:val="center"/>
                  <w:hideMark/>
                </w:tcPr>
                <w:p w14:paraId="2E80D0FD" w14:textId="77777777" w:rsidR="00CC13C2" w:rsidRDefault="00CC13C2" w:rsidP="00DF0D68">
                  <w:pPr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21331" w:type="dxa"/>
                  <w:vMerge w:val="restart"/>
                  <w:vAlign w:val="center"/>
                  <w:hideMark/>
                </w:tcPr>
                <w:p w14:paraId="1EDE33E8" w14:textId="77777777" w:rsidR="00CC13C2" w:rsidRDefault="00CC13C2" w:rsidP="00DF0D68">
                  <w:pPr>
                    <w:ind w:left="-42" w:right="80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CC13C2" w14:paraId="1E8362A1" w14:textId="77777777" w:rsidTr="00DF0D68">
              <w:trPr>
                <w:cantSplit/>
                <w:trHeight w:val="270"/>
                <w:tblHeader/>
              </w:trPr>
              <w:tc>
                <w:tcPr>
                  <w:tcW w:w="509" w:type="dxa"/>
                  <w:vAlign w:val="center"/>
                  <w:hideMark/>
                </w:tcPr>
                <w:p w14:paraId="5F934317" w14:textId="77777777" w:rsidR="00CC13C2" w:rsidRDefault="00CC13C2" w:rsidP="00DF0D68">
                  <w:pPr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21331" w:type="dxa"/>
                  <w:vMerge/>
                  <w:vAlign w:val="center"/>
                  <w:hideMark/>
                </w:tcPr>
                <w:p w14:paraId="2F81B82D" w14:textId="77777777" w:rsidR="00CC13C2" w:rsidRDefault="00CC13C2" w:rsidP="00DF0D68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316B6A85" w14:textId="77777777" w:rsidR="00CC13C2" w:rsidRPr="002A0E3D" w:rsidRDefault="00CC13C2" w:rsidP="00DF0D68">
            <w:pPr>
              <w:jc w:val="both"/>
              <w:rPr>
                <w:sz w:val="20"/>
              </w:rPr>
            </w:pPr>
          </w:p>
        </w:tc>
      </w:tr>
      <w:tr w:rsidR="00CC13C2" w:rsidRPr="002A0E3D" w14:paraId="76CD4628" w14:textId="77777777" w:rsidTr="00DF0D68">
        <w:trPr>
          <w:cantSplit/>
          <w:trHeight w:hRule="exact" w:val="360"/>
        </w:trPr>
        <w:tc>
          <w:tcPr>
            <w:tcW w:w="3544" w:type="dxa"/>
            <w:gridSpan w:val="4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0FF37D7" w14:textId="77777777" w:rsidR="00CC13C2" w:rsidRPr="002A0E3D" w:rsidRDefault="00CC13C2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color w:val="000000"/>
                <w:sz w:val="20"/>
              </w:rPr>
              <w:t>科目</w:t>
            </w:r>
          </w:p>
        </w:tc>
        <w:tc>
          <w:tcPr>
            <w:tcW w:w="4085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5A0DF019" w14:textId="77777777" w:rsidR="00CC13C2" w:rsidRPr="002A0E3D" w:rsidRDefault="00CC13C2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2294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3C0CEE0" w14:textId="77777777" w:rsidR="00CC13C2" w:rsidRPr="002A0E3D" w:rsidRDefault="00CC13C2" w:rsidP="00DF0D6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CC13C2" w:rsidRPr="002A0E3D" w14:paraId="52FB33F4" w14:textId="77777777" w:rsidTr="00DF0D68">
        <w:trPr>
          <w:cantSplit/>
          <w:trHeight w:hRule="exact" w:val="340"/>
        </w:trPr>
        <w:tc>
          <w:tcPr>
            <w:tcW w:w="3544" w:type="dxa"/>
            <w:gridSpan w:val="4"/>
            <w:vMerge/>
            <w:tcBorders>
              <w:top w:val="nil"/>
              <w:left w:val="nil"/>
              <w:bottom w:val="nil"/>
            </w:tcBorders>
          </w:tcPr>
          <w:p w14:paraId="3C09641E" w14:textId="77777777" w:rsidR="00CC13C2" w:rsidRPr="002A0E3D" w:rsidRDefault="00CC13C2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085" w:type="dxa"/>
            <w:vMerge/>
            <w:tcBorders>
              <w:top w:val="nil"/>
              <w:bottom w:val="nil"/>
            </w:tcBorders>
            <w:vAlign w:val="center"/>
          </w:tcPr>
          <w:p w14:paraId="4F52A8D7" w14:textId="77777777" w:rsidR="00CC13C2" w:rsidRPr="002A0E3D" w:rsidRDefault="00CC13C2" w:rsidP="00DF0D68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94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4270F" w14:textId="77777777" w:rsidR="00CC13C2" w:rsidRPr="002A0E3D" w:rsidRDefault="00CC13C2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</w:tr>
      <w:tr w:rsidR="00CC13C2" w:rsidRPr="002A0E3D" w14:paraId="7E1BF9B4" w14:textId="77777777" w:rsidTr="00DF0D68">
        <w:trPr>
          <w:cantSplit/>
          <w:trHeight w:hRule="exact" w:val="340"/>
        </w:trPr>
        <w:tc>
          <w:tcPr>
            <w:tcW w:w="430" w:type="dxa"/>
            <w:tcBorders>
              <w:left w:val="nil"/>
              <w:bottom w:val="single" w:sz="4" w:space="0" w:color="auto"/>
            </w:tcBorders>
            <w:vAlign w:val="center"/>
          </w:tcPr>
          <w:p w14:paraId="0A04F8C0" w14:textId="77777777" w:rsidR="00CC13C2" w:rsidRPr="002A0E3D" w:rsidRDefault="00CC13C2" w:rsidP="00DF0D6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61" w:type="dxa"/>
            <w:tcBorders>
              <w:bottom w:val="single" w:sz="4" w:space="0" w:color="auto"/>
            </w:tcBorders>
            <w:vAlign w:val="center"/>
          </w:tcPr>
          <w:p w14:paraId="7BC7A0CF" w14:textId="77777777" w:rsidR="00CC13C2" w:rsidRPr="002A0E3D" w:rsidRDefault="00CC13C2" w:rsidP="00DF0D68">
            <w:pPr>
              <w:ind w:leftChars="-13" w:left="-31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61" w:type="dxa"/>
            <w:tcBorders>
              <w:bottom w:val="single" w:sz="4" w:space="0" w:color="auto"/>
            </w:tcBorders>
            <w:vAlign w:val="center"/>
          </w:tcPr>
          <w:p w14:paraId="347114D8" w14:textId="77777777" w:rsidR="00CC13C2" w:rsidRPr="002A0E3D" w:rsidRDefault="00CC13C2" w:rsidP="00DF0D6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center"/>
          </w:tcPr>
          <w:p w14:paraId="71396ED1" w14:textId="77777777" w:rsidR="00CC13C2" w:rsidRPr="002A0E3D" w:rsidRDefault="00CC13C2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4085" w:type="dxa"/>
            <w:vMerge/>
            <w:tcBorders>
              <w:bottom w:val="single" w:sz="4" w:space="0" w:color="auto"/>
            </w:tcBorders>
            <w:vAlign w:val="center"/>
          </w:tcPr>
          <w:p w14:paraId="435D4BA6" w14:textId="77777777" w:rsidR="00CC13C2" w:rsidRPr="002A0E3D" w:rsidRDefault="00CC13C2" w:rsidP="00DF0D68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D2C05BB" w14:textId="77777777" w:rsidR="00CC13C2" w:rsidRPr="002A0E3D" w:rsidRDefault="00CC13C2" w:rsidP="00DF0D6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E4BC63" w14:textId="77777777" w:rsidR="00CC13C2" w:rsidRPr="002A0E3D" w:rsidRDefault="00CC13C2" w:rsidP="00DF0D6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CC13C2" w:rsidRPr="002A0E3D" w14:paraId="26049F27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80"/>
        </w:trPr>
        <w:tc>
          <w:tcPr>
            <w:tcW w:w="430" w:type="dxa"/>
            <w:vAlign w:val="center"/>
          </w:tcPr>
          <w:p w14:paraId="12476322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57B2C2D4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7FE910AF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592" w:type="dxa"/>
            <w:vAlign w:val="center"/>
          </w:tcPr>
          <w:p w14:paraId="2B320954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</w:t>
            </w: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 xml:space="preserve">                 計</w:t>
            </w:r>
          </w:p>
        </w:tc>
        <w:tc>
          <w:tcPr>
            <w:tcW w:w="4085" w:type="dxa"/>
            <w:vAlign w:val="center"/>
          </w:tcPr>
          <w:p w14:paraId="399CA9D1" w14:textId="77777777" w:rsidR="00CC13C2" w:rsidRPr="002A0E3D" w:rsidRDefault="00CC13C2" w:rsidP="00DF0D68">
            <w:pPr>
              <w:spacing w:line="32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69" w:type="dxa"/>
            <w:vAlign w:val="center"/>
          </w:tcPr>
          <w:p w14:paraId="4A2B89A5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25" w:type="dxa"/>
            <w:vAlign w:val="center"/>
          </w:tcPr>
          <w:p w14:paraId="034C6D2A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CC13C2" w:rsidRPr="002A0E3D" w14:paraId="41201F10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80"/>
        </w:trPr>
        <w:tc>
          <w:tcPr>
            <w:tcW w:w="430" w:type="dxa"/>
            <w:vAlign w:val="center"/>
          </w:tcPr>
          <w:p w14:paraId="1A5A6C2C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04FA8">
              <w:rPr>
                <w:rFonts w:ascii="標楷體" w:eastAsia="標楷體" w:hAnsi="標楷體"/>
                <w:b/>
                <w:noProof/>
                <w:spacing w:val="-10"/>
                <w:sz w:val="20"/>
              </w:rPr>
              <w:t>12</w:t>
            </w:r>
          </w:p>
        </w:tc>
        <w:tc>
          <w:tcPr>
            <w:tcW w:w="261" w:type="dxa"/>
            <w:vAlign w:val="center"/>
          </w:tcPr>
          <w:p w14:paraId="19F485AA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54B88EA4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592" w:type="dxa"/>
            <w:vAlign w:val="center"/>
          </w:tcPr>
          <w:p w14:paraId="47451925" w14:textId="77777777" w:rsidR="00CC13C2" w:rsidRPr="002A0E3D" w:rsidRDefault="00CC13C2" w:rsidP="00DF0D68">
            <w:pPr>
              <w:spacing w:line="320" w:lineRule="exact"/>
              <w:ind w:rightChars="10" w:right="24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04FA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臺中市政府社會局主管</w:t>
            </w:r>
          </w:p>
        </w:tc>
        <w:tc>
          <w:tcPr>
            <w:tcW w:w="4085" w:type="dxa"/>
            <w:vAlign w:val="center"/>
          </w:tcPr>
          <w:p w14:paraId="40E28C0A" w14:textId="77777777" w:rsidR="00CC13C2" w:rsidRPr="002A0E3D" w:rsidRDefault="00CC13C2" w:rsidP="00DF0D68">
            <w:pPr>
              <w:spacing w:line="32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69" w:type="dxa"/>
            <w:vAlign w:val="center"/>
          </w:tcPr>
          <w:p w14:paraId="4E232F2D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25" w:type="dxa"/>
            <w:vAlign w:val="center"/>
          </w:tcPr>
          <w:p w14:paraId="36D5BF7E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CC13C2" w:rsidRPr="002A0E3D" w14:paraId="36D4DFF3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80"/>
        </w:trPr>
        <w:tc>
          <w:tcPr>
            <w:tcW w:w="430" w:type="dxa"/>
            <w:vAlign w:val="center"/>
          </w:tcPr>
          <w:p w14:paraId="08547DEF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2C6FFA7D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304FA8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261" w:type="dxa"/>
            <w:vAlign w:val="center"/>
          </w:tcPr>
          <w:p w14:paraId="5EE95DE2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92" w:type="dxa"/>
            <w:vAlign w:val="center"/>
          </w:tcPr>
          <w:p w14:paraId="39C38417" w14:textId="77777777" w:rsidR="00CC13C2" w:rsidRPr="00285DCA" w:rsidRDefault="00CC13C2" w:rsidP="00DF0D68">
            <w:pPr>
              <w:spacing w:line="320" w:lineRule="exact"/>
              <w:ind w:leftChars="100" w:left="240"/>
              <w:rPr>
                <w:rFonts w:ascii="標楷體" w:eastAsia="標楷體" w:hAnsi="標楷體"/>
                <w:spacing w:val="-4"/>
                <w:sz w:val="20"/>
              </w:rPr>
            </w:pPr>
            <w:r w:rsidRPr="00CC13C2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424432896"/>
              </w:rPr>
              <w:t>臺中市政府社會</w:t>
            </w:r>
            <w:r w:rsidRPr="00CC13C2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424432896"/>
              </w:rPr>
              <w:t>局</w:t>
            </w:r>
          </w:p>
        </w:tc>
        <w:tc>
          <w:tcPr>
            <w:tcW w:w="4085" w:type="dxa"/>
            <w:vAlign w:val="center"/>
          </w:tcPr>
          <w:p w14:paraId="1CAF29CB" w14:textId="77777777" w:rsidR="00CC13C2" w:rsidRPr="002A0E3D" w:rsidRDefault="00CC13C2" w:rsidP="00DF0D68">
            <w:pPr>
              <w:spacing w:line="32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vAlign w:val="center"/>
          </w:tcPr>
          <w:p w14:paraId="06E31682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25" w:type="dxa"/>
            <w:vAlign w:val="center"/>
          </w:tcPr>
          <w:p w14:paraId="50E330D3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</w:tr>
      <w:tr w:rsidR="00CC13C2" w:rsidRPr="002A0E3D" w14:paraId="4A8AF6B7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80"/>
        </w:trPr>
        <w:tc>
          <w:tcPr>
            <w:tcW w:w="430" w:type="dxa"/>
            <w:vAlign w:val="center"/>
          </w:tcPr>
          <w:p w14:paraId="1FA04A31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634AF644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4DD67EF2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304FA8">
              <w:rPr>
                <w:rFonts w:ascii="標楷體" w:eastAsia="標楷體" w:hAnsi="標楷體"/>
                <w:noProof/>
                <w:spacing w:val="-10"/>
                <w:sz w:val="20"/>
              </w:rPr>
              <w:t>4</w:t>
            </w:r>
          </w:p>
        </w:tc>
        <w:tc>
          <w:tcPr>
            <w:tcW w:w="2592" w:type="dxa"/>
            <w:vAlign w:val="center"/>
          </w:tcPr>
          <w:p w14:paraId="38D0E780" w14:textId="77777777" w:rsidR="00CC13C2" w:rsidRPr="002A0E3D" w:rsidRDefault="00CC13C2" w:rsidP="00DF0D68">
            <w:pPr>
              <w:spacing w:line="320" w:lineRule="exact"/>
              <w:ind w:leftChars="220" w:left="528"/>
              <w:jc w:val="both"/>
              <w:rPr>
                <w:rFonts w:ascii="標楷體" w:eastAsia="標楷體" w:hAnsi="標楷體"/>
                <w:noProof/>
                <w:spacing w:val="-20"/>
                <w:sz w:val="20"/>
              </w:rPr>
            </w:pPr>
            <w:r w:rsidRPr="00CC13C2">
              <w:rPr>
                <w:rFonts w:ascii="標楷體" w:eastAsia="標楷體" w:hAnsi="標楷體" w:hint="eastAsia"/>
                <w:noProof/>
                <w:spacing w:val="200"/>
                <w:kern w:val="0"/>
                <w:sz w:val="20"/>
                <w:fitText w:val="2000" w:id="-424432895"/>
              </w:rPr>
              <w:t>社政業</w:t>
            </w:r>
            <w:r w:rsidRPr="00CC13C2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424432895"/>
              </w:rPr>
              <w:t>務</w:t>
            </w:r>
          </w:p>
        </w:tc>
        <w:tc>
          <w:tcPr>
            <w:tcW w:w="4085" w:type="dxa"/>
            <w:vAlign w:val="center"/>
          </w:tcPr>
          <w:p w14:paraId="414DEE52" w14:textId="77777777" w:rsidR="00CC13C2" w:rsidRPr="002A0E3D" w:rsidRDefault="00CC13C2" w:rsidP="00DF0D68">
            <w:pPr>
              <w:spacing w:line="320" w:lineRule="exact"/>
              <w:jc w:val="both"/>
              <w:rPr>
                <w:rFonts w:ascii="標楷體" w:eastAsia="標楷體" w:hAnsi="標楷體"/>
                <w:noProof/>
                <w:sz w:val="20"/>
              </w:rPr>
            </w:pPr>
            <w:r w:rsidRPr="00382F07">
              <w:rPr>
                <w:rFonts w:ascii="標楷體" w:eastAsia="標楷體" w:hAnsi="標楷體" w:hint="eastAsia"/>
                <w:noProof/>
                <w:sz w:val="20"/>
              </w:rPr>
              <w:t>減列無須保留之計畫經費</w:t>
            </w:r>
            <w:r w:rsidRPr="002A0E3D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169" w:type="dxa"/>
            <w:vAlign w:val="center"/>
          </w:tcPr>
          <w:p w14:paraId="65BC8AF1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25" w:type="dxa"/>
            <w:vAlign w:val="center"/>
          </w:tcPr>
          <w:p w14:paraId="0D2B2083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</w:tr>
      <w:tr w:rsidR="00CC13C2" w:rsidRPr="002A0E3D" w14:paraId="6B664BDE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80"/>
        </w:trPr>
        <w:tc>
          <w:tcPr>
            <w:tcW w:w="430" w:type="dxa"/>
            <w:vAlign w:val="center"/>
          </w:tcPr>
          <w:p w14:paraId="50279C00" w14:textId="77777777" w:rsidR="00CC13C2" w:rsidRPr="00304FA8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  <w:r w:rsidRPr="00304FA8">
              <w:rPr>
                <w:rFonts w:ascii="標楷體" w:eastAsia="標楷體" w:hAnsi="標楷體"/>
                <w:b/>
                <w:noProof/>
                <w:spacing w:val="-10"/>
                <w:sz w:val="20"/>
              </w:rPr>
              <w:t>16</w:t>
            </w:r>
          </w:p>
        </w:tc>
        <w:tc>
          <w:tcPr>
            <w:tcW w:w="261" w:type="dxa"/>
            <w:vAlign w:val="center"/>
          </w:tcPr>
          <w:p w14:paraId="1A989DD2" w14:textId="77777777" w:rsidR="00CC13C2" w:rsidRPr="004132A5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6BEB3164" w14:textId="77777777" w:rsidR="00CC13C2" w:rsidRPr="004132A5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92" w:type="dxa"/>
            <w:vAlign w:val="center"/>
          </w:tcPr>
          <w:p w14:paraId="38D2BAB2" w14:textId="77777777" w:rsidR="00CC13C2" w:rsidRPr="008152D1" w:rsidRDefault="00CC13C2" w:rsidP="00DF0D68">
            <w:pPr>
              <w:spacing w:line="320" w:lineRule="exact"/>
              <w:ind w:rightChars="10" w:right="24"/>
              <w:jc w:val="distribute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304FA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臺中市政府衛生局主管</w:t>
            </w:r>
          </w:p>
        </w:tc>
        <w:tc>
          <w:tcPr>
            <w:tcW w:w="4085" w:type="dxa"/>
            <w:vAlign w:val="center"/>
          </w:tcPr>
          <w:p w14:paraId="075111C3" w14:textId="77777777" w:rsidR="00CC13C2" w:rsidRPr="002A0E3D" w:rsidRDefault="00CC13C2" w:rsidP="00DF0D68">
            <w:pPr>
              <w:spacing w:line="320" w:lineRule="exact"/>
              <w:jc w:val="both"/>
              <w:rPr>
                <w:rFonts w:ascii="標楷體" w:eastAsia="標楷體" w:hAnsi="標楷體"/>
                <w:noProof/>
                <w:color w:val="FF0000"/>
                <w:spacing w:val="-10"/>
                <w:sz w:val="20"/>
              </w:rPr>
            </w:pPr>
          </w:p>
        </w:tc>
        <w:tc>
          <w:tcPr>
            <w:tcW w:w="1169" w:type="dxa"/>
            <w:vAlign w:val="center"/>
          </w:tcPr>
          <w:p w14:paraId="4C232A2D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25" w:type="dxa"/>
            <w:vAlign w:val="center"/>
          </w:tcPr>
          <w:p w14:paraId="7C15CCFF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CC13C2" w:rsidRPr="002A0E3D" w14:paraId="5C7DE471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80"/>
        </w:trPr>
        <w:tc>
          <w:tcPr>
            <w:tcW w:w="430" w:type="dxa"/>
            <w:vAlign w:val="center"/>
          </w:tcPr>
          <w:p w14:paraId="4E797FF4" w14:textId="77777777" w:rsidR="00CC13C2" w:rsidRPr="004132A5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262E9AAB" w14:textId="77777777" w:rsidR="00CC13C2" w:rsidRPr="004132A5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304FA8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261" w:type="dxa"/>
            <w:vAlign w:val="center"/>
          </w:tcPr>
          <w:p w14:paraId="64F06298" w14:textId="77777777" w:rsidR="00CC13C2" w:rsidRPr="004132A5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92" w:type="dxa"/>
            <w:vAlign w:val="center"/>
          </w:tcPr>
          <w:p w14:paraId="75033E34" w14:textId="77777777" w:rsidR="00CC13C2" w:rsidRPr="005C26AA" w:rsidRDefault="00CC13C2" w:rsidP="00DF0D68">
            <w:pPr>
              <w:spacing w:line="320" w:lineRule="exact"/>
              <w:ind w:leftChars="100" w:left="240"/>
              <w:rPr>
                <w:rFonts w:ascii="標楷體" w:eastAsia="標楷體" w:hAnsi="標楷體"/>
                <w:noProof/>
                <w:spacing w:val="56"/>
                <w:w w:val="95"/>
                <w:kern w:val="0"/>
                <w:sz w:val="20"/>
              </w:rPr>
            </w:pPr>
            <w:r w:rsidRPr="00CC13C2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424432894"/>
              </w:rPr>
              <w:t>臺中市政府衛生</w:t>
            </w:r>
            <w:r w:rsidRPr="00CC13C2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424432894"/>
              </w:rPr>
              <w:t>局</w:t>
            </w:r>
          </w:p>
        </w:tc>
        <w:tc>
          <w:tcPr>
            <w:tcW w:w="4085" w:type="dxa"/>
            <w:vAlign w:val="center"/>
          </w:tcPr>
          <w:p w14:paraId="18763AB1" w14:textId="77777777" w:rsidR="00CC13C2" w:rsidRPr="005C26AA" w:rsidRDefault="00CC13C2" w:rsidP="00DF0D68">
            <w:pPr>
              <w:spacing w:line="320" w:lineRule="exact"/>
              <w:jc w:val="both"/>
              <w:rPr>
                <w:rFonts w:ascii="標楷體" w:eastAsia="標楷體" w:hAnsi="標楷體"/>
                <w:noProof/>
                <w:spacing w:val="56"/>
                <w:w w:val="95"/>
                <w:kern w:val="0"/>
                <w:sz w:val="20"/>
              </w:rPr>
            </w:pPr>
          </w:p>
        </w:tc>
        <w:tc>
          <w:tcPr>
            <w:tcW w:w="1169" w:type="dxa"/>
            <w:vAlign w:val="center"/>
          </w:tcPr>
          <w:p w14:paraId="0AB65E10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25" w:type="dxa"/>
            <w:vAlign w:val="center"/>
          </w:tcPr>
          <w:p w14:paraId="1143436A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CC13C2" w:rsidRPr="002A0E3D" w14:paraId="676F19F4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80"/>
        </w:trPr>
        <w:tc>
          <w:tcPr>
            <w:tcW w:w="430" w:type="dxa"/>
            <w:vAlign w:val="center"/>
          </w:tcPr>
          <w:p w14:paraId="64B19FF6" w14:textId="77777777" w:rsidR="00CC13C2" w:rsidRPr="004132A5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0D528333" w14:textId="77777777" w:rsidR="00CC13C2" w:rsidRPr="004132A5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31800568" w14:textId="77777777" w:rsidR="00CC13C2" w:rsidRPr="004132A5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3F41C1">
              <w:rPr>
                <w:rFonts w:ascii="標楷體" w:eastAsia="標楷體" w:hAnsi="標楷體"/>
                <w:noProof/>
                <w:spacing w:val="-10"/>
                <w:sz w:val="20"/>
              </w:rPr>
              <w:t>2</w:t>
            </w:r>
          </w:p>
        </w:tc>
        <w:tc>
          <w:tcPr>
            <w:tcW w:w="2592" w:type="dxa"/>
            <w:vAlign w:val="center"/>
          </w:tcPr>
          <w:p w14:paraId="175C445F" w14:textId="77777777" w:rsidR="00CC13C2" w:rsidRPr="00DE71A6" w:rsidRDefault="00CC13C2" w:rsidP="00DF0D68">
            <w:pPr>
              <w:spacing w:line="320" w:lineRule="exact"/>
              <w:ind w:leftChars="220" w:left="528"/>
              <w:jc w:val="both"/>
              <w:rPr>
                <w:rFonts w:ascii="標楷體" w:eastAsia="標楷體" w:hAnsi="標楷體"/>
                <w:noProof/>
                <w:spacing w:val="12"/>
                <w:kern w:val="0"/>
                <w:sz w:val="20"/>
              </w:rPr>
            </w:pPr>
            <w:r w:rsidRPr="00CC13C2">
              <w:rPr>
                <w:rFonts w:ascii="標楷體" w:eastAsia="標楷體" w:hAnsi="標楷體" w:hint="eastAsia"/>
                <w:noProof/>
                <w:spacing w:val="200"/>
                <w:kern w:val="0"/>
                <w:sz w:val="20"/>
                <w:fitText w:val="2000" w:id="-424432893"/>
              </w:rPr>
              <w:t>衛生業</w:t>
            </w:r>
            <w:r w:rsidRPr="00CC13C2">
              <w:rPr>
                <w:rFonts w:ascii="標楷體" w:eastAsia="標楷體" w:hAnsi="標楷體" w:hint="eastAsia"/>
                <w:noProof/>
                <w:kern w:val="0"/>
                <w:sz w:val="20"/>
                <w:fitText w:val="2000" w:id="-424432893"/>
              </w:rPr>
              <w:t>務</w:t>
            </w:r>
          </w:p>
        </w:tc>
        <w:tc>
          <w:tcPr>
            <w:tcW w:w="4085" w:type="dxa"/>
            <w:vAlign w:val="center"/>
          </w:tcPr>
          <w:p w14:paraId="49B79EF8" w14:textId="77777777" w:rsidR="00CC13C2" w:rsidRPr="00DE71A6" w:rsidRDefault="00CC13C2" w:rsidP="00DF0D68">
            <w:pPr>
              <w:spacing w:line="320" w:lineRule="exact"/>
              <w:jc w:val="both"/>
              <w:rPr>
                <w:rFonts w:ascii="標楷體" w:eastAsia="標楷體" w:hAnsi="標楷體"/>
                <w:noProof/>
                <w:sz w:val="20"/>
              </w:rPr>
            </w:pPr>
            <w:r w:rsidRPr="00382F07">
              <w:rPr>
                <w:rFonts w:ascii="標楷體" w:eastAsia="標楷體" w:hAnsi="標楷體" w:hint="eastAsia"/>
                <w:noProof/>
                <w:sz w:val="20"/>
              </w:rPr>
              <w:t>減列無須保留之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計畫</w:t>
            </w:r>
            <w:r w:rsidRPr="00382F07">
              <w:rPr>
                <w:rFonts w:ascii="標楷體" w:eastAsia="標楷體" w:hAnsi="標楷體" w:hint="eastAsia"/>
                <w:noProof/>
                <w:sz w:val="20"/>
              </w:rPr>
              <w:t>經費</w:t>
            </w:r>
            <w:r w:rsidRPr="002A0E3D">
              <w:rPr>
                <w:rFonts w:ascii="標楷體" w:eastAsia="標楷體" w:hAnsi="標楷體" w:hint="eastAsia"/>
                <w:noProof/>
                <w:sz w:val="20"/>
              </w:rPr>
              <w:t>。</w:t>
            </w:r>
          </w:p>
        </w:tc>
        <w:tc>
          <w:tcPr>
            <w:tcW w:w="1169" w:type="dxa"/>
            <w:vAlign w:val="center"/>
          </w:tcPr>
          <w:p w14:paraId="245A5B40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25" w:type="dxa"/>
            <w:vAlign w:val="center"/>
          </w:tcPr>
          <w:p w14:paraId="396B60D8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CC13C2" w:rsidRPr="002A0E3D" w14:paraId="53DE8CAA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vAlign w:val="center"/>
          </w:tcPr>
          <w:p w14:paraId="2C439D87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38FF0F7F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2C02519B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92" w:type="dxa"/>
            <w:vAlign w:val="center"/>
          </w:tcPr>
          <w:p w14:paraId="7001724F" w14:textId="77777777" w:rsidR="00CC13C2" w:rsidRPr="002A0E3D" w:rsidRDefault="00CC13C2" w:rsidP="00DF0D68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85" w:type="dxa"/>
            <w:vAlign w:val="center"/>
          </w:tcPr>
          <w:p w14:paraId="028B3A16" w14:textId="77777777" w:rsidR="00CC13C2" w:rsidRPr="002A0E3D" w:rsidRDefault="00CC13C2" w:rsidP="00DF0D68">
            <w:pPr>
              <w:spacing w:line="32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vAlign w:val="center"/>
          </w:tcPr>
          <w:p w14:paraId="32401B5C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25" w:type="dxa"/>
            <w:vAlign w:val="center"/>
          </w:tcPr>
          <w:p w14:paraId="60666932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CC13C2" w:rsidRPr="002A0E3D" w14:paraId="5EA0D5CC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vAlign w:val="center"/>
          </w:tcPr>
          <w:p w14:paraId="1BC72602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4209E2CF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104EEF00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92" w:type="dxa"/>
            <w:vAlign w:val="center"/>
          </w:tcPr>
          <w:p w14:paraId="3F3397A2" w14:textId="77777777" w:rsidR="00CC13C2" w:rsidRPr="002A0E3D" w:rsidRDefault="00CC13C2" w:rsidP="00DF0D68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85" w:type="dxa"/>
            <w:vAlign w:val="center"/>
          </w:tcPr>
          <w:p w14:paraId="394D0A61" w14:textId="77777777" w:rsidR="00CC13C2" w:rsidRPr="002A0E3D" w:rsidRDefault="00CC13C2" w:rsidP="00DF0D68">
            <w:pPr>
              <w:spacing w:line="32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vAlign w:val="center"/>
          </w:tcPr>
          <w:p w14:paraId="5B93EDA0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25" w:type="dxa"/>
            <w:vAlign w:val="center"/>
          </w:tcPr>
          <w:p w14:paraId="550FEA6A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CC13C2" w:rsidRPr="002A0E3D" w14:paraId="3D8A0A03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vAlign w:val="center"/>
          </w:tcPr>
          <w:p w14:paraId="5B36E586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64102D87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5BAF8ACE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92" w:type="dxa"/>
            <w:vAlign w:val="center"/>
          </w:tcPr>
          <w:p w14:paraId="786CD6DA" w14:textId="77777777" w:rsidR="00CC13C2" w:rsidRPr="002A0E3D" w:rsidRDefault="00CC13C2" w:rsidP="00DF0D68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85" w:type="dxa"/>
            <w:vAlign w:val="center"/>
          </w:tcPr>
          <w:p w14:paraId="027B571F" w14:textId="77777777" w:rsidR="00CC13C2" w:rsidRPr="002A0E3D" w:rsidRDefault="00CC13C2" w:rsidP="00DF0D68">
            <w:pPr>
              <w:spacing w:line="32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vAlign w:val="center"/>
          </w:tcPr>
          <w:p w14:paraId="50C9DF5B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25" w:type="dxa"/>
            <w:vAlign w:val="center"/>
          </w:tcPr>
          <w:p w14:paraId="6B8A8E82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CC13C2" w:rsidRPr="002A0E3D" w14:paraId="26B2326F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vAlign w:val="center"/>
          </w:tcPr>
          <w:p w14:paraId="73AEE76F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17F17F11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26A47ED4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92" w:type="dxa"/>
            <w:vAlign w:val="center"/>
          </w:tcPr>
          <w:p w14:paraId="0FA241B7" w14:textId="77777777" w:rsidR="00CC13C2" w:rsidRPr="002A0E3D" w:rsidRDefault="00CC13C2" w:rsidP="00DF0D68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85" w:type="dxa"/>
            <w:vAlign w:val="center"/>
          </w:tcPr>
          <w:p w14:paraId="5EBFD3E2" w14:textId="77777777" w:rsidR="00CC13C2" w:rsidRPr="002A0E3D" w:rsidRDefault="00CC13C2" w:rsidP="00DF0D68">
            <w:pPr>
              <w:spacing w:line="32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vAlign w:val="center"/>
          </w:tcPr>
          <w:p w14:paraId="00306D1B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25" w:type="dxa"/>
            <w:vAlign w:val="center"/>
          </w:tcPr>
          <w:p w14:paraId="5CD65CC7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CC13C2" w:rsidRPr="002A0E3D" w14:paraId="43F4067D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tcBorders>
              <w:bottom w:val="nil"/>
            </w:tcBorders>
            <w:vAlign w:val="center"/>
          </w:tcPr>
          <w:p w14:paraId="1D45A305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tcBorders>
              <w:bottom w:val="nil"/>
            </w:tcBorders>
            <w:vAlign w:val="center"/>
          </w:tcPr>
          <w:p w14:paraId="138BB05D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61" w:type="dxa"/>
            <w:tcBorders>
              <w:bottom w:val="nil"/>
            </w:tcBorders>
            <w:vAlign w:val="center"/>
          </w:tcPr>
          <w:p w14:paraId="70F9A671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592" w:type="dxa"/>
            <w:tcBorders>
              <w:bottom w:val="nil"/>
            </w:tcBorders>
            <w:vAlign w:val="center"/>
          </w:tcPr>
          <w:p w14:paraId="347321E8" w14:textId="77777777" w:rsidR="00CC13C2" w:rsidRPr="002A0E3D" w:rsidRDefault="00CC13C2" w:rsidP="00DF0D68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85" w:type="dxa"/>
            <w:tcBorders>
              <w:bottom w:val="nil"/>
            </w:tcBorders>
            <w:vAlign w:val="center"/>
          </w:tcPr>
          <w:p w14:paraId="3FE887A4" w14:textId="77777777" w:rsidR="00CC13C2" w:rsidRPr="002A0E3D" w:rsidRDefault="00CC13C2" w:rsidP="00DF0D68">
            <w:pPr>
              <w:spacing w:line="32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69" w:type="dxa"/>
            <w:tcBorders>
              <w:bottom w:val="nil"/>
            </w:tcBorders>
            <w:vAlign w:val="center"/>
          </w:tcPr>
          <w:p w14:paraId="56A8678F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25" w:type="dxa"/>
            <w:tcBorders>
              <w:bottom w:val="nil"/>
            </w:tcBorders>
            <w:vAlign w:val="center"/>
          </w:tcPr>
          <w:p w14:paraId="1599AFA5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CC13C2" w:rsidRPr="002A0E3D" w14:paraId="5A71056A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vAlign w:val="center"/>
          </w:tcPr>
          <w:p w14:paraId="03A9B012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1FD46108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319B361E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592" w:type="dxa"/>
            <w:vAlign w:val="center"/>
          </w:tcPr>
          <w:p w14:paraId="2A77D7F2" w14:textId="77777777" w:rsidR="00CC13C2" w:rsidRPr="002A0E3D" w:rsidRDefault="00CC13C2" w:rsidP="00DF0D68">
            <w:pPr>
              <w:spacing w:line="32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4085" w:type="dxa"/>
            <w:vAlign w:val="center"/>
          </w:tcPr>
          <w:p w14:paraId="52A4177C" w14:textId="77777777" w:rsidR="00CC13C2" w:rsidRPr="002A0E3D" w:rsidRDefault="00CC13C2" w:rsidP="00DF0D68">
            <w:pPr>
              <w:spacing w:line="320" w:lineRule="exact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69" w:type="dxa"/>
            <w:vAlign w:val="center"/>
          </w:tcPr>
          <w:p w14:paraId="7C25CF34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25" w:type="dxa"/>
            <w:vAlign w:val="center"/>
          </w:tcPr>
          <w:p w14:paraId="518AF1F4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CC13C2" w:rsidRPr="002A0E3D" w14:paraId="33BAE145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vAlign w:val="center"/>
          </w:tcPr>
          <w:p w14:paraId="3CE9A34D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6A2A9B1C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7F8D6EB7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92" w:type="dxa"/>
            <w:vAlign w:val="center"/>
          </w:tcPr>
          <w:p w14:paraId="6FDD51BF" w14:textId="77777777" w:rsidR="00CC13C2" w:rsidRPr="002A0E3D" w:rsidRDefault="00CC13C2" w:rsidP="00DF0D68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4085" w:type="dxa"/>
            <w:vAlign w:val="center"/>
          </w:tcPr>
          <w:p w14:paraId="1896028D" w14:textId="77777777" w:rsidR="00CC13C2" w:rsidRPr="002A0E3D" w:rsidRDefault="00CC13C2" w:rsidP="00DF0D68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vAlign w:val="center"/>
          </w:tcPr>
          <w:p w14:paraId="4DEC9FEE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25" w:type="dxa"/>
            <w:vAlign w:val="center"/>
          </w:tcPr>
          <w:p w14:paraId="09C05CF5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CC13C2" w:rsidRPr="002A0E3D" w14:paraId="4587B2AB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430" w:type="dxa"/>
            <w:vAlign w:val="center"/>
          </w:tcPr>
          <w:p w14:paraId="2360EBBC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584052B4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36B1A134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92" w:type="dxa"/>
            <w:vAlign w:val="center"/>
          </w:tcPr>
          <w:p w14:paraId="57820B40" w14:textId="77777777" w:rsidR="00CC13C2" w:rsidRPr="002A0E3D" w:rsidRDefault="00CC13C2" w:rsidP="00DF0D68">
            <w:pPr>
              <w:spacing w:line="32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4085" w:type="dxa"/>
            <w:vAlign w:val="center"/>
          </w:tcPr>
          <w:p w14:paraId="32F67B68" w14:textId="77777777" w:rsidR="00CC13C2" w:rsidRPr="002A0E3D" w:rsidRDefault="00CC13C2" w:rsidP="00DF0D68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vAlign w:val="center"/>
          </w:tcPr>
          <w:p w14:paraId="34E90080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25" w:type="dxa"/>
            <w:vAlign w:val="center"/>
          </w:tcPr>
          <w:p w14:paraId="69C4FF6C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CC13C2" w:rsidRPr="002A0E3D" w14:paraId="13FA48DE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629"/>
        </w:trPr>
        <w:tc>
          <w:tcPr>
            <w:tcW w:w="430" w:type="dxa"/>
            <w:vAlign w:val="center"/>
          </w:tcPr>
          <w:p w14:paraId="01DE1B33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40C6152C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1" w:type="dxa"/>
            <w:vAlign w:val="center"/>
          </w:tcPr>
          <w:p w14:paraId="0A2701D2" w14:textId="77777777" w:rsidR="00CC13C2" w:rsidRPr="002A0E3D" w:rsidRDefault="00CC13C2" w:rsidP="00DF0D68">
            <w:pPr>
              <w:spacing w:line="32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592" w:type="dxa"/>
            <w:vAlign w:val="center"/>
          </w:tcPr>
          <w:p w14:paraId="157D8EB0" w14:textId="77777777" w:rsidR="00CC13C2" w:rsidRPr="002A0E3D" w:rsidRDefault="00CC13C2" w:rsidP="00DF0D68">
            <w:pPr>
              <w:spacing w:line="320" w:lineRule="exact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085" w:type="dxa"/>
            <w:vAlign w:val="center"/>
          </w:tcPr>
          <w:p w14:paraId="0CD7AEA9" w14:textId="77777777" w:rsidR="00CC13C2" w:rsidRPr="002A0E3D" w:rsidRDefault="00CC13C2" w:rsidP="00DF0D68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vAlign w:val="center"/>
          </w:tcPr>
          <w:p w14:paraId="49545020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25" w:type="dxa"/>
            <w:vAlign w:val="center"/>
          </w:tcPr>
          <w:p w14:paraId="4292C772" w14:textId="77777777" w:rsidR="00CC13C2" w:rsidRPr="002A0E3D" w:rsidRDefault="00CC13C2" w:rsidP="00DF0D68">
            <w:pPr>
              <w:spacing w:line="320" w:lineRule="exact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</w:tbl>
    <w:p w14:paraId="03CA2812" w14:textId="77777777" w:rsidR="00CC13C2" w:rsidRPr="002A0E3D" w:rsidRDefault="00CC13C2" w:rsidP="00CC13C2">
      <w:pPr>
        <w:spacing w:line="20" w:lineRule="exact"/>
      </w:pPr>
    </w:p>
    <w:tbl>
      <w:tblPr>
        <w:tblW w:w="997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3"/>
        <w:gridCol w:w="1279"/>
        <w:gridCol w:w="994"/>
        <w:gridCol w:w="1158"/>
        <w:gridCol w:w="1106"/>
        <w:gridCol w:w="1119"/>
        <w:gridCol w:w="1036"/>
        <w:gridCol w:w="1050"/>
        <w:gridCol w:w="1386"/>
      </w:tblGrid>
      <w:tr w:rsidR="00CC13C2" w:rsidRPr="002A0E3D" w14:paraId="4A473E69" w14:textId="77777777" w:rsidTr="00DF0D68">
        <w:trPr>
          <w:cantSplit/>
          <w:trHeight w:val="510"/>
          <w:tblHeader/>
        </w:trPr>
        <w:tc>
          <w:tcPr>
            <w:tcW w:w="99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FEF96" w14:textId="77777777" w:rsidR="00CC13C2" w:rsidRPr="002A0E3D" w:rsidRDefault="00CC13C2" w:rsidP="00DF0D68">
            <w:pPr>
              <w:rPr>
                <w:rFonts w:ascii="標楷體" w:eastAsia="標楷體" w:hAnsi="標楷體"/>
                <w:sz w:val="36"/>
                <w:szCs w:val="36"/>
                <w:u w:val="single"/>
              </w:rPr>
            </w:pPr>
            <w:r w:rsidRPr="00E3016A">
              <w:rPr>
                <w:b/>
                <w:spacing w:val="40"/>
              </w:rPr>
              <w:lastRenderedPageBreak/>
              <w:br w:type="page"/>
            </w:r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總決算歲出決算</w:t>
            </w:r>
            <w:proofErr w:type="gramStart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修正數明細</w:t>
            </w:r>
            <w:proofErr w:type="gramEnd"/>
            <w:r w:rsidRPr="002A0E3D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  <w:u w:val="single"/>
              </w:rPr>
              <w:t>表</w:t>
            </w:r>
          </w:p>
        </w:tc>
      </w:tr>
      <w:tr w:rsidR="00CC13C2" w:rsidRPr="002A0E3D" w14:paraId="5DE175CE" w14:textId="77777777" w:rsidTr="00DF0D68">
        <w:trPr>
          <w:cantSplit/>
          <w:trHeight w:val="363"/>
          <w:tblHeader/>
        </w:trPr>
        <w:tc>
          <w:tcPr>
            <w:tcW w:w="99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11CC" w14:textId="77777777" w:rsidR="00CC13C2" w:rsidRPr="002A0E3D" w:rsidRDefault="00CC13C2" w:rsidP="00DF0D68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CC13C2" w:rsidRPr="002A0E3D" w14:paraId="6F2E0BF1" w14:textId="77777777" w:rsidTr="00DF0D68">
        <w:trPr>
          <w:cantSplit/>
          <w:trHeight w:val="219"/>
          <w:tblHeader/>
        </w:trPr>
        <w:tc>
          <w:tcPr>
            <w:tcW w:w="99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1509B" w14:textId="77777777" w:rsidR="00CC13C2" w:rsidRPr="002A0E3D" w:rsidRDefault="00CC13C2" w:rsidP="00DF0D68">
            <w:pPr>
              <w:jc w:val="right"/>
              <w:rPr>
                <w:rFonts w:ascii="標楷體" w:eastAsia="標楷體" w:hAnsi="標楷體"/>
                <w:color w:val="000000"/>
                <w:sz w:val="20"/>
              </w:rPr>
            </w:pPr>
            <w:r w:rsidRPr="002A0E3D">
              <w:rPr>
                <w:rFonts w:ascii="標楷體" w:eastAsia="標楷體" w:hAnsi="標楷體" w:hint="eastAsia"/>
                <w:color w:val="000000"/>
                <w:sz w:val="20"/>
              </w:rPr>
              <w:t>單位</w:t>
            </w:r>
            <w:r w:rsidRPr="002A0E3D">
              <w:rPr>
                <w:rFonts w:ascii="標楷體" w:eastAsia="標楷體" w:hAnsi="標楷體"/>
                <w:color w:val="000000"/>
                <w:sz w:val="20"/>
              </w:rPr>
              <w:t>：</w:t>
            </w:r>
            <w:r w:rsidRPr="002A0E3D">
              <w:rPr>
                <w:rFonts w:ascii="標楷體" w:eastAsia="標楷體" w:hAnsi="標楷體" w:hint="eastAsia"/>
                <w:color w:val="000000"/>
                <w:sz w:val="20"/>
              </w:rPr>
              <w:t>新臺幣元</w:t>
            </w:r>
          </w:p>
        </w:tc>
      </w:tr>
      <w:tr w:rsidR="00CC13C2" w:rsidRPr="002A0E3D" w14:paraId="2EA1C96D" w14:textId="77777777" w:rsidTr="00DF0D68">
        <w:trPr>
          <w:cantSplit/>
          <w:trHeight w:hRule="exact" w:val="360"/>
          <w:tblHeader/>
        </w:trPr>
        <w:tc>
          <w:tcPr>
            <w:tcW w:w="6499" w:type="dxa"/>
            <w:gridSpan w:val="6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48D213F" w14:textId="77777777" w:rsidR="00CC13C2" w:rsidRPr="002A0E3D" w:rsidRDefault="00CC13C2" w:rsidP="00DF0D68">
            <w:pPr>
              <w:ind w:leftChars="500" w:left="1200" w:rightChars="500" w:right="1200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正數</w:t>
            </w:r>
          </w:p>
        </w:tc>
        <w:tc>
          <w:tcPr>
            <w:tcW w:w="208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41621A" w14:textId="77777777" w:rsidR="00CC13C2" w:rsidRPr="002A0E3D" w:rsidRDefault="00CC13C2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sz w:val="20"/>
              </w:rPr>
              <w:t>應繳回市庫數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785D4EB7" w14:textId="77777777" w:rsidR="00CC13C2" w:rsidRPr="002A0E3D" w:rsidRDefault="00CC13C2" w:rsidP="00DF0D68">
            <w:pPr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CC13C2" w:rsidRPr="002A0E3D" w14:paraId="4E6A0C24" w14:textId="77777777" w:rsidTr="00DF0D68">
        <w:trPr>
          <w:cantSplit/>
          <w:trHeight w:val="291"/>
          <w:tblHeader/>
        </w:trPr>
        <w:tc>
          <w:tcPr>
            <w:tcW w:w="2122" w:type="dxa"/>
            <w:gridSpan w:val="2"/>
            <w:tcBorders>
              <w:left w:val="nil"/>
              <w:bottom w:val="nil"/>
            </w:tcBorders>
            <w:vAlign w:val="center"/>
          </w:tcPr>
          <w:p w14:paraId="0FB939AF" w14:textId="77777777" w:rsidR="00CC13C2" w:rsidRPr="002A0E3D" w:rsidRDefault="00CC13C2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152" w:type="dxa"/>
            <w:gridSpan w:val="2"/>
            <w:tcBorders>
              <w:bottom w:val="nil"/>
            </w:tcBorders>
            <w:vAlign w:val="center"/>
          </w:tcPr>
          <w:p w14:paraId="4FE6B54E" w14:textId="77777777" w:rsidR="00CC13C2" w:rsidRPr="002A0E3D" w:rsidRDefault="00CC13C2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color w:val="000000"/>
                <w:sz w:val="20"/>
              </w:rPr>
              <w:t>保留</w:t>
            </w:r>
            <w:r w:rsidRPr="002A0E3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2225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14:paraId="60C65D28" w14:textId="77777777" w:rsidR="00CC13C2" w:rsidRPr="002A0E3D" w:rsidRDefault="00CC13C2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086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F0AFFB" w14:textId="77777777" w:rsidR="00CC13C2" w:rsidRPr="002A0E3D" w:rsidRDefault="00CC13C2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386" w:type="dxa"/>
            <w:vMerge/>
            <w:tcBorders>
              <w:left w:val="single" w:sz="12" w:space="0" w:color="auto"/>
              <w:right w:val="nil"/>
            </w:tcBorders>
          </w:tcPr>
          <w:p w14:paraId="109C11F8" w14:textId="77777777" w:rsidR="00CC13C2" w:rsidRPr="002A0E3D" w:rsidRDefault="00CC13C2" w:rsidP="00DF0D68">
            <w:pPr>
              <w:ind w:right="414"/>
              <w:rPr>
                <w:sz w:val="20"/>
              </w:rPr>
            </w:pPr>
          </w:p>
        </w:tc>
      </w:tr>
      <w:tr w:rsidR="00CC13C2" w:rsidRPr="002A0E3D" w14:paraId="05254402" w14:textId="77777777" w:rsidTr="00DF0D68">
        <w:trPr>
          <w:cantSplit/>
          <w:trHeight w:val="319"/>
          <w:tblHeader/>
        </w:trPr>
        <w:tc>
          <w:tcPr>
            <w:tcW w:w="843" w:type="dxa"/>
            <w:tcBorders>
              <w:left w:val="nil"/>
              <w:bottom w:val="single" w:sz="4" w:space="0" w:color="auto"/>
            </w:tcBorders>
            <w:vAlign w:val="center"/>
          </w:tcPr>
          <w:p w14:paraId="5560B1FE" w14:textId="77777777" w:rsidR="00CC13C2" w:rsidRPr="002A0E3D" w:rsidRDefault="00CC13C2" w:rsidP="00DF0D6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79995335" w14:textId="77777777" w:rsidR="00CC13C2" w:rsidRPr="002A0E3D" w:rsidRDefault="00CC13C2" w:rsidP="00DF0D6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0A1A14B7" w14:textId="77777777" w:rsidR="00CC13C2" w:rsidRPr="002A0E3D" w:rsidRDefault="00CC13C2" w:rsidP="00DF0D6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14:paraId="259958B8" w14:textId="77777777" w:rsidR="00CC13C2" w:rsidRPr="002A0E3D" w:rsidRDefault="00CC13C2" w:rsidP="00DF0D6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06ED5314" w14:textId="77777777" w:rsidR="00CC13C2" w:rsidRPr="002A0E3D" w:rsidRDefault="00CC13C2" w:rsidP="00DF0D6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1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98DDA3" w14:textId="77777777" w:rsidR="00CC13C2" w:rsidRPr="002A0E3D" w:rsidRDefault="00CC13C2" w:rsidP="00DF0D6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2A0E3D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98F8" w14:textId="77777777" w:rsidR="00CC13C2" w:rsidRPr="00F50358" w:rsidRDefault="00CC13C2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0358">
              <w:rPr>
                <w:rFonts w:ascii="標楷體" w:eastAsia="標楷體" w:hAnsi="標楷體" w:hint="eastAsia"/>
                <w:bCs/>
                <w:sz w:val="20"/>
              </w:rPr>
              <w:t>剔除數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84B5F" w14:textId="77777777" w:rsidR="00CC13C2" w:rsidRPr="00F50358" w:rsidRDefault="00CC13C2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50358">
              <w:rPr>
                <w:rFonts w:ascii="標楷體" w:eastAsia="標楷體" w:hAnsi="標楷體" w:hint="eastAsia"/>
                <w:bCs/>
                <w:sz w:val="20"/>
              </w:rPr>
              <w:t>減列數</w:t>
            </w:r>
          </w:p>
        </w:tc>
        <w:tc>
          <w:tcPr>
            <w:tcW w:w="138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0B6036DC" w14:textId="77777777" w:rsidR="00CC13C2" w:rsidRPr="002A0E3D" w:rsidRDefault="00CC13C2" w:rsidP="00DF0D68">
            <w:pPr>
              <w:ind w:left="77" w:right="79"/>
              <w:jc w:val="distribute"/>
              <w:rPr>
                <w:sz w:val="20"/>
              </w:rPr>
            </w:pPr>
          </w:p>
        </w:tc>
      </w:tr>
      <w:tr w:rsidR="00CC13C2" w:rsidRPr="002A0E3D" w14:paraId="0A72E131" w14:textId="77777777" w:rsidTr="00DF0D68">
        <w:trPr>
          <w:cantSplit/>
          <w:trHeight w:hRule="exact"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AEA90B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7B3D6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904F3">
              <w:rPr>
                <w:rFonts w:ascii="新細明體" w:hAnsi="新細明體"/>
                <w:b/>
                <w:noProof/>
                <w:sz w:val="20"/>
              </w:rPr>
              <w:t>8,252,274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ACBFE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0C968" w14:textId="77777777" w:rsidR="00CC13C2" w:rsidRPr="00F40262" w:rsidRDefault="00CC13C2" w:rsidP="00DF0D68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F40262">
              <w:rPr>
                <w:rFonts w:ascii="新細明體" w:hAnsi="新細明體" w:hint="eastAsia"/>
                <w:b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B779D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2B8C444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904F3">
              <w:rPr>
                <w:rFonts w:ascii="新細明體" w:hAnsi="新細明體"/>
                <w:b/>
                <w:noProof/>
                <w:sz w:val="20"/>
              </w:rPr>
              <w:t>8,252,274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54E0C7E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E420290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9904F3">
              <w:rPr>
                <w:rFonts w:ascii="新細明體" w:hAnsi="新細明體"/>
                <w:b/>
                <w:noProof/>
                <w:sz w:val="20"/>
              </w:rPr>
              <w:t>8,252,274</w:t>
            </w: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5690F0A" w14:textId="77777777" w:rsidR="00CC13C2" w:rsidRPr="002A0E3D" w:rsidRDefault="00CC13C2" w:rsidP="00DF0D68">
            <w:pPr>
              <w:spacing w:line="240" w:lineRule="exact"/>
              <w:jc w:val="both"/>
              <w:rPr>
                <w:rFonts w:ascii="新細明體" w:eastAsia="細明體" w:hAnsi="新細明體"/>
                <w:b/>
                <w:spacing w:val="-10"/>
                <w:sz w:val="20"/>
              </w:rPr>
            </w:pPr>
          </w:p>
        </w:tc>
      </w:tr>
      <w:tr w:rsidR="00CC13C2" w:rsidRPr="002A0E3D" w14:paraId="4305D63D" w14:textId="77777777" w:rsidTr="00DF0D68">
        <w:trPr>
          <w:cantSplit/>
          <w:trHeight w:hRule="exact"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35DBD4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F5BB6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04FA8">
              <w:rPr>
                <w:rFonts w:ascii="新細明體" w:hAnsi="新細明體"/>
                <w:b/>
                <w:noProof/>
                <w:sz w:val="20"/>
              </w:rPr>
              <w:t>2,926,339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E2D29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741C7" w14:textId="77777777" w:rsidR="00CC13C2" w:rsidRPr="00F40262" w:rsidRDefault="00CC13C2" w:rsidP="00DF0D68">
            <w:pPr>
              <w:spacing w:line="240" w:lineRule="exact"/>
              <w:jc w:val="right"/>
              <w:rPr>
                <w:rFonts w:ascii="新細明體" w:hAnsi="新細明體"/>
                <w:b/>
                <w:bCs/>
                <w:sz w:val="20"/>
              </w:rPr>
            </w:pPr>
            <w:r w:rsidRPr="00F40262">
              <w:rPr>
                <w:rFonts w:ascii="新細明體" w:hAnsi="新細明體" w:hint="eastAsia"/>
                <w:b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35EDD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D0B0984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04FA8">
              <w:rPr>
                <w:rFonts w:ascii="新細明體" w:hAnsi="新細明體"/>
                <w:b/>
                <w:noProof/>
                <w:sz w:val="20"/>
              </w:rPr>
              <w:t>2,926,339</w:t>
            </w: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B7906DC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D091424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04FA8">
              <w:rPr>
                <w:rFonts w:ascii="新細明體" w:hAnsi="新細明體"/>
                <w:b/>
                <w:noProof/>
                <w:sz w:val="20"/>
              </w:rPr>
              <w:t>2,926,339</w:t>
            </w: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0568A55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CC13C2" w:rsidRPr="002A0E3D" w14:paraId="07420504" w14:textId="77777777" w:rsidTr="00DF0D68">
        <w:trPr>
          <w:cantSplit/>
          <w:trHeight w:hRule="exact"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F8C9A3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C4622" w14:textId="77777777" w:rsidR="00CC13C2" w:rsidRPr="00304FA8" w:rsidRDefault="00CC13C2" w:rsidP="00DF0D68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04FA8">
              <w:rPr>
                <w:rFonts w:ascii="新細明體" w:hAnsi="新細明體"/>
                <w:noProof/>
                <w:sz w:val="20"/>
              </w:rPr>
              <w:t>2,926,339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B70F9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9EC82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2E801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B6B51B8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04FA8">
              <w:rPr>
                <w:rFonts w:ascii="新細明體" w:hAnsi="新細明體"/>
                <w:noProof/>
                <w:sz w:val="20"/>
              </w:rPr>
              <w:t>2,926,339</w:t>
            </w: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F2AD423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91929D1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04FA8">
              <w:rPr>
                <w:rFonts w:ascii="新細明體" w:hAnsi="新細明體"/>
                <w:noProof/>
                <w:sz w:val="20"/>
              </w:rPr>
              <w:t>2,926,339</w:t>
            </w: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5660E5F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noProof/>
                <w:sz w:val="20"/>
              </w:rPr>
            </w:pPr>
          </w:p>
        </w:tc>
      </w:tr>
      <w:tr w:rsidR="00CC13C2" w:rsidRPr="002A0E3D" w14:paraId="5C49CB6A" w14:textId="77777777" w:rsidTr="00DF0D68">
        <w:trPr>
          <w:cantSplit/>
          <w:trHeight w:hRule="exact"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72E44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6A8F1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04FA8">
              <w:rPr>
                <w:rFonts w:ascii="新細明體" w:hAnsi="新細明體"/>
                <w:noProof/>
                <w:sz w:val="20"/>
              </w:rPr>
              <w:t>2,926,339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BEEE8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90D74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5E672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E866BF1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04FA8">
              <w:rPr>
                <w:rFonts w:ascii="新細明體" w:hAnsi="新細明體"/>
                <w:noProof/>
                <w:sz w:val="20"/>
              </w:rPr>
              <w:t>2,926,339</w:t>
            </w: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5E7F62A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2A0E3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EDB553E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04FA8">
              <w:rPr>
                <w:rFonts w:ascii="新細明體" w:hAnsi="新細明體"/>
                <w:noProof/>
                <w:sz w:val="20"/>
              </w:rPr>
              <w:t>2,926,339</w:t>
            </w: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F61F6E7" w14:textId="77777777" w:rsidR="00CC13C2" w:rsidRPr="004B4215" w:rsidRDefault="00CC13C2" w:rsidP="00DF0D68">
            <w:pPr>
              <w:spacing w:line="240" w:lineRule="exact"/>
              <w:jc w:val="both"/>
              <w:rPr>
                <w:rFonts w:ascii="標楷體" w:eastAsia="標楷體" w:hAnsi="標楷體"/>
                <w:bCs/>
                <w:spacing w:val="-16"/>
                <w:sz w:val="20"/>
              </w:rPr>
            </w:pPr>
          </w:p>
        </w:tc>
      </w:tr>
      <w:tr w:rsidR="00CC13C2" w:rsidRPr="002A0E3D" w14:paraId="20E1F67E" w14:textId="77777777" w:rsidTr="00DF0D68">
        <w:trPr>
          <w:cantSplit/>
          <w:trHeight w:hRule="exact"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0D9700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68749" w14:textId="77777777" w:rsidR="00CC13C2" w:rsidRPr="00304FA8" w:rsidRDefault="00CC13C2" w:rsidP="00DF0D68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304FA8">
              <w:rPr>
                <w:rFonts w:ascii="新細明體" w:hAnsi="新細明體"/>
                <w:b/>
                <w:noProof/>
                <w:sz w:val="20"/>
              </w:rPr>
              <w:t>5,325,935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0BC68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8C728" w14:textId="77777777" w:rsidR="00CC13C2" w:rsidRPr="00F40262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bCs/>
                <w:spacing w:val="-10"/>
                <w:sz w:val="20"/>
              </w:rPr>
            </w:pPr>
            <w:r w:rsidRPr="00F40262">
              <w:rPr>
                <w:rFonts w:ascii="新細明體" w:hAnsi="新細明體" w:hint="eastAsia"/>
                <w:b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D4085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950F2DF" w14:textId="77777777" w:rsidR="00CC13C2" w:rsidRPr="008152D1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Cs/>
                <w:spacing w:val="-10"/>
                <w:sz w:val="20"/>
              </w:rPr>
            </w:pPr>
            <w:r w:rsidRPr="00304FA8">
              <w:rPr>
                <w:rFonts w:ascii="新細明體" w:hAnsi="新細明體"/>
                <w:b/>
                <w:noProof/>
                <w:sz w:val="20"/>
              </w:rPr>
              <w:t>5,325,935</w:t>
            </w: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1825CEF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5625D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134037B" w14:textId="77777777" w:rsidR="00CC13C2" w:rsidRPr="00304FA8" w:rsidRDefault="00CC13C2" w:rsidP="00DF0D68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304FA8">
              <w:rPr>
                <w:rFonts w:ascii="新細明體" w:hAnsi="新細明體"/>
                <w:b/>
                <w:noProof/>
                <w:sz w:val="20"/>
              </w:rPr>
              <w:t>5,325,935</w:t>
            </w: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3766A89" w14:textId="77777777" w:rsidR="00CC13C2" w:rsidRPr="00D40F8F" w:rsidRDefault="00CC13C2" w:rsidP="00DF0D68">
            <w:pPr>
              <w:spacing w:line="240" w:lineRule="exact"/>
              <w:jc w:val="both"/>
              <w:rPr>
                <w:rFonts w:ascii="標楷體" w:eastAsia="標楷體" w:hAnsi="標楷體"/>
                <w:spacing w:val="-16"/>
                <w:sz w:val="20"/>
              </w:rPr>
            </w:pPr>
          </w:p>
        </w:tc>
      </w:tr>
      <w:tr w:rsidR="00CC13C2" w:rsidRPr="002A0E3D" w14:paraId="15A48DBD" w14:textId="77777777" w:rsidTr="00DF0D68">
        <w:trPr>
          <w:cantSplit/>
          <w:trHeight w:hRule="exact"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BA08D5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18AAD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04FA8">
              <w:rPr>
                <w:rFonts w:ascii="新細明體" w:hAnsi="新細明體"/>
                <w:bCs/>
                <w:noProof/>
                <w:sz w:val="20"/>
              </w:rPr>
              <w:t>5,325,935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1EAA3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3363F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4F038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BB06C4F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04FA8">
              <w:rPr>
                <w:rFonts w:ascii="新細明體" w:hAnsi="新細明體"/>
                <w:noProof/>
                <w:sz w:val="20"/>
              </w:rPr>
              <w:t>5,325,935</w:t>
            </w: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A37F5FA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FE46B95" w14:textId="77777777" w:rsidR="00CC13C2" w:rsidRPr="003F41C1" w:rsidRDefault="00CC13C2" w:rsidP="00DF0D68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F41C1">
              <w:rPr>
                <w:rFonts w:ascii="新細明體" w:hAnsi="新細明體"/>
                <w:noProof/>
                <w:sz w:val="20"/>
              </w:rPr>
              <w:t>5,325,935</w:t>
            </w: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9002551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</w:tr>
      <w:tr w:rsidR="00CC13C2" w:rsidRPr="00BA130B" w14:paraId="5A38E3C8" w14:textId="77777777" w:rsidTr="00DF0D68">
        <w:trPr>
          <w:cantSplit/>
          <w:trHeight w:hRule="exact"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DE4222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BEE37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F41C1">
              <w:rPr>
                <w:rFonts w:ascii="新細明體" w:hAnsi="新細明體"/>
                <w:bCs/>
                <w:noProof/>
                <w:sz w:val="20"/>
              </w:rPr>
              <w:t>5,325,935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E81FC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D5766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E9609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23E90AB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F41C1">
              <w:rPr>
                <w:rFonts w:ascii="新細明體" w:hAnsi="新細明體"/>
                <w:noProof/>
                <w:sz w:val="20"/>
              </w:rPr>
              <w:t>5,325,935</w:t>
            </w: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540A8D9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4D13E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C9A2D34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w w:val="95"/>
                <w:sz w:val="20"/>
              </w:rPr>
            </w:pPr>
            <w:r w:rsidRPr="003F41C1">
              <w:rPr>
                <w:rFonts w:ascii="新細明體" w:hAnsi="新細明體"/>
                <w:noProof/>
                <w:sz w:val="20"/>
              </w:rPr>
              <w:t>5,325,935</w:t>
            </w: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1C4E959" w14:textId="77777777" w:rsidR="00CC13C2" w:rsidRPr="00BA130B" w:rsidRDefault="00CC13C2" w:rsidP="00DF0D68">
            <w:pPr>
              <w:jc w:val="both"/>
              <w:rPr>
                <w:rFonts w:ascii="標楷體" w:eastAsia="標楷體" w:hAnsi="標楷體"/>
                <w:noProof/>
                <w:spacing w:val="-10"/>
                <w:w w:val="90"/>
                <w:sz w:val="20"/>
              </w:rPr>
            </w:pPr>
            <w:r w:rsidRPr="00BA130B">
              <w:rPr>
                <w:rFonts w:ascii="標楷體" w:eastAsia="標楷體" w:hAnsi="標楷體" w:hint="eastAsia"/>
                <w:noProof/>
                <w:spacing w:val="-10"/>
                <w:w w:val="90"/>
                <w:sz w:val="20"/>
              </w:rPr>
              <w:t>其中4,088,910元，市庫未撥款。</w:t>
            </w:r>
          </w:p>
        </w:tc>
      </w:tr>
      <w:tr w:rsidR="00CC13C2" w:rsidRPr="002A0E3D" w14:paraId="32884A15" w14:textId="77777777" w:rsidTr="00DF0D68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875170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C111B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8DD00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31894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2957E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93DF7AA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952F606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EB4FFAD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0C14BDE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</w:tr>
      <w:tr w:rsidR="00CC13C2" w:rsidRPr="002A0E3D" w14:paraId="3B943D84" w14:textId="77777777" w:rsidTr="00DF0D68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8ED794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11B56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29286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C082E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29CF5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F0C5174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69D7893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2278A66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1F55395" w14:textId="77777777" w:rsidR="00CC13C2" w:rsidRPr="002A0E3D" w:rsidRDefault="00CC13C2" w:rsidP="00DF0D68">
            <w:pPr>
              <w:spacing w:line="240" w:lineRule="exact"/>
              <w:jc w:val="right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</w:tr>
      <w:tr w:rsidR="00CC13C2" w:rsidRPr="002A0E3D" w14:paraId="1E014D92" w14:textId="77777777" w:rsidTr="00DF0D68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08C83F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6FAD2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10D47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71F1A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11F22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DB42A67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3CB7D18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08AED17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CB6705C" w14:textId="77777777" w:rsidR="00CC13C2" w:rsidRPr="002A0E3D" w:rsidRDefault="00CC13C2" w:rsidP="00DF0D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-16"/>
                <w:sz w:val="20"/>
              </w:rPr>
            </w:pPr>
          </w:p>
        </w:tc>
      </w:tr>
      <w:tr w:rsidR="00CC13C2" w:rsidRPr="002A0E3D" w14:paraId="1344CC1A" w14:textId="77777777" w:rsidTr="00DF0D68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098CD7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CF3CB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16480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94D5C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96125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9408E0D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C966FC0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249E939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b/>
                <w:noProof/>
                <w:spacing w:val="-10"/>
                <w:sz w:val="20"/>
              </w:rPr>
            </w:pP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8850CB2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CC13C2" w:rsidRPr="002A0E3D" w14:paraId="1B76973A" w14:textId="77777777" w:rsidTr="00DF0D68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56C734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4F3DB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BC37E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795AE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3D67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D5E88BC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EB078EC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31BF3C5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2636DC2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CC13C2" w:rsidRPr="002A0E3D" w14:paraId="11D62D21" w14:textId="77777777" w:rsidTr="00DF0D68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945E31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E5AA2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7FB13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7FC44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599FE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0D15E38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B1865FB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20D2DA5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E9CD64D" w14:textId="77777777" w:rsidR="00CC13C2" w:rsidRPr="002A0E3D" w:rsidRDefault="00CC13C2" w:rsidP="00DF0D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CC13C2" w:rsidRPr="002A0E3D" w14:paraId="1A10B208" w14:textId="77777777" w:rsidTr="00DF0D68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8E06DB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9DE6B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6870F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842A2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1282E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04F32B1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958A32A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8786D8E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F0FBE9E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CC13C2" w:rsidRPr="002A0E3D" w14:paraId="31E96ED3" w14:textId="77777777" w:rsidTr="00DF0D68">
        <w:trPr>
          <w:cantSplit/>
          <w:trHeight w:val="680"/>
        </w:trPr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8A8F7C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F52D4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94D22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0DB15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18448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87C74DB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99BBFF6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720285F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7B97C7C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  <w:tr w:rsidR="00CC13C2" w:rsidRPr="002A0E3D" w14:paraId="098930F5" w14:textId="77777777" w:rsidTr="00DF0D68">
        <w:trPr>
          <w:cantSplit/>
          <w:trHeight w:val="1643"/>
        </w:trPr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D5CF5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07B6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8964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849D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5939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A9F8D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36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78E69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F0FBD" w14:textId="77777777" w:rsidR="00CC13C2" w:rsidRPr="002A0E3D" w:rsidRDefault="00CC13C2" w:rsidP="00DF0D68">
            <w:pPr>
              <w:spacing w:line="240" w:lineRule="exact"/>
              <w:ind w:leftChars="100" w:left="240"/>
              <w:jc w:val="right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  <w:tc>
          <w:tcPr>
            <w:tcW w:w="1386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DDB84FA" w14:textId="77777777" w:rsidR="00CC13C2" w:rsidRPr="002A0E3D" w:rsidRDefault="00CC13C2" w:rsidP="00DF0D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-10"/>
                <w:sz w:val="20"/>
              </w:rPr>
            </w:pPr>
          </w:p>
        </w:tc>
      </w:tr>
    </w:tbl>
    <w:p w14:paraId="6F27DB14" w14:textId="77777777" w:rsidR="00CC13C2" w:rsidRDefault="00CC13C2" w:rsidP="00CC13C2">
      <w:pPr>
        <w:snapToGrid w:val="0"/>
        <w:spacing w:line="20" w:lineRule="exact"/>
        <w:jc w:val="both"/>
        <w:rPr>
          <w:rFonts w:ascii="新細明體" w:hAnsi="新細明體"/>
          <w:sz w:val="20"/>
        </w:rPr>
      </w:pPr>
    </w:p>
    <w:p w14:paraId="5C6D9DBE" w14:textId="77777777" w:rsidR="009E7618" w:rsidRDefault="009E7618" w:rsidP="009E7618">
      <w:pPr>
        <w:spacing w:line="14" w:lineRule="exact"/>
        <w:jc w:val="both"/>
        <w:rPr>
          <w:sz w:val="20"/>
        </w:rPr>
      </w:pPr>
    </w:p>
    <w:p w14:paraId="7449569D" w14:textId="77777777" w:rsidR="009E7618" w:rsidRDefault="009E7618" w:rsidP="009E7618">
      <w:pPr>
        <w:spacing w:line="14" w:lineRule="exact"/>
        <w:jc w:val="both"/>
        <w:rPr>
          <w:sz w:val="20"/>
        </w:rPr>
      </w:pPr>
    </w:p>
    <w:tbl>
      <w:tblPr>
        <w:tblW w:w="9939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"/>
        <w:gridCol w:w="365"/>
        <w:gridCol w:w="450"/>
        <w:gridCol w:w="284"/>
        <w:gridCol w:w="2275"/>
        <w:gridCol w:w="2757"/>
        <w:gridCol w:w="826"/>
        <w:gridCol w:w="826"/>
        <w:gridCol w:w="942"/>
        <w:gridCol w:w="752"/>
      </w:tblGrid>
      <w:tr w:rsidR="009E7618" w:rsidRPr="00C12F68" w14:paraId="7FE1E20B" w14:textId="77777777" w:rsidTr="00DF0D68">
        <w:trPr>
          <w:cantSplit/>
          <w:trHeight w:hRule="exact" w:val="567"/>
        </w:trPr>
        <w:tc>
          <w:tcPr>
            <w:tcW w:w="99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CC803" w14:textId="572A7FE3" w:rsidR="009E7618" w:rsidRPr="00C0791D" w:rsidRDefault="009E7618" w:rsidP="00DF0D68">
            <w:pPr>
              <w:ind w:left="79" w:right="79"/>
              <w:jc w:val="righ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參</w:t>
            </w:r>
            <w:r w:rsidRPr="00C079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、中華民國</w:t>
            </w:r>
            <w:proofErr w:type="gramStart"/>
            <w:r w:rsidRPr="00C0791D"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  <w:t>1</w:t>
            </w: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14</w:t>
            </w:r>
            <w:proofErr w:type="gramEnd"/>
            <w:r w:rsidRPr="00C079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年度</w:t>
            </w:r>
            <w:proofErr w:type="gramStart"/>
            <w:r w:rsidRPr="00C079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臺</w:t>
            </w:r>
            <w:proofErr w:type="gramEnd"/>
            <w:r w:rsidRPr="00C079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中市總決算</w:t>
            </w:r>
          </w:p>
        </w:tc>
      </w:tr>
      <w:tr w:rsidR="009E7618" w:rsidRPr="00C12F68" w14:paraId="7543E95B" w14:textId="77777777" w:rsidTr="00DF0D68">
        <w:trPr>
          <w:cantSplit/>
          <w:trHeight w:hRule="exact" w:val="567"/>
        </w:trPr>
        <w:tc>
          <w:tcPr>
            <w:tcW w:w="99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9E7618" w14:paraId="2601C0E5" w14:textId="77777777" w:rsidTr="00DF0D68">
              <w:tc>
                <w:tcPr>
                  <w:tcW w:w="534" w:type="dxa"/>
                  <w:hideMark/>
                </w:tcPr>
                <w:p w14:paraId="17A9C0BA" w14:textId="77777777" w:rsidR="009E7618" w:rsidRDefault="009E7618" w:rsidP="00DF0D68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66535571" w14:textId="77777777" w:rsidR="009E7618" w:rsidRDefault="009E7618" w:rsidP="00DF0D68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9E7618" w14:paraId="0C5FDB4E" w14:textId="77777777" w:rsidTr="00DF0D68">
              <w:tc>
                <w:tcPr>
                  <w:tcW w:w="534" w:type="dxa"/>
                  <w:hideMark/>
                </w:tcPr>
                <w:p w14:paraId="2C51D9CC" w14:textId="77777777" w:rsidR="009E7618" w:rsidRDefault="009E7618" w:rsidP="00DF0D68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5B1D4152" w14:textId="77777777" w:rsidR="009E7618" w:rsidRDefault="009E7618" w:rsidP="00DF0D68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546D041F" w14:textId="77777777" w:rsidR="009E7618" w:rsidRDefault="009E7618" w:rsidP="00DF0D68">
            <w:pPr>
              <w:ind w:right="1519"/>
              <w:jc w:val="right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</w:p>
        </w:tc>
      </w:tr>
      <w:tr w:rsidR="009E7618" w:rsidRPr="00005736" w14:paraId="754CD880" w14:textId="77777777" w:rsidTr="00DF0D68">
        <w:trPr>
          <w:cantSplit/>
          <w:trHeight w:hRule="exact" w:val="60"/>
        </w:trPr>
        <w:tc>
          <w:tcPr>
            <w:tcW w:w="9939" w:type="dxa"/>
            <w:gridSpan w:val="10"/>
            <w:tcBorders>
              <w:top w:val="nil"/>
              <w:left w:val="nil"/>
              <w:right w:val="nil"/>
            </w:tcBorders>
          </w:tcPr>
          <w:p w14:paraId="495C4EEE" w14:textId="77777777" w:rsidR="009E7618" w:rsidRPr="00005736" w:rsidRDefault="009E7618" w:rsidP="00DF0D68">
            <w:pPr>
              <w:rPr>
                <w:rFonts w:ascii="標楷體" w:eastAsia="標楷體" w:hAnsi="標楷體"/>
                <w:spacing w:val="20"/>
                <w:szCs w:val="24"/>
              </w:rPr>
            </w:pPr>
          </w:p>
        </w:tc>
      </w:tr>
      <w:tr w:rsidR="009E7618" w:rsidRPr="00005736" w14:paraId="3580257D" w14:textId="77777777" w:rsidTr="00DF0D68">
        <w:trPr>
          <w:cantSplit/>
          <w:trHeight w:hRule="exact" w:val="283"/>
        </w:trPr>
        <w:tc>
          <w:tcPr>
            <w:tcW w:w="3836" w:type="dxa"/>
            <w:gridSpan w:val="5"/>
            <w:vMerge w:val="restart"/>
            <w:tcBorders>
              <w:left w:val="nil"/>
            </w:tcBorders>
            <w:vAlign w:val="center"/>
          </w:tcPr>
          <w:p w14:paraId="201A90C0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757" w:type="dxa"/>
            <w:vMerge w:val="restart"/>
            <w:vAlign w:val="center"/>
          </w:tcPr>
          <w:p w14:paraId="362FDF1B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3346" w:type="dxa"/>
            <w:gridSpan w:val="4"/>
            <w:tcBorders>
              <w:right w:val="nil"/>
            </w:tcBorders>
            <w:vAlign w:val="center"/>
          </w:tcPr>
          <w:p w14:paraId="658EE1FA" w14:textId="77777777" w:rsidR="009E7618" w:rsidRPr="00CA20F8" w:rsidRDefault="009E7618" w:rsidP="00DF0D6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修</w:t>
            </w:r>
          </w:p>
        </w:tc>
      </w:tr>
      <w:tr w:rsidR="009E7618" w:rsidRPr="00005736" w14:paraId="70C9FC02" w14:textId="77777777" w:rsidTr="00DF0D68">
        <w:trPr>
          <w:cantSplit/>
          <w:trHeight w:val="283"/>
        </w:trPr>
        <w:tc>
          <w:tcPr>
            <w:tcW w:w="3836" w:type="dxa"/>
            <w:gridSpan w:val="5"/>
            <w:vMerge/>
            <w:tcBorders>
              <w:left w:val="nil"/>
            </w:tcBorders>
          </w:tcPr>
          <w:p w14:paraId="102AF4F2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57" w:type="dxa"/>
            <w:vMerge/>
            <w:vAlign w:val="center"/>
          </w:tcPr>
          <w:p w14:paraId="5B0394CB" w14:textId="77777777" w:rsidR="009E7618" w:rsidRPr="00CA20F8" w:rsidRDefault="009E7618" w:rsidP="00DF0D68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46" w:type="dxa"/>
            <w:gridSpan w:val="4"/>
            <w:tcBorders>
              <w:top w:val="nil"/>
            </w:tcBorders>
            <w:vAlign w:val="center"/>
          </w:tcPr>
          <w:p w14:paraId="33702862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減免</w:t>
            </w:r>
            <w:r>
              <w:rPr>
                <w:rFonts w:ascii="標楷體" w:eastAsia="標楷體" w:hAnsi="標楷體" w:hint="eastAsia"/>
                <w:bCs/>
                <w:color w:val="000000" w:themeColor="text1"/>
                <w:kern w:val="0"/>
                <w:sz w:val="20"/>
              </w:rPr>
              <w:t>（註銷）</w:t>
            </w:r>
            <w:r w:rsidRPr="00CA20F8">
              <w:rPr>
                <w:rFonts w:ascii="標楷體" w:eastAsia="標楷體" w:hAnsi="標楷體" w:hint="eastAsia"/>
                <w:sz w:val="20"/>
              </w:rPr>
              <w:t>數</w:t>
            </w:r>
          </w:p>
        </w:tc>
      </w:tr>
      <w:tr w:rsidR="009E7618" w:rsidRPr="00005736" w14:paraId="56CC5760" w14:textId="77777777" w:rsidTr="00DF0D68">
        <w:trPr>
          <w:cantSplit/>
          <w:trHeight w:hRule="exact" w:val="283"/>
        </w:trPr>
        <w:tc>
          <w:tcPr>
            <w:tcW w:w="3836" w:type="dxa"/>
            <w:gridSpan w:val="5"/>
            <w:vMerge/>
            <w:tcBorders>
              <w:left w:val="nil"/>
              <w:bottom w:val="nil"/>
            </w:tcBorders>
          </w:tcPr>
          <w:p w14:paraId="0FD5D2B7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57" w:type="dxa"/>
            <w:vMerge/>
            <w:vAlign w:val="center"/>
          </w:tcPr>
          <w:p w14:paraId="19015EDF" w14:textId="77777777" w:rsidR="009E7618" w:rsidRPr="00CA20F8" w:rsidRDefault="009E7618" w:rsidP="00DF0D68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52" w:type="dxa"/>
            <w:gridSpan w:val="2"/>
            <w:tcBorders>
              <w:bottom w:val="nil"/>
            </w:tcBorders>
            <w:vAlign w:val="center"/>
          </w:tcPr>
          <w:p w14:paraId="64A140D0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694" w:type="dxa"/>
            <w:gridSpan w:val="2"/>
            <w:tcBorders>
              <w:bottom w:val="nil"/>
            </w:tcBorders>
            <w:vAlign w:val="center"/>
          </w:tcPr>
          <w:p w14:paraId="1940676C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9E7618" w:rsidRPr="00005736" w14:paraId="43E6E31A" w14:textId="77777777" w:rsidTr="00DF0D68">
        <w:trPr>
          <w:cantSplit/>
          <w:trHeight w:hRule="exact" w:val="283"/>
        </w:trPr>
        <w:tc>
          <w:tcPr>
            <w:tcW w:w="462" w:type="dxa"/>
            <w:tcBorders>
              <w:left w:val="nil"/>
            </w:tcBorders>
            <w:vAlign w:val="center"/>
          </w:tcPr>
          <w:p w14:paraId="7840E01A" w14:textId="77777777" w:rsidR="009E7618" w:rsidRPr="00CA20F8" w:rsidRDefault="009E7618" w:rsidP="00DF0D68">
            <w:pPr>
              <w:ind w:rightChars="10" w:right="24"/>
              <w:jc w:val="center"/>
              <w:rPr>
                <w:rFonts w:ascii="標楷體" w:eastAsia="標楷體" w:hAnsi="標楷體"/>
                <w:spacing w:val="-6"/>
                <w:sz w:val="20"/>
              </w:rPr>
            </w:pPr>
            <w:r w:rsidRPr="00CA20F8">
              <w:rPr>
                <w:rFonts w:ascii="標楷體" w:eastAsia="標楷體" w:hAnsi="標楷體" w:hint="eastAsia"/>
                <w:spacing w:val="-6"/>
                <w:sz w:val="20"/>
              </w:rPr>
              <w:t>年度</w:t>
            </w:r>
          </w:p>
        </w:tc>
        <w:tc>
          <w:tcPr>
            <w:tcW w:w="365" w:type="dxa"/>
            <w:tcBorders>
              <w:left w:val="nil"/>
            </w:tcBorders>
            <w:vAlign w:val="center"/>
          </w:tcPr>
          <w:p w14:paraId="6BE24AAA" w14:textId="77777777" w:rsidR="009E7618" w:rsidRPr="00CA20F8" w:rsidRDefault="009E7618" w:rsidP="00DF0D6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450" w:type="dxa"/>
            <w:vAlign w:val="center"/>
          </w:tcPr>
          <w:p w14:paraId="63575A76" w14:textId="77777777" w:rsidR="009E7618" w:rsidRPr="00CA20F8" w:rsidRDefault="009E7618" w:rsidP="00DF0D6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4" w:type="dxa"/>
            <w:vAlign w:val="center"/>
          </w:tcPr>
          <w:p w14:paraId="293640B4" w14:textId="77777777" w:rsidR="009E7618" w:rsidRPr="00CA20F8" w:rsidRDefault="009E7618" w:rsidP="00DF0D68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275" w:type="dxa"/>
            <w:vAlign w:val="center"/>
          </w:tcPr>
          <w:p w14:paraId="215CF915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757" w:type="dxa"/>
            <w:vMerge/>
            <w:vAlign w:val="center"/>
          </w:tcPr>
          <w:p w14:paraId="06CC5D3E" w14:textId="77777777" w:rsidR="009E7618" w:rsidRPr="00CA20F8" w:rsidRDefault="009E7618" w:rsidP="00DF0D68">
            <w:pPr>
              <w:ind w:leftChars="10" w:left="24" w:rightChars="10" w:right="2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6921D95B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26" w:type="dxa"/>
            <w:vAlign w:val="center"/>
          </w:tcPr>
          <w:p w14:paraId="529C5CFC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42" w:type="dxa"/>
            <w:vAlign w:val="center"/>
          </w:tcPr>
          <w:p w14:paraId="53A82316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752" w:type="dxa"/>
            <w:vAlign w:val="center"/>
          </w:tcPr>
          <w:p w14:paraId="7456E046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</w:tr>
      <w:tr w:rsidR="009E7618" w:rsidRPr="00384AE5" w14:paraId="26443214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0BA33816" w14:textId="77777777" w:rsidR="009E7618" w:rsidRPr="007C3D18" w:rsidRDefault="009E7618" w:rsidP="00DF0D68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365" w:type="dxa"/>
            <w:vAlign w:val="center"/>
          </w:tcPr>
          <w:p w14:paraId="0FAB5D17" w14:textId="77777777" w:rsidR="009E7618" w:rsidRPr="007C3D18" w:rsidRDefault="009E7618" w:rsidP="00DF0D68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450" w:type="dxa"/>
            <w:vAlign w:val="center"/>
          </w:tcPr>
          <w:p w14:paraId="3C1EFE91" w14:textId="77777777" w:rsidR="009E7618" w:rsidRPr="007C3D18" w:rsidRDefault="009E7618" w:rsidP="00DF0D68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284" w:type="dxa"/>
            <w:vAlign w:val="center"/>
          </w:tcPr>
          <w:p w14:paraId="0C18D7E5" w14:textId="77777777" w:rsidR="009E7618" w:rsidRPr="007C3D18" w:rsidRDefault="009E7618" w:rsidP="00DF0D68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301F3027" w14:textId="77777777" w:rsidR="009E7618" w:rsidRPr="007C3D18" w:rsidRDefault="009E7618" w:rsidP="00DF0D68">
            <w:pPr>
              <w:pStyle w:val="1"/>
              <w:ind w:leftChars="100" w:left="240" w:rightChars="100" w:right="240"/>
              <w:jc w:val="distribute"/>
              <w:rPr>
                <w:rFonts w:hAnsi="標楷體"/>
                <w:bCs w:val="0"/>
                <w:spacing w:val="0"/>
                <w:sz w:val="20"/>
              </w:rPr>
            </w:pPr>
            <w:r>
              <w:rPr>
                <w:rFonts w:hAnsi="標楷體" w:hint="eastAsia"/>
                <w:noProof/>
                <w:spacing w:val="0"/>
                <w:sz w:val="20"/>
              </w:rPr>
              <w:t>合</w:t>
            </w:r>
            <w:r w:rsidRPr="007C3D18">
              <w:rPr>
                <w:rFonts w:hAnsi="標楷體" w:hint="eastAsia"/>
                <w:noProof/>
                <w:spacing w:val="0"/>
                <w:sz w:val="20"/>
              </w:rPr>
              <w:t>計</w:t>
            </w:r>
          </w:p>
        </w:tc>
        <w:tc>
          <w:tcPr>
            <w:tcW w:w="2757" w:type="dxa"/>
            <w:vAlign w:val="center"/>
          </w:tcPr>
          <w:p w14:paraId="37871858" w14:textId="77777777" w:rsidR="009E7618" w:rsidRPr="007C3D18" w:rsidRDefault="009E7618" w:rsidP="00DF0D68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26" w:type="dxa"/>
            <w:vAlign w:val="center"/>
          </w:tcPr>
          <w:p w14:paraId="54BDA915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26" w:type="dxa"/>
            <w:vAlign w:val="center"/>
          </w:tcPr>
          <w:p w14:paraId="0B0C5E8D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42" w:type="dxa"/>
            <w:vAlign w:val="center"/>
          </w:tcPr>
          <w:p w14:paraId="74940B7B" w14:textId="77777777" w:rsidR="009E7618" w:rsidRPr="00C2448B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8"/>
                <w:sz w:val="20"/>
              </w:rPr>
            </w:pPr>
            <w:r w:rsidRPr="00C2448B">
              <w:rPr>
                <w:rFonts w:ascii="新細明體" w:eastAsia="標楷體" w:hAnsi="新細明體" w:hint="eastAsia"/>
                <w:b/>
                <w:noProof/>
                <w:spacing w:val="-8"/>
                <w:sz w:val="20"/>
              </w:rPr>
              <w:t>59</w:t>
            </w:r>
            <w:r w:rsidRPr="00C2448B">
              <w:rPr>
                <w:rFonts w:ascii="新細明體" w:eastAsia="標楷體" w:hAnsi="新細明體"/>
                <w:b/>
                <w:noProof/>
                <w:spacing w:val="-8"/>
                <w:sz w:val="20"/>
              </w:rPr>
              <w:t>,925,262</w:t>
            </w:r>
          </w:p>
        </w:tc>
        <w:tc>
          <w:tcPr>
            <w:tcW w:w="752" w:type="dxa"/>
            <w:vAlign w:val="center"/>
          </w:tcPr>
          <w:p w14:paraId="6E8959BA" w14:textId="77777777" w:rsidR="009E7618" w:rsidRPr="007C3D18" w:rsidRDefault="009E7618" w:rsidP="00DF0D68">
            <w:pPr>
              <w:ind w:rightChars="10" w:right="24"/>
              <w:jc w:val="right"/>
              <w:rPr>
                <w:rFonts w:ascii="新細明體"/>
                <w:b/>
                <w:sz w:val="20"/>
              </w:rPr>
            </w:pPr>
            <w:r w:rsidRPr="007C3D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E7618" w:rsidRPr="00384AE5" w14:paraId="5353FCE1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2141E656" w14:textId="77777777" w:rsidR="009E7618" w:rsidRPr="007C3D18" w:rsidRDefault="009E7618" w:rsidP="00DF0D68">
            <w:pPr>
              <w:jc w:val="center"/>
              <w:rPr>
                <w:rFonts w:ascii="新細明體" w:hAnsi="新細明體"/>
                <w:b/>
                <w:noProof/>
                <w:sz w:val="20"/>
              </w:rPr>
            </w:pPr>
            <w:r w:rsidRPr="007C3D18">
              <w:rPr>
                <w:rFonts w:ascii="新細明體" w:hAnsi="新細明體" w:hint="eastAsia"/>
                <w:b/>
                <w:noProof/>
                <w:sz w:val="20"/>
              </w:rPr>
              <w:t>1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>11</w:t>
            </w:r>
          </w:p>
        </w:tc>
        <w:tc>
          <w:tcPr>
            <w:tcW w:w="365" w:type="dxa"/>
            <w:vAlign w:val="center"/>
          </w:tcPr>
          <w:p w14:paraId="782E2623" w14:textId="77777777" w:rsidR="009E7618" w:rsidRPr="007C3D18" w:rsidRDefault="009E7618" w:rsidP="00DF0D68">
            <w:pPr>
              <w:jc w:val="center"/>
              <w:rPr>
                <w:rFonts w:asci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450" w:type="dxa"/>
            <w:vAlign w:val="center"/>
          </w:tcPr>
          <w:p w14:paraId="1D7A1610" w14:textId="77777777" w:rsidR="009E7618" w:rsidRPr="007C3D18" w:rsidRDefault="009E7618" w:rsidP="00DF0D68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284" w:type="dxa"/>
            <w:vAlign w:val="center"/>
          </w:tcPr>
          <w:p w14:paraId="6FAD1556" w14:textId="77777777" w:rsidR="009E7618" w:rsidRPr="007C3D18" w:rsidRDefault="009E7618" w:rsidP="00DF0D68">
            <w:pPr>
              <w:jc w:val="center"/>
              <w:rPr>
                <w:rFonts w:ascii="新細明體"/>
                <w:b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5E1886EA" w14:textId="77777777" w:rsidR="009E7618" w:rsidRPr="007C3D18" w:rsidRDefault="009E7618" w:rsidP="00DF0D68">
            <w:pPr>
              <w:pStyle w:val="1"/>
              <w:ind w:rightChars="10" w:right="24"/>
              <w:jc w:val="distribute"/>
              <w:rPr>
                <w:rFonts w:hAnsi="標楷體"/>
                <w:noProof/>
                <w:spacing w:val="0"/>
                <w:sz w:val="20"/>
              </w:rPr>
            </w:pPr>
            <w:r w:rsidRPr="007C3D18">
              <w:rPr>
                <w:rFonts w:hAnsi="標楷體" w:hint="eastAsia"/>
                <w:noProof/>
                <w:spacing w:val="0"/>
                <w:sz w:val="20"/>
              </w:rPr>
              <w:t>臺中市政府建設局主管</w:t>
            </w:r>
          </w:p>
        </w:tc>
        <w:tc>
          <w:tcPr>
            <w:tcW w:w="2757" w:type="dxa"/>
            <w:vAlign w:val="center"/>
          </w:tcPr>
          <w:p w14:paraId="6DFCB6D1" w14:textId="77777777" w:rsidR="009E7618" w:rsidRPr="007C3D18" w:rsidRDefault="009E7618" w:rsidP="00DF0D68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26" w:type="dxa"/>
            <w:vAlign w:val="center"/>
          </w:tcPr>
          <w:p w14:paraId="12FE5AC7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26" w:type="dxa"/>
            <w:vAlign w:val="center"/>
          </w:tcPr>
          <w:p w14:paraId="42ED38AB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42" w:type="dxa"/>
            <w:vAlign w:val="center"/>
          </w:tcPr>
          <w:p w14:paraId="21A3D0B0" w14:textId="77777777" w:rsidR="009E7618" w:rsidRPr="00C2448B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8"/>
                <w:sz w:val="20"/>
              </w:rPr>
            </w:pPr>
            <w:r w:rsidRPr="00C2448B">
              <w:rPr>
                <w:rFonts w:ascii="新細明體" w:eastAsia="標楷體" w:hAnsi="新細明體" w:hint="eastAsia"/>
                <w:b/>
                <w:spacing w:val="-8"/>
                <w:sz w:val="20"/>
              </w:rPr>
              <w:t>5</w:t>
            </w:r>
            <w:r w:rsidRPr="00C2448B">
              <w:rPr>
                <w:rFonts w:ascii="新細明體" w:eastAsia="標楷體" w:hAnsi="新細明體"/>
                <w:b/>
                <w:spacing w:val="-8"/>
                <w:sz w:val="20"/>
              </w:rPr>
              <w:t>9,925,262</w:t>
            </w:r>
          </w:p>
        </w:tc>
        <w:tc>
          <w:tcPr>
            <w:tcW w:w="752" w:type="dxa"/>
            <w:vAlign w:val="center"/>
          </w:tcPr>
          <w:p w14:paraId="2489BE3D" w14:textId="77777777" w:rsidR="009E7618" w:rsidRPr="007C3D18" w:rsidRDefault="009E7618" w:rsidP="00DF0D68">
            <w:pPr>
              <w:ind w:rightChars="10" w:right="24"/>
              <w:jc w:val="right"/>
              <w:rPr>
                <w:rFonts w:ascii="新細明體"/>
                <w:b/>
                <w:sz w:val="20"/>
              </w:rPr>
            </w:pPr>
            <w:r w:rsidRPr="007C3D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E7618" w:rsidRPr="00384AE5" w14:paraId="27716907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581931F5" w14:textId="77777777" w:rsidR="009E7618" w:rsidRPr="00CA20F8" w:rsidRDefault="009E7618" w:rsidP="00DF0D68">
            <w:pPr>
              <w:jc w:val="center"/>
              <w:rPr>
                <w:rFonts w:asci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599E6542" w14:textId="77777777" w:rsidR="009E7618" w:rsidRPr="00CA20F8" w:rsidRDefault="009E7618" w:rsidP="00DF0D68">
            <w:pPr>
              <w:jc w:val="center"/>
              <w:rPr>
                <w:rFonts w:ascii="新細明體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2C9F8C57" w14:textId="77777777" w:rsidR="009E7618" w:rsidRPr="00412758" w:rsidRDefault="009E7618" w:rsidP="00DF0D68">
            <w:pPr>
              <w:jc w:val="center"/>
              <w:rPr>
                <w:rFonts w:ascii="新細明體" w:hAnsi="新細明體"/>
                <w:noProof/>
                <w:sz w:val="20"/>
              </w:rPr>
            </w:pPr>
            <w:r w:rsidRPr="00412758">
              <w:rPr>
                <w:rFonts w:ascii="新細明體" w:hAnsi="新細明體" w:hint="eastAsia"/>
                <w:noProof/>
                <w:sz w:val="20"/>
              </w:rPr>
              <w:t>18</w:t>
            </w:r>
            <w:r>
              <w:rPr>
                <w:rFonts w:ascii="新細明體" w:hAnsi="新細明體" w:hint="eastAsia"/>
                <w:noProof/>
                <w:sz w:val="20"/>
              </w:rPr>
              <w:t>1</w:t>
            </w:r>
          </w:p>
        </w:tc>
        <w:tc>
          <w:tcPr>
            <w:tcW w:w="284" w:type="dxa"/>
            <w:vAlign w:val="center"/>
          </w:tcPr>
          <w:p w14:paraId="7FD7A6A4" w14:textId="77777777" w:rsidR="009E7618" w:rsidRPr="00CA20F8" w:rsidRDefault="009E7618" w:rsidP="00DF0D68">
            <w:pPr>
              <w:jc w:val="center"/>
              <w:rPr>
                <w:rFonts w:ascii="新細明體"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0F20D4E5" w14:textId="77777777" w:rsidR="009E7618" w:rsidRPr="00CA20F8" w:rsidRDefault="009E7618" w:rsidP="00DF0D68">
            <w:pPr>
              <w:pStyle w:val="1"/>
              <w:ind w:leftChars="100" w:left="240" w:rightChars="10" w:right="24"/>
              <w:jc w:val="distribute"/>
              <w:rPr>
                <w:rFonts w:hAnsi="標楷體"/>
                <w:b w:val="0"/>
                <w:noProof/>
                <w:spacing w:val="0"/>
                <w:sz w:val="20"/>
              </w:rPr>
            </w:pPr>
            <w:r w:rsidRPr="00CA20F8">
              <w:rPr>
                <w:rFonts w:hAnsi="標楷體" w:hint="eastAsia"/>
                <w:b w:val="0"/>
                <w:noProof/>
                <w:spacing w:val="0"/>
                <w:sz w:val="20"/>
              </w:rPr>
              <w:t>臺中市</w:t>
            </w:r>
            <w:r>
              <w:rPr>
                <w:rFonts w:hAnsi="標楷體" w:hint="eastAsia"/>
                <w:b w:val="0"/>
                <w:noProof/>
                <w:spacing w:val="0"/>
                <w:sz w:val="20"/>
              </w:rPr>
              <w:t>新建工程處</w:t>
            </w:r>
          </w:p>
        </w:tc>
        <w:tc>
          <w:tcPr>
            <w:tcW w:w="2757" w:type="dxa"/>
            <w:vAlign w:val="center"/>
          </w:tcPr>
          <w:p w14:paraId="79941DA5" w14:textId="77777777" w:rsidR="009E7618" w:rsidRPr="00CA20F8" w:rsidRDefault="009E7618" w:rsidP="00DF0D68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42423595" w14:textId="77777777" w:rsidR="009E7618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27BFF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26" w:type="dxa"/>
            <w:vAlign w:val="center"/>
          </w:tcPr>
          <w:p w14:paraId="010E6BAD" w14:textId="77777777" w:rsidR="009E7618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27BFF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42" w:type="dxa"/>
            <w:vAlign w:val="center"/>
          </w:tcPr>
          <w:p w14:paraId="21457775" w14:textId="77777777" w:rsidR="009E7618" w:rsidRPr="00C2448B" w:rsidRDefault="009E7618" w:rsidP="00DF0D68">
            <w:pPr>
              <w:jc w:val="right"/>
              <w:rPr>
                <w:rFonts w:ascii="新細明體" w:eastAsia="標楷體" w:hAnsi="新細明體"/>
                <w:spacing w:val="-8"/>
                <w:sz w:val="20"/>
              </w:rPr>
            </w:pPr>
            <w:r w:rsidRPr="00C2448B">
              <w:rPr>
                <w:rFonts w:ascii="新細明體" w:eastAsia="標楷體" w:hAnsi="新細明體" w:hint="eastAsia"/>
                <w:spacing w:val="-8"/>
                <w:sz w:val="20"/>
              </w:rPr>
              <w:t>5</w:t>
            </w:r>
            <w:r w:rsidRPr="00C2448B">
              <w:rPr>
                <w:rFonts w:ascii="新細明體" w:eastAsia="標楷體" w:hAnsi="新細明體"/>
                <w:spacing w:val="-8"/>
                <w:sz w:val="20"/>
              </w:rPr>
              <w:t>9,925,262</w:t>
            </w:r>
          </w:p>
        </w:tc>
        <w:tc>
          <w:tcPr>
            <w:tcW w:w="752" w:type="dxa"/>
            <w:vAlign w:val="center"/>
          </w:tcPr>
          <w:p w14:paraId="01049269" w14:textId="77777777" w:rsidR="009E7618" w:rsidRPr="00CA20F8" w:rsidRDefault="009E7618" w:rsidP="00DF0D68">
            <w:pPr>
              <w:ind w:rightChars="10" w:right="24"/>
              <w:jc w:val="right"/>
              <w:rPr>
                <w:rFonts w:ascii="新細明體"/>
                <w:sz w:val="20"/>
              </w:rPr>
            </w:pPr>
            <w:r w:rsidRPr="00CA20F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E7618" w:rsidRPr="00C170D0" w14:paraId="18722389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44D6E715" w14:textId="77777777" w:rsidR="009E7618" w:rsidRPr="00C170D0" w:rsidRDefault="009E7618" w:rsidP="00DF0D68">
            <w:pPr>
              <w:jc w:val="center"/>
              <w:rPr>
                <w:rFonts w:ascii="新細明體" w:eastAsia="標楷體" w:hAnsi="新細明體"/>
                <w:bCs/>
                <w:sz w:val="20"/>
              </w:rPr>
            </w:pPr>
          </w:p>
        </w:tc>
        <w:tc>
          <w:tcPr>
            <w:tcW w:w="365" w:type="dxa"/>
            <w:vAlign w:val="center"/>
          </w:tcPr>
          <w:p w14:paraId="036BDA70" w14:textId="77777777" w:rsidR="009E7618" w:rsidRPr="00C170D0" w:rsidRDefault="009E7618" w:rsidP="00DF0D68">
            <w:pPr>
              <w:jc w:val="center"/>
              <w:rPr>
                <w:rFonts w:ascii="新細明體" w:eastAsia="標楷體" w:hAnsi="新細明體"/>
                <w:bCs/>
                <w:sz w:val="20"/>
              </w:rPr>
            </w:pPr>
          </w:p>
        </w:tc>
        <w:tc>
          <w:tcPr>
            <w:tcW w:w="450" w:type="dxa"/>
            <w:vAlign w:val="center"/>
          </w:tcPr>
          <w:p w14:paraId="5BA7AAF1" w14:textId="77777777" w:rsidR="009E7618" w:rsidRPr="00C170D0" w:rsidRDefault="009E7618" w:rsidP="00DF0D68">
            <w:pPr>
              <w:jc w:val="center"/>
              <w:rPr>
                <w:rFonts w:ascii="新細明體" w:eastAsia="標楷體" w:hAnsi="新細明體"/>
                <w:bCs/>
                <w:sz w:val="20"/>
              </w:rPr>
            </w:pPr>
          </w:p>
        </w:tc>
        <w:tc>
          <w:tcPr>
            <w:tcW w:w="284" w:type="dxa"/>
            <w:vAlign w:val="center"/>
          </w:tcPr>
          <w:p w14:paraId="4A55B87E" w14:textId="77777777" w:rsidR="009E7618" w:rsidRPr="00C170D0" w:rsidRDefault="009E7618" w:rsidP="00DF0D68">
            <w:pPr>
              <w:jc w:val="center"/>
              <w:rPr>
                <w:rFonts w:ascii="新細明體" w:eastAsia="標楷體" w:hAnsi="新細明體"/>
                <w:bCs/>
                <w:sz w:val="20"/>
              </w:rPr>
            </w:pPr>
            <w:r>
              <w:rPr>
                <w:rFonts w:ascii="新細明體" w:eastAsia="標楷體" w:hAnsi="新細明體" w:hint="eastAsia"/>
                <w:bCs/>
                <w:sz w:val="20"/>
              </w:rPr>
              <w:t>4</w:t>
            </w:r>
          </w:p>
        </w:tc>
        <w:tc>
          <w:tcPr>
            <w:tcW w:w="2275" w:type="dxa"/>
            <w:vAlign w:val="center"/>
          </w:tcPr>
          <w:p w14:paraId="5593848D" w14:textId="77777777" w:rsidR="009E7618" w:rsidRPr="00C170D0" w:rsidRDefault="009E7618" w:rsidP="00DF0D68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Cs/>
                <w:sz w:val="20"/>
              </w:rPr>
            </w:pPr>
            <w:r>
              <w:rPr>
                <w:rFonts w:ascii="標楷體" w:eastAsia="標楷體" w:hAnsi="標楷體" w:hint="eastAsia"/>
                <w:bCs/>
                <w:sz w:val="20"/>
              </w:rPr>
              <w:t>道路橋梁工程</w:t>
            </w:r>
          </w:p>
        </w:tc>
        <w:tc>
          <w:tcPr>
            <w:tcW w:w="2757" w:type="dxa"/>
            <w:vAlign w:val="center"/>
          </w:tcPr>
          <w:p w14:paraId="1750F9B4" w14:textId="77777777" w:rsidR="009E7618" w:rsidRPr="00F63D9E" w:rsidRDefault="009E7618" w:rsidP="00DF0D68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F63D9E">
              <w:rPr>
                <w:rFonts w:ascii="標楷體" w:eastAsia="標楷體" w:hAnsi="標楷體" w:hint="eastAsia"/>
                <w:noProof/>
                <w:sz w:val="20"/>
              </w:rPr>
              <w:t>減列無須保留之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計畫</w:t>
            </w:r>
            <w:r w:rsidRPr="00F63D9E">
              <w:rPr>
                <w:rFonts w:ascii="標楷體" w:eastAsia="標楷體" w:hAnsi="標楷體" w:hint="eastAsia"/>
                <w:noProof/>
                <w:sz w:val="20"/>
              </w:rPr>
              <w:t>經費。</w:t>
            </w:r>
          </w:p>
        </w:tc>
        <w:tc>
          <w:tcPr>
            <w:tcW w:w="826" w:type="dxa"/>
            <w:vAlign w:val="center"/>
          </w:tcPr>
          <w:p w14:paraId="1888381F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127BFF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26" w:type="dxa"/>
            <w:vAlign w:val="center"/>
          </w:tcPr>
          <w:p w14:paraId="3CDDCCE9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942" w:type="dxa"/>
            <w:vAlign w:val="center"/>
          </w:tcPr>
          <w:p w14:paraId="240AE3B5" w14:textId="77777777" w:rsidR="009E7618" w:rsidRPr="00C2448B" w:rsidRDefault="009E7618" w:rsidP="00DF0D68">
            <w:pPr>
              <w:jc w:val="right"/>
              <w:rPr>
                <w:rFonts w:ascii="新細明體" w:eastAsia="標楷體" w:hAnsi="新細明體"/>
                <w:bCs/>
                <w:spacing w:val="-8"/>
                <w:sz w:val="20"/>
              </w:rPr>
            </w:pPr>
            <w:r w:rsidRPr="00C2448B">
              <w:rPr>
                <w:rFonts w:ascii="新細明體" w:eastAsia="標楷體" w:hAnsi="新細明體" w:hint="eastAsia"/>
                <w:bCs/>
                <w:spacing w:val="-8"/>
                <w:sz w:val="20"/>
              </w:rPr>
              <w:t>5</w:t>
            </w:r>
            <w:r w:rsidRPr="00C2448B">
              <w:rPr>
                <w:rFonts w:ascii="新細明體" w:eastAsia="標楷體" w:hAnsi="新細明體"/>
                <w:bCs/>
                <w:spacing w:val="-8"/>
                <w:sz w:val="20"/>
              </w:rPr>
              <w:t>9,925,262</w:t>
            </w:r>
          </w:p>
        </w:tc>
        <w:tc>
          <w:tcPr>
            <w:tcW w:w="752" w:type="dxa"/>
            <w:vAlign w:val="center"/>
          </w:tcPr>
          <w:p w14:paraId="50CE6128" w14:textId="77777777" w:rsidR="009E7618" w:rsidRPr="00C170D0" w:rsidRDefault="009E7618" w:rsidP="00DF0D68">
            <w:pPr>
              <w:ind w:rightChars="10" w:right="24"/>
              <w:jc w:val="right"/>
              <w:rPr>
                <w:rFonts w:ascii="新細明體"/>
                <w:bCs/>
                <w:sz w:val="20"/>
              </w:rPr>
            </w:pPr>
            <w:r w:rsidRPr="00C170D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E7618" w:rsidRPr="00C170D0" w14:paraId="1AB888B8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6DC9F6BD" w14:textId="77777777" w:rsidR="009E7618" w:rsidRPr="00C170D0" w:rsidRDefault="009E7618" w:rsidP="00DF0D68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365" w:type="dxa"/>
            <w:vAlign w:val="center"/>
          </w:tcPr>
          <w:p w14:paraId="780BA4CC" w14:textId="77777777" w:rsidR="009E7618" w:rsidRPr="00C170D0" w:rsidRDefault="009E7618" w:rsidP="00DF0D68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450" w:type="dxa"/>
            <w:vAlign w:val="center"/>
          </w:tcPr>
          <w:p w14:paraId="71BE14ED" w14:textId="77777777" w:rsidR="009E7618" w:rsidRPr="00C170D0" w:rsidRDefault="009E7618" w:rsidP="00DF0D68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284" w:type="dxa"/>
            <w:vAlign w:val="center"/>
          </w:tcPr>
          <w:p w14:paraId="2435BAD1" w14:textId="77777777" w:rsidR="009E7618" w:rsidRPr="00C170D0" w:rsidRDefault="009E7618" w:rsidP="00DF0D68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3C4C9B00" w14:textId="77777777" w:rsidR="009E7618" w:rsidRPr="00C170D0" w:rsidRDefault="009E7618" w:rsidP="00DF0D68">
            <w:pPr>
              <w:ind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sz w:val="20"/>
              </w:rPr>
            </w:pPr>
          </w:p>
        </w:tc>
        <w:tc>
          <w:tcPr>
            <w:tcW w:w="2757" w:type="dxa"/>
            <w:vAlign w:val="center"/>
          </w:tcPr>
          <w:p w14:paraId="61E315E1" w14:textId="77777777" w:rsidR="009E7618" w:rsidRPr="00C170D0" w:rsidRDefault="009E7618" w:rsidP="00DF0D68">
            <w:pPr>
              <w:jc w:val="both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826" w:type="dxa"/>
            <w:vAlign w:val="center"/>
          </w:tcPr>
          <w:p w14:paraId="5FCB527F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/>
                <w:bCs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1628B259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/>
                <w:bCs/>
                <w:spacing w:val="-10"/>
                <w:sz w:val="20"/>
              </w:rPr>
            </w:pPr>
          </w:p>
        </w:tc>
        <w:tc>
          <w:tcPr>
            <w:tcW w:w="942" w:type="dxa"/>
            <w:vAlign w:val="center"/>
          </w:tcPr>
          <w:p w14:paraId="324EBC80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752" w:type="dxa"/>
            <w:vAlign w:val="center"/>
          </w:tcPr>
          <w:p w14:paraId="11A24EDF" w14:textId="77777777" w:rsidR="009E7618" w:rsidRPr="00C170D0" w:rsidRDefault="009E7618" w:rsidP="00DF0D68">
            <w:pPr>
              <w:ind w:rightChars="10" w:right="24"/>
              <w:jc w:val="right"/>
              <w:rPr>
                <w:rFonts w:ascii="新細明體"/>
                <w:b/>
                <w:bCs/>
                <w:sz w:val="20"/>
              </w:rPr>
            </w:pPr>
          </w:p>
        </w:tc>
      </w:tr>
      <w:tr w:rsidR="009E7618" w:rsidRPr="00384AE5" w14:paraId="441A6414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3461CE2A" w14:textId="77777777" w:rsidR="009E7618" w:rsidRPr="00CA20F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272EFA80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504CC0CA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284" w:type="dxa"/>
            <w:vAlign w:val="center"/>
          </w:tcPr>
          <w:p w14:paraId="2B8CD961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557C2977" w14:textId="77777777" w:rsidR="009E7618" w:rsidRPr="00C86E63" w:rsidRDefault="009E7618" w:rsidP="00DF0D68">
            <w:pPr>
              <w:ind w:leftChars="100" w:left="240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757" w:type="dxa"/>
            <w:vAlign w:val="center"/>
          </w:tcPr>
          <w:p w14:paraId="174FA229" w14:textId="77777777" w:rsidR="009E7618" w:rsidRDefault="009E7618" w:rsidP="00DF0D68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650CAFE5" w14:textId="77777777" w:rsidR="009E7618" w:rsidRPr="00127BFF" w:rsidRDefault="009E7618" w:rsidP="00DF0D68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32C4DC74" w14:textId="77777777" w:rsidR="009E7618" w:rsidRPr="00127BFF" w:rsidRDefault="009E7618" w:rsidP="00DF0D68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</w:p>
        </w:tc>
        <w:tc>
          <w:tcPr>
            <w:tcW w:w="942" w:type="dxa"/>
            <w:vAlign w:val="center"/>
          </w:tcPr>
          <w:p w14:paraId="454A1612" w14:textId="77777777" w:rsidR="009E7618" w:rsidRDefault="009E7618" w:rsidP="00DF0D68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752" w:type="dxa"/>
            <w:vAlign w:val="center"/>
          </w:tcPr>
          <w:p w14:paraId="463D98C4" w14:textId="77777777" w:rsidR="009E7618" w:rsidRPr="00CA20F8" w:rsidRDefault="009E7618" w:rsidP="00DF0D68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9E7618" w:rsidRPr="00384AE5" w14:paraId="608B170D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437E3B0B" w14:textId="77777777" w:rsidR="009E7618" w:rsidRPr="00CA20F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5CABDE6D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4880D5BC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284" w:type="dxa"/>
            <w:vAlign w:val="center"/>
          </w:tcPr>
          <w:p w14:paraId="11947AD8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08397961" w14:textId="77777777" w:rsidR="009E7618" w:rsidRPr="00C86E63" w:rsidRDefault="009E7618" w:rsidP="00DF0D68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757" w:type="dxa"/>
            <w:vAlign w:val="center"/>
          </w:tcPr>
          <w:p w14:paraId="1FF2279A" w14:textId="77777777" w:rsidR="009E7618" w:rsidRPr="00F63D9E" w:rsidRDefault="009E7618" w:rsidP="00DF0D68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27E5FC9D" w14:textId="77777777" w:rsidR="009E7618" w:rsidRPr="00127BFF" w:rsidRDefault="009E7618" w:rsidP="00DF0D68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3D18D952" w14:textId="77777777" w:rsidR="009E7618" w:rsidRPr="00127BFF" w:rsidRDefault="009E7618" w:rsidP="00DF0D68">
            <w:pPr>
              <w:jc w:val="right"/>
              <w:rPr>
                <w:rFonts w:ascii="新細明體" w:eastAsia="標楷體" w:hAnsi="新細明體"/>
                <w:noProof/>
                <w:spacing w:val="-10"/>
                <w:sz w:val="20"/>
              </w:rPr>
            </w:pPr>
          </w:p>
        </w:tc>
        <w:tc>
          <w:tcPr>
            <w:tcW w:w="942" w:type="dxa"/>
            <w:vAlign w:val="center"/>
          </w:tcPr>
          <w:p w14:paraId="7D55E0CC" w14:textId="77777777" w:rsidR="009E7618" w:rsidRDefault="009E7618" w:rsidP="00DF0D68">
            <w:pPr>
              <w:jc w:val="right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752" w:type="dxa"/>
            <w:vAlign w:val="center"/>
          </w:tcPr>
          <w:p w14:paraId="629DF349" w14:textId="77777777" w:rsidR="009E7618" w:rsidRPr="00CA20F8" w:rsidRDefault="009E7618" w:rsidP="00DF0D68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9E7618" w:rsidRPr="00384AE5" w14:paraId="5EE89E1E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53003E44" w14:textId="77777777" w:rsidR="009E7618" w:rsidRPr="00EB3807" w:rsidRDefault="009E7618" w:rsidP="00DF0D68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365" w:type="dxa"/>
            <w:vAlign w:val="center"/>
          </w:tcPr>
          <w:p w14:paraId="4B6189CC" w14:textId="77777777" w:rsidR="009E7618" w:rsidRPr="00EB3807" w:rsidRDefault="009E7618" w:rsidP="00DF0D68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450" w:type="dxa"/>
            <w:vAlign w:val="center"/>
          </w:tcPr>
          <w:p w14:paraId="77F041CE" w14:textId="77777777" w:rsidR="009E7618" w:rsidRPr="00EB3807" w:rsidRDefault="009E7618" w:rsidP="00DF0D68">
            <w:pPr>
              <w:jc w:val="center"/>
              <w:rPr>
                <w:rFonts w:ascii="新細明體" w:eastAsia="標楷體" w:hAnsi="新細明體"/>
                <w:b/>
                <w:bCs/>
                <w:noProof/>
                <w:sz w:val="20"/>
              </w:rPr>
            </w:pPr>
          </w:p>
        </w:tc>
        <w:tc>
          <w:tcPr>
            <w:tcW w:w="284" w:type="dxa"/>
            <w:vAlign w:val="center"/>
          </w:tcPr>
          <w:p w14:paraId="57196EDA" w14:textId="77777777" w:rsidR="009E7618" w:rsidRPr="00EB3807" w:rsidRDefault="009E7618" w:rsidP="00DF0D68">
            <w:pPr>
              <w:jc w:val="center"/>
              <w:rPr>
                <w:rFonts w:ascii="新細明體" w:eastAsia="標楷體" w:hAnsi="新細明體"/>
                <w:b/>
                <w:bCs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05BE7425" w14:textId="77777777" w:rsidR="009E7618" w:rsidRPr="00EB3807" w:rsidRDefault="009E7618" w:rsidP="00DF0D68">
            <w:pPr>
              <w:ind w:rightChars="10" w:right="24"/>
              <w:jc w:val="distribute"/>
              <w:outlineLvl w:val="0"/>
              <w:rPr>
                <w:rFonts w:ascii="標楷體" w:eastAsia="標楷體" w:hAnsi="標楷體"/>
                <w:b/>
                <w:bCs/>
                <w:noProof/>
                <w:sz w:val="20"/>
              </w:rPr>
            </w:pPr>
          </w:p>
        </w:tc>
        <w:tc>
          <w:tcPr>
            <w:tcW w:w="2757" w:type="dxa"/>
            <w:vAlign w:val="center"/>
          </w:tcPr>
          <w:p w14:paraId="767A65D6" w14:textId="77777777" w:rsidR="009E7618" w:rsidRPr="00EB3807" w:rsidRDefault="009E7618" w:rsidP="00DF0D68">
            <w:pPr>
              <w:jc w:val="both"/>
              <w:outlineLvl w:val="0"/>
              <w:rPr>
                <w:rFonts w:ascii="標楷體" w:eastAsia="標楷體" w:hAnsi="標楷體"/>
                <w:b/>
                <w:bCs/>
                <w:spacing w:val="-8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50A1BE00" w14:textId="77777777" w:rsidR="009E7618" w:rsidRPr="00EB3807" w:rsidRDefault="009E7618" w:rsidP="00DF0D68">
            <w:pPr>
              <w:jc w:val="right"/>
              <w:outlineLvl w:val="0"/>
              <w:rPr>
                <w:rFonts w:asciiTheme="minorEastAsia" w:eastAsiaTheme="minorEastAsia" w:hAnsiTheme="minorEastAsia"/>
                <w:b/>
                <w:bCs/>
                <w:noProof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6802D832" w14:textId="77777777" w:rsidR="009E7618" w:rsidRPr="00EB3807" w:rsidRDefault="009E7618" w:rsidP="00DF0D68">
            <w:pPr>
              <w:jc w:val="right"/>
              <w:outlineLvl w:val="0"/>
              <w:rPr>
                <w:rFonts w:asciiTheme="minorEastAsia" w:eastAsiaTheme="minorEastAsia" w:hAnsiTheme="minorEastAsia"/>
                <w:b/>
                <w:bCs/>
                <w:noProof/>
                <w:spacing w:val="-10"/>
                <w:sz w:val="20"/>
              </w:rPr>
            </w:pPr>
          </w:p>
        </w:tc>
        <w:tc>
          <w:tcPr>
            <w:tcW w:w="942" w:type="dxa"/>
            <w:vAlign w:val="center"/>
          </w:tcPr>
          <w:p w14:paraId="502CD9F8" w14:textId="77777777" w:rsidR="009E7618" w:rsidRPr="00EB3807" w:rsidRDefault="009E7618" w:rsidP="00DF0D68">
            <w:pPr>
              <w:jc w:val="right"/>
              <w:outlineLvl w:val="0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</w:p>
        </w:tc>
        <w:tc>
          <w:tcPr>
            <w:tcW w:w="752" w:type="dxa"/>
            <w:vAlign w:val="center"/>
          </w:tcPr>
          <w:p w14:paraId="63B2D6D5" w14:textId="77777777" w:rsidR="009E7618" w:rsidRPr="00EB3807" w:rsidRDefault="009E7618" w:rsidP="00DF0D68">
            <w:pPr>
              <w:ind w:rightChars="10" w:right="24"/>
              <w:jc w:val="right"/>
              <w:outlineLvl w:val="0"/>
              <w:rPr>
                <w:rFonts w:asciiTheme="minorEastAsia" w:eastAsiaTheme="minorEastAsia" w:hAnsiTheme="minorEastAsia"/>
                <w:b/>
                <w:bCs/>
                <w:noProof/>
                <w:spacing w:val="-10"/>
                <w:sz w:val="20"/>
              </w:rPr>
            </w:pPr>
          </w:p>
        </w:tc>
      </w:tr>
      <w:tr w:rsidR="009E7618" w:rsidRPr="00C170D0" w14:paraId="38463B58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1D06BE97" w14:textId="77777777" w:rsidR="009E7618" w:rsidRPr="00EB3807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26CA6A98" w14:textId="77777777" w:rsidR="009E7618" w:rsidRPr="00EB3807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3E68047D" w14:textId="77777777" w:rsidR="009E7618" w:rsidRPr="00EB3807" w:rsidRDefault="009E7618" w:rsidP="00DF0D68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284" w:type="dxa"/>
            <w:vAlign w:val="center"/>
          </w:tcPr>
          <w:p w14:paraId="3780FCE3" w14:textId="77777777" w:rsidR="009E7618" w:rsidRPr="00EB3807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6A726342" w14:textId="77777777" w:rsidR="009E7618" w:rsidRPr="00EB3807" w:rsidRDefault="009E7618" w:rsidP="00DF0D68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2757" w:type="dxa"/>
            <w:vAlign w:val="center"/>
          </w:tcPr>
          <w:p w14:paraId="4156D02A" w14:textId="77777777" w:rsidR="009E7618" w:rsidRPr="00EB3807" w:rsidRDefault="009E7618" w:rsidP="00DF0D68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3A7CB865" w14:textId="77777777" w:rsidR="009E7618" w:rsidRPr="00EB3807" w:rsidRDefault="009E7618" w:rsidP="00DF0D68">
            <w:pPr>
              <w:jc w:val="right"/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5DBACC10" w14:textId="77777777" w:rsidR="009E7618" w:rsidRPr="00EB3807" w:rsidRDefault="009E7618" w:rsidP="00DF0D68">
            <w:pPr>
              <w:jc w:val="right"/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</w:pPr>
          </w:p>
        </w:tc>
        <w:tc>
          <w:tcPr>
            <w:tcW w:w="942" w:type="dxa"/>
            <w:vAlign w:val="center"/>
          </w:tcPr>
          <w:p w14:paraId="623365B1" w14:textId="77777777" w:rsidR="009E7618" w:rsidRPr="00EB3807" w:rsidRDefault="009E7618" w:rsidP="00DF0D68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752" w:type="dxa"/>
            <w:vAlign w:val="center"/>
          </w:tcPr>
          <w:p w14:paraId="68D11602" w14:textId="77777777" w:rsidR="009E7618" w:rsidRPr="00EB3807" w:rsidRDefault="009E7618" w:rsidP="00DF0D68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</w:tr>
      <w:tr w:rsidR="009E7618" w:rsidRPr="00384AE5" w14:paraId="065A256E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795F7908" w14:textId="77777777" w:rsidR="009E7618" w:rsidRPr="00CA20F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5EB30E7B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163F7827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noProof/>
                <w:sz w:val="20"/>
              </w:rPr>
            </w:pPr>
          </w:p>
        </w:tc>
        <w:tc>
          <w:tcPr>
            <w:tcW w:w="284" w:type="dxa"/>
            <w:vAlign w:val="center"/>
          </w:tcPr>
          <w:p w14:paraId="1BF12020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0C6A28B2" w14:textId="77777777" w:rsidR="009E7618" w:rsidRPr="00043374" w:rsidRDefault="009E7618" w:rsidP="00DF0D68">
            <w:pPr>
              <w:ind w:leftChars="200" w:left="480"/>
              <w:jc w:val="distribute"/>
              <w:rPr>
                <w:rFonts w:ascii="標楷體" w:eastAsia="標楷體" w:hAnsi="標楷體"/>
                <w:bCs/>
                <w:noProof/>
                <w:sz w:val="20"/>
              </w:rPr>
            </w:pPr>
          </w:p>
        </w:tc>
        <w:tc>
          <w:tcPr>
            <w:tcW w:w="2757" w:type="dxa"/>
            <w:vAlign w:val="center"/>
          </w:tcPr>
          <w:p w14:paraId="5FA7E990" w14:textId="77777777" w:rsidR="009E7618" w:rsidRDefault="009E7618" w:rsidP="00DF0D68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47B81C4B" w14:textId="77777777" w:rsidR="009E7618" w:rsidRPr="00EB3807" w:rsidRDefault="009E7618" w:rsidP="00DF0D68">
            <w:pPr>
              <w:jc w:val="right"/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7D22410F" w14:textId="77777777" w:rsidR="009E7618" w:rsidRPr="00EB3807" w:rsidRDefault="009E7618" w:rsidP="00DF0D68">
            <w:pPr>
              <w:jc w:val="right"/>
              <w:rPr>
                <w:rFonts w:asciiTheme="minorEastAsia" w:eastAsiaTheme="minorEastAsia" w:hAnsiTheme="minorEastAsia"/>
                <w:noProof/>
                <w:spacing w:val="-10"/>
                <w:sz w:val="20"/>
              </w:rPr>
            </w:pPr>
          </w:p>
        </w:tc>
        <w:tc>
          <w:tcPr>
            <w:tcW w:w="942" w:type="dxa"/>
            <w:vAlign w:val="center"/>
          </w:tcPr>
          <w:p w14:paraId="2626D828" w14:textId="77777777" w:rsidR="009E7618" w:rsidRPr="00EB3807" w:rsidRDefault="009E7618" w:rsidP="00DF0D68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752" w:type="dxa"/>
            <w:vAlign w:val="center"/>
          </w:tcPr>
          <w:p w14:paraId="3B3F4C2D" w14:textId="77777777" w:rsidR="009E7618" w:rsidRPr="00EB3807" w:rsidRDefault="009E7618" w:rsidP="00DF0D68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9E7618" w:rsidRPr="00384AE5" w14:paraId="3DB09F14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4B5AA096" w14:textId="77777777" w:rsidR="009E7618" w:rsidRPr="00CA20F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6ECF7A19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288C0898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84" w:type="dxa"/>
            <w:vAlign w:val="center"/>
          </w:tcPr>
          <w:p w14:paraId="1F327E45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6F22E8BE" w14:textId="77777777" w:rsidR="009E7618" w:rsidRDefault="009E7618" w:rsidP="00DF0D6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</w:p>
        </w:tc>
        <w:tc>
          <w:tcPr>
            <w:tcW w:w="2757" w:type="dxa"/>
            <w:vAlign w:val="center"/>
          </w:tcPr>
          <w:p w14:paraId="2947AC66" w14:textId="77777777" w:rsidR="009E7618" w:rsidRDefault="009E7618" w:rsidP="00DF0D68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3DAD83C5" w14:textId="77777777" w:rsidR="009E7618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44A4F7AE" w14:textId="77777777" w:rsidR="009E7618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42" w:type="dxa"/>
            <w:vAlign w:val="center"/>
          </w:tcPr>
          <w:p w14:paraId="07BEA342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752" w:type="dxa"/>
            <w:vAlign w:val="center"/>
          </w:tcPr>
          <w:p w14:paraId="3789D4AC" w14:textId="77777777" w:rsidR="009E7618" w:rsidRPr="00CA20F8" w:rsidRDefault="009E7618" w:rsidP="00DF0D68">
            <w:pPr>
              <w:ind w:rightChars="10" w:right="24"/>
              <w:jc w:val="right"/>
              <w:rPr>
                <w:rFonts w:ascii="新細明體"/>
                <w:sz w:val="20"/>
              </w:rPr>
            </w:pPr>
          </w:p>
        </w:tc>
      </w:tr>
      <w:tr w:rsidR="009E7618" w:rsidRPr="00384AE5" w14:paraId="6624904A" w14:textId="77777777" w:rsidTr="00DF0D6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854"/>
        </w:trPr>
        <w:tc>
          <w:tcPr>
            <w:tcW w:w="462" w:type="dxa"/>
            <w:vAlign w:val="center"/>
          </w:tcPr>
          <w:p w14:paraId="3BD39EE1" w14:textId="77777777" w:rsidR="009E7618" w:rsidRPr="007C3D18" w:rsidRDefault="009E7618" w:rsidP="00DF0D6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5" w:type="dxa"/>
            <w:vAlign w:val="center"/>
          </w:tcPr>
          <w:p w14:paraId="4082E4B2" w14:textId="77777777" w:rsidR="009E7618" w:rsidRPr="007C3D18" w:rsidRDefault="009E7618" w:rsidP="00DF0D6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50" w:type="dxa"/>
            <w:vAlign w:val="center"/>
          </w:tcPr>
          <w:p w14:paraId="788C5B06" w14:textId="77777777" w:rsidR="009E7618" w:rsidRPr="007C3D18" w:rsidRDefault="009E7618" w:rsidP="00DF0D6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4" w:type="dxa"/>
            <w:vAlign w:val="center"/>
          </w:tcPr>
          <w:p w14:paraId="3B8CF7A1" w14:textId="77777777" w:rsidR="009E7618" w:rsidRPr="007C3D18" w:rsidRDefault="009E7618" w:rsidP="00DF0D68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2A04BE78" w14:textId="77777777" w:rsidR="009E7618" w:rsidRPr="007C3D18" w:rsidRDefault="009E7618" w:rsidP="00DF0D6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757" w:type="dxa"/>
            <w:vAlign w:val="center"/>
          </w:tcPr>
          <w:p w14:paraId="130BD96A" w14:textId="77777777" w:rsidR="009E7618" w:rsidRPr="007C3D18" w:rsidRDefault="009E7618" w:rsidP="00DF0D68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826" w:type="dxa"/>
            <w:vAlign w:val="center"/>
          </w:tcPr>
          <w:p w14:paraId="48A0667D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4C889EFA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942" w:type="dxa"/>
            <w:vAlign w:val="center"/>
          </w:tcPr>
          <w:p w14:paraId="3047C74B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752" w:type="dxa"/>
            <w:vAlign w:val="center"/>
          </w:tcPr>
          <w:p w14:paraId="4CB5665B" w14:textId="77777777" w:rsidR="009E7618" w:rsidRPr="007C3D18" w:rsidRDefault="009E7618" w:rsidP="00DF0D68">
            <w:pPr>
              <w:ind w:rightChars="10" w:right="24"/>
              <w:jc w:val="right"/>
              <w:rPr>
                <w:rFonts w:ascii="新細明體"/>
                <w:b/>
                <w:sz w:val="20"/>
              </w:rPr>
            </w:pPr>
          </w:p>
        </w:tc>
      </w:tr>
      <w:tr w:rsidR="009E7618" w:rsidRPr="00384AE5" w14:paraId="13A293EF" w14:textId="77777777" w:rsidTr="00393DE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321"/>
        </w:trPr>
        <w:tc>
          <w:tcPr>
            <w:tcW w:w="462" w:type="dxa"/>
            <w:vAlign w:val="center"/>
          </w:tcPr>
          <w:p w14:paraId="23C061EB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5" w:type="dxa"/>
            <w:vAlign w:val="center"/>
          </w:tcPr>
          <w:p w14:paraId="26793197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127030B2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84" w:type="dxa"/>
            <w:vAlign w:val="center"/>
          </w:tcPr>
          <w:p w14:paraId="7508D109" w14:textId="77777777" w:rsidR="009E7618" w:rsidRDefault="009E7618" w:rsidP="00DF0D68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275" w:type="dxa"/>
            <w:vAlign w:val="center"/>
          </w:tcPr>
          <w:p w14:paraId="6E484532" w14:textId="77777777" w:rsidR="009E7618" w:rsidRDefault="009E7618" w:rsidP="00DF0D68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57" w:type="dxa"/>
            <w:vAlign w:val="center"/>
          </w:tcPr>
          <w:p w14:paraId="659383FA" w14:textId="77777777" w:rsidR="009E7618" w:rsidRDefault="009E7618" w:rsidP="00DF0D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z w:val="20"/>
              </w:rPr>
            </w:pPr>
          </w:p>
          <w:p w14:paraId="673AEE8D" w14:textId="77777777" w:rsidR="009E7618" w:rsidRPr="00043D30" w:rsidRDefault="009E7618" w:rsidP="00DF0D68">
            <w:pPr>
              <w:spacing w:afterLines="70" w:after="252"/>
              <w:jc w:val="both"/>
              <w:rPr>
                <w:rFonts w:ascii="標楷體" w:eastAsia="標楷體" w:hAnsi="標楷體"/>
                <w:noProof/>
                <w:sz w:val="20"/>
              </w:rPr>
            </w:pPr>
          </w:p>
        </w:tc>
        <w:tc>
          <w:tcPr>
            <w:tcW w:w="826" w:type="dxa"/>
            <w:vAlign w:val="center"/>
          </w:tcPr>
          <w:p w14:paraId="5ADE842B" w14:textId="77777777" w:rsidR="009E7618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6" w:type="dxa"/>
            <w:vAlign w:val="center"/>
          </w:tcPr>
          <w:p w14:paraId="25814382" w14:textId="77777777" w:rsidR="009E7618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42" w:type="dxa"/>
            <w:vAlign w:val="center"/>
          </w:tcPr>
          <w:p w14:paraId="6B079C8E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752" w:type="dxa"/>
            <w:vAlign w:val="center"/>
          </w:tcPr>
          <w:p w14:paraId="1E0DD49F" w14:textId="77777777" w:rsidR="009E7618" w:rsidRPr="00CA20F8" w:rsidRDefault="009E7618" w:rsidP="00DF0D68">
            <w:pPr>
              <w:ind w:rightChars="10" w:right="24"/>
              <w:jc w:val="right"/>
              <w:rPr>
                <w:rFonts w:ascii="新細明體"/>
                <w:b/>
                <w:sz w:val="20"/>
              </w:rPr>
            </w:pPr>
          </w:p>
        </w:tc>
      </w:tr>
    </w:tbl>
    <w:p w14:paraId="5F11E5D4" w14:textId="77777777" w:rsidR="009E7618" w:rsidRDefault="009E7618" w:rsidP="009E7618">
      <w:pPr>
        <w:spacing w:line="14" w:lineRule="exact"/>
        <w:jc w:val="both"/>
        <w:rPr>
          <w:sz w:val="20"/>
        </w:rPr>
      </w:pPr>
      <w:r>
        <w:rPr>
          <w:sz w:val="20"/>
        </w:rPr>
        <w:br w:type="page"/>
      </w:r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854"/>
        <w:gridCol w:w="840"/>
        <w:gridCol w:w="840"/>
        <w:gridCol w:w="615"/>
        <w:gridCol w:w="302"/>
        <w:gridCol w:w="917"/>
        <w:gridCol w:w="825"/>
        <w:gridCol w:w="1107"/>
        <w:gridCol w:w="1077"/>
        <w:gridCol w:w="1078"/>
        <w:gridCol w:w="672"/>
      </w:tblGrid>
      <w:tr w:rsidR="009E7618" w:rsidRPr="00C12F68" w14:paraId="52FCF350" w14:textId="77777777" w:rsidTr="00DF0D68">
        <w:trPr>
          <w:cantSplit/>
          <w:trHeight w:hRule="exact" w:val="567"/>
        </w:trPr>
        <w:tc>
          <w:tcPr>
            <w:tcW w:w="998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AE416" w14:textId="77777777" w:rsidR="009E7618" w:rsidRPr="00C0791D" w:rsidRDefault="009E7618" w:rsidP="00DF0D68">
            <w:pPr>
              <w:snapToGrid w:val="0"/>
              <w:jc w:val="both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>
              <w:lastRenderedPageBreak/>
              <w:br w:type="page"/>
            </w:r>
            <w:r w:rsidRPr="00C079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以前年度歲出轉入數決算</w:t>
            </w:r>
            <w:proofErr w:type="gramStart"/>
            <w:r w:rsidRPr="00C079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修正數明細</w:t>
            </w:r>
            <w:proofErr w:type="gramEnd"/>
            <w:r w:rsidRPr="00C0791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表</w:t>
            </w:r>
          </w:p>
        </w:tc>
      </w:tr>
      <w:tr w:rsidR="009E7618" w:rsidRPr="00C12F68" w14:paraId="57E3F9A0" w14:textId="77777777" w:rsidTr="00DF0D68">
        <w:trPr>
          <w:cantSplit/>
          <w:trHeight w:hRule="exact" w:val="286"/>
        </w:trPr>
        <w:tc>
          <w:tcPr>
            <w:tcW w:w="998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F1D4D" w14:textId="77777777" w:rsidR="009E7618" w:rsidRDefault="009E7618" w:rsidP="00DF0D68">
            <w:pPr>
              <w:snapToGrid w:val="0"/>
              <w:spacing w:line="240" w:lineRule="exact"/>
              <w:jc w:val="both"/>
            </w:pPr>
          </w:p>
        </w:tc>
      </w:tr>
      <w:tr w:rsidR="009E7618" w:rsidRPr="00AC4D67" w14:paraId="420CEE56" w14:textId="77777777" w:rsidTr="00DF0D68">
        <w:trPr>
          <w:cantSplit/>
          <w:trHeight w:hRule="exact" w:val="418"/>
        </w:trPr>
        <w:tc>
          <w:tcPr>
            <w:tcW w:w="4003" w:type="dxa"/>
            <w:gridSpan w:val="5"/>
            <w:tcBorders>
              <w:top w:val="nil"/>
              <w:left w:val="nil"/>
              <w:right w:val="nil"/>
            </w:tcBorders>
          </w:tcPr>
          <w:p w14:paraId="5FEC431E" w14:textId="77777777" w:rsidR="009E7618" w:rsidRPr="00AC4D67" w:rsidRDefault="009E7618" w:rsidP="00DF0D68">
            <w:pPr>
              <w:spacing w:line="240" w:lineRule="exact"/>
              <w:jc w:val="both"/>
              <w:rPr>
                <w:rFonts w:ascii="標楷體" w:eastAsia="標楷體" w:hAnsi="標楷體"/>
                <w:spacing w:val="20"/>
                <w:szCs w:val="24"/>
              </w:rPr>
            </w:pPr>
          </w:p>
        </w:tc>
        <w:tc>
          <w:tcPr>
            <w:tcW w:w="5978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05D7C77E" w14:textId="77777777" w:rsidR="009E7618" w:rsidRPr="00AC4D67" w:rsidRDefault="009E7618" w:rsidP="00DF0D68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AC4D67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9E7618" w:rsidRPr="00AC4D67" w14:paraId="412F4C52" w14:textId="77777777" w:rsidTr="00DF0D68">
        <w:trPr>
          <w:cantSplit/>
          <w:trHeight w:hRule="exact" w:val="283"/>
        </w:trPr>
        <w:tc>
          <w:tcPr>
            <w:tcW w:w="7154" w:type="dxa"/>
            <w:gridSpan w:val="9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14:paraId="0520309D" w14:textId="77777777" w:rsidR="009E7618" w:rsidRPr="00CA20F8" w:rsidRDefault="009E7618" w:rsidP="00DF0D68">
            <w:pPr>
              <w:ind w:leftChars="500" w:left="1200" w:rightChars="500" w:right="1200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正數</w:t>
            </w:r>
          </w:p>
        </w:tc>
        <w:tc>
          <w:tcPr>
            <w:tcW w:w="215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EF5A292" w14:textId="77777777" w:rsidR="009E7618" w:rsidRPr="00D77753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D77753">
              <w:rPr>
                <w:rFonts w:ascii="標楷體" w:eastAsia="標楷體" w:hAnsi="標楷體" w:hint="eastAsia"/>
                <w:b/>
                <w:bCs/>
                <w:sz w:val="20"/>
              </w:rPr>
              <w:t>應繳回市庫數</w:t>
            </w:r>
          </w:p>
        </w:tc>
        <w:tc>
          <w:tcPr>
            <w:tcW w:w="672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706A82F8" w14:textId="77777777" w:rsidR="009E7618" w:rsidRPr="00CA20F8" w:rsidRDefault="009E7618" w:rsidP="00DF0D68">
            <w:pPr>
              <w:ind w:left="10" w:right="10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9E7618" w14:paraId="025BB48C" w14:textId="77777777" w:rsidTr="00DF0D68">
        <w:trPr>
          <w:cantSplit/>
          <w:trHeight w:val="283"/>
        </w:trPr>
        <w:tc>
          <w:tcPr>
            <w:tcW w:w="3388" w:type="dxa"/>
            <w:gridSpan w:val="4"/>
            <w:tcBorders>
              <w:left w:val="nil"/>
              <w:bottom w:val="nil"/>
            </w:tcBorders>
            <w:vAlign w:val="center"/>
          </w:tcPr>
          <w:p w14:paraId="4E8FB2BD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766" w:type="dxa"/>
            <w:gridSpan w:val="5"/>
            <w:tcBorders>
              <w:right w:val="single" w:sz="12" w:space="0" w:color="auto"/>
            </w:tcBorders>
            <w:vAlign w:val="center"/>
          </w:tcPr>
          <w:p w14:paraId="79C8EB67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CA20F8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215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FBBA17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sz w:val="20"/>
              </w:rPr>
            </w:pPr>
          </w:p>
        </w:tc>
        <w:tc>
          <w:tcPr>
            <w:tcW w:w="672" w:type="dxa"/>
            <w:vMerge/>
            <w:tcBorders>
              <w:left w:val="single" w:sz="12" w:space="0" w:color="auto"/>
              <w:right w:val="nil"/>
            </w:tcBorders>
          </w:tcPr>
          <w:p w14:paraId="731EDEF1" w14:textId="77777777" w:rsidR="009E7618" w:rsidRDefault="009E7618" w:rsidP="00DF0D68">
            <w:pPr>
              <w:ind w:right="414"/>
              <w:rPr>
                <w:sz w:val="20"/>
              </w:rPr>
            </w:pPr>
          </w:p>
        </w:tc>
      </w:tr>
      <w:tr w:rsidR="009E7618" w14:paraId="13D3F222" w14:textId="77777777" w:rsidTr="00DF0D68">
        <w:trPr>
          <w:cantSplit/>
          <w:trHeight w:hRule="exact" w:val="283"/>
        </w:trPr>
        <w:tc>
          <w:tcPr>
            <w:tcW w:w="1708" w:type="dxa"/>
            <w:gridSpan w:val="2"/>
            <w:tcBorders>
              <w:left w:val="nil"/>
              <w:bottom w:val="nil"/>
            </w:tcBorders>
            <w:vAlign w:val="center"/>
          </w:tcPr>
          <w:p w14:paraId="132A0F0B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680" w:type="dxa"/>
            <w:gridSpan w:val="2"/>
            <w:tcBorders>
              <w:left w:val="nil"/>
              <w:bottom w:val="nil"/>
            </w:tcBorders>
            <w:vAlign w:val="center"/>
          </w:tcPr>
          <w:p w14:paraId="4F8FC49B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834" w:type="dxa"/>
            <w:gridSpan w:val="3"/>
            <w:tcBorders>
              <w:bottom w:val="nil"/>
            </w:tcBorders>
            <w:vAlign w:val="center"/>
          </w:tcPr>
          <w:p w14:paraId="59765436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932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14:paraId="2B8976A8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15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99D91B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sz w:val="20"/>
              </w:rPr>
            </w:pPr>
          </w:p>
        </w:tc>
        <w:tc>
          <w:tcPr>
            <w:tcW w:w="672" w:type="dxa"/>
            <w:vMerge/>
            <w:tcBorders>
              <w:left w:val="single" w:sz="12" w:space="0" w:color="auto"/>
              <w:right w:val="nil"/>
            </w:tcBorders>
          </w:tcPr>
          <w:p w14:paraId="502AC4FD" w14:textId="77777777" w:rsidR="009E7618" w:rsidRDefault="009E7618" w:rsidP="00DF0D68">
            <w:pPr>
              <w:ind w:right="414"/>
              <w:rPr>
                <w:sz w:val="20"/>
              </w:rPr>
            </w:pPr>
          </w:p>
        </w:tc>
      </w:tr>
      <w:tr w:rsidR="009E7618" w14:paraId="31246843" w14:textId="77777777" w:rsidTr="00DF0D68">
        <w:trPr>
          <w:cantSplit/>
          <w:trHeight w:hRule="exact" w:val="283"/>
        </w:trPr>
        <w:tc>
          <w:tcPr>
            <w:tcW w:w="854" w:type="dxa"/>
            <w:tcBorders>
              <w:left w:val="nil"/>
              <w:bottom w:val="single" w:sz="4" w:space="0" w:color="auto"/>
            </w:tcBorders>
            <w:vAlign w:val="center"/>
          </w:tcPr>
          <w:p w14:paraId="44FCBC1F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54" w:type="dxa"/>
            <w:tcBorders>
              <w:left w:val="nil"/>
              <w:bottom w:val="single" w:sz="4" w:space="0" w:color="auto"/>
            </w:tcBorders>
            <w:vAlign w:val="center"/>
          </w:tcPr>
          <w:p w14:paraId="2EC9CCD3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0EC39325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FF0B9C5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17" w:type="dxa"/>
            <w:gridSpan w:val="2"/>
            <w:tcBorders>
              <w:bottom w:val="single" w:sz="4" w:space="0" w:color="auto"/>
            </w:tcBorders>
            <w:vAlign w:val="center"/>
          </w:tcPr>
          <w:p w14:paraId="5113B7C5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7C7DEE7C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vAlign w:val="center"/>
          </w:tcPr>
          <w:p w14:paraId="0632F6CC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0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32AB60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7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75B6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sz w:val="20"/>
              </w:rPr>
            </w:pPr>
            <w:r w:rsidRPr="00CA20F8">
              <w:rPr>
                <w:rFonts w:ascii="標楷體" w:eastAsia="標楷體" w:hAnsi="標楷體" w:hint="eastAsia"/>
                <w:spacing w:val="-6"/>
                <w:sz w:val="20"/>
              </w:rPr>
              <w:t>剔除</w:t>
            </w:r>
            <w:r w:rsidRPr="00CA20F8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E1C06C" w14:textId="77777777" w:rsidR="009E7618" w:rsidRPr="00CA20F8" w:rsidRDefault="009E7618" w:rsidP="00DF0D68">
            <w:pPr>
              <w:ind w:leftChars="10" w:left="24" w:rightChars="10" w:right="24"/>
              <w:jc w:val="distribute"/>
              <w:rPr>
                <w:sz w:val="20"/>
              </w:rPr>
            </w:pPr>
            <w:r w:rsidRPr="00CA20F8"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672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369FF26F" w14:textId="77777777" w:rsidR="009E7618" w:rsidRDefault="009E7618" w:rsidP="00DF0D68">
            <w:pPr>
              <w:ind w:left="77" w:right="79"/>
              <w:jc w:val="distribute"/>
              <w:rPr>
                <w:sz w:val="20"/>
              </w:rPr>
            </w:pPr>
          </w:p>
        </w:tc>
      </w:tr>
      <w:tr w:rsidR="009E7618" w:rsidRPr="00384AE5" w14:paraId="21125A61" w14:textId="77777777" w:rsidTr="00DF0D68">
        <w:trPr>
          <w:cantSplit/>
          <w:trHeight w:val="848"/>
        </w:trPr>
        <w:tc>
          <w:tcPr>
            <w:tcW w:w="85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CC0A74F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5DF5AC9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  <w:vAlign w:val="center"/>
          </w:tcPr>
          <w:p w14:paraId="44AAD019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  <w:vAlign w:val="center"/>
          </w:tcPr>
          <w:p w14:paraId="67FE2B51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CD0B345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tcBorders>
              <w:top w:val="single" w:sz="4" w:space="0" w:color="auto"/>
              <w:bottom w:val="nil"/>
            </w:tcBorders>
            <w:vAlign w:val="center"/>
          </w:tcPr>
          <w:p w14:paraId="0D7A26AD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25" w:type="dxa"/>
            <w:tcBorders>
              <w:top w:val="single" w:sz="4" w:space="0" w:color="auto"/>
              <w:bottom w:val="nil"/>
            </w:tcBorders>
            <w:vAlign w:val="center"/>
          </w:tcPr>
          <w:p w14:paraId="222A6EB3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07" w:type="dxa"/>
            <w:tcBorders>
              <w:top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0E5972D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sz w:val="20"/>
              </w:rPr>
              <w:t>59</w:t>
            </w:r>
            <w:r>
              <w:rPr>
                <w:rFonts w:ascii="新細明體" w:eastAsia="標楷體" w:hAnsi="新細明體"/>
                <w:b/>
                <w:sz w:val="20"/>
              </w:rPr>
              <w:t>,925,262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2E58480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A18CC3D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sz w:val="20"/>
              </w:rPr>
              <w:t>5</w:t>
            </w:r>
            <w:r>
              <w:rPr>
                <w:rFonts w:ascii="新細明體" w:eastAsia="標楷體" w:hAnsi="新細明體"/>
                <w:b/>
                <w:sz w:val="20"/>
              </w:rPr>
              <w:t>9,925,262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45FFA4D" w14:textId="77777777" w:rsidR="009E7618" w:rsidRPr="00D60DED" w:rsidRDefault="009E7618" w:rsidP="00DF0D68">
            <w:pPr>
              <w:jc w:val="right"/>
              <w:rPr>
                <w:rFonts w:ascii="新細明體"/>
                <w:b/>
                <w:sz w:val="22"/>
                <w:szCs w:val="22"/>
              </w:rPr>
            </w:pPr>
          </w:p>
        </w:tc>
      </w:tr>
      <w:tr w:rsidR="009E7618" w:rsidRPr="00384AE5" w14:paraId="55D55A99" w14:textId="77777777" w:rsidTr="00DF0D68">
        <w:trPr>
          <w:cantSplit/>
          <w:trHeight w:val="848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5821FF32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2B4817B4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07C21582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3BBFC9C9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47ACE847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4F57D7D7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78002A18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95BD680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sz w:val="20"/>
              </w:rPr>
              <w:t>5</w:t>
            </w:r>
            <w:r>
              <w:rPr>
                <w:rFonts w:ascii="新細明體" w:eastAsia="標楷體" w:hAnsi="新細明體"/>
                <w:b/>
                <w:sz w:val="20"/>
              </w:rPr>
              <w:t>9,925,262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340C90A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7C3D18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76D449F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sz w:val="20"/>
              </w:rPr>
              <w:t>5</w:t>
            </w:r>
            <w:r>
              <w:rPr>
                <w:rFonts w:ascii="新細明體" w:eastAsia="標楷體" w:hAnsi="新細明體"/>
                <w:b/>
                <w:sz w:val="20"/>
              </w:rPr>
              <w:t>9,925,262</w:t>
            </w: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5EE663E" w14:textId="77777777" w:rsidR="009E7618" w:rsidRPr="00D60DED" w:rsidRDefault="009E7618" w:rsidP="00DF0D68">
            <w:pPr>
              <w:jc w:val="right"/>
              <w:rPr>
                <w:rFonts w:ascii="新細明體"/>
                <w:b/>
                <w:sz w:val="22"/>
                <w:szCs w:val="22"/>
              </w:rPr>
            </w:pPr>
          </w:p>
        </w:tc>
      </w:tr>
      <w:tr w:rsidR="009E7618" w:rsidRPr="00384AE5" w14:paraId="1B54A7DA" w14:textId="77777777" w:rsidTr="00DF0D68">
        <w:trPr>
          <w:cantSplit/>
          <w:trHeight w:val="848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75018602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567EE02E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5C6B1C73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142F5C85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77FD0DA4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420136AD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439B6C7B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C9D7829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5</w:t>
            </w:r>
            <w:r>
              <w:rPr>
                <w:rFonts w:ascii="新細明體" w:eastAsia="標楷體" w:hAnsi="新細明體"/>
                <w:sz w:val="20"/>
              </w:rPr>
              <w:t>9,925,262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0178FB2" w14:textId="77777777" w:rsidR="009E7618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127BFF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2F04821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sz w:val="20"/>
              </w:rPr>
              <w:t>5</w:t>
            </w:r>
            <w:r>
              <w:rPr>
                <w:rFonts w:ascii="新細明體" w:eastAsia="標楷體" w:hAnsi="新細明體"/>
                <w:sz w:val="20"/>
              </w:rPr>
              <w:t>9,925,262</w:t>
            </w: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70BD0C2" w14:textId="77777777" w:rsidR="009E7618" w:rsidRPr="00D60DED" w:rsidRDefault="009E7618" w:rsidP="00DF0D68">
            <w:pPr>
              <w:jc w:val="right"/>
              <w:rPr>
                <w:rFonts w:ascii="新細明體"/>
                <w:sz w:val="22"/>
                <w:szCs w:val="22"/>
              </w:rPr>
            </w:pPr>
          </w:p>
        </w:tc>
      </w:tr>
      <w:tr w:rsidR="009E7618" w:rsidRPr="00C170D0" w14:paraId="255B2C9D" w14:textId="77777777" w:rsidTr="00DF0D6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19B815F6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462F47F2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1EE7F6FE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43FB2D37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160260A3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744215E4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DB43A6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264ED360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90FD3FB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sz w:val="20"/>
              </w:rPr>
            </w:pPr>
            <w:r>
              <w:rPr>
                <w:rFonts w:ascii="新細明體" w:eastAsia="標楷體" w:hAnsi="新細明體" w:hint="eastAsia"/>
                <w:bCs/>
                <w:sz w:val="20"/>
              </w:rPr>
              <w:t>5</w:t>
            </w:r>
            <w:r>
              <w:rPr>
                <w:rFonts w:ascii="新細明體" w:eastAsia="標楷體" w:hAnsi="新細明體"/>
                <w:bCs/>
                <w:sz w:val="20"/>
              </w:rPr>
              <w:t>9,925,262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F441050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spacing w:val="-10"/>
                <w:sz w:val="20"/>
              </w:rPr>
            </w:pPr>
            <w:r w:rsidRPr="00C170D0">
              <w:rPr>
                <w:rFonts w:ascii="新細明體" w:eastAsia="標楷體" w:hAnsi="新細明體" w:hint="eastAsia"/>
                <w:bCs/>
                <w:noProof/>
                <w:spacing w:val="-10"/>
                <w:sz w:val="20"/>
              </w:rPr>
              <w:t>－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1329584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sz w:val="20"/>
              </w:rPr>
            </w:pPr>
            <w:r>
              <w:rPr>
                <w:rFonts w:ascii="新細明體" w:eastAsia="標楷體" w:hAnsi="新細明體" w:hint="eastAsia"/>
                <w:bCs/>
                <w:sz w:val="20"/>
              </w:rPr>
              <w:t>5</w:t>
            </w:r>
            <w:r>
              <w:rPr>
                <w:rFonts w:ascii="新細明體" w:eastAsia="標楷體" w:hAnsi="新細明體"/>
                <w:bCs/>
                <w:sz w:val="20"/>
              </w:rPr>
              <w:t>9,925,262</w:t>
            </w: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C9EDB97" w14:textId="77777777" w:rsidR="009E7618" w:rsidRPr="00EF788F" w:rsidRDefault="009E7618" w:rsidP="00DF0D68">
            <w:pPr>
              <w:jc w:val="both"/>
              <w:rPr>
                <w:rFonts w:ascii="標楷體" w:eastAsia="標楷體" w:hAnsi="標楷體"/>
                <w:bCs/>
                <w:noProof/>
                <w:spacing w:val="-8"/>
                <w:sz w:val="20"/>
              </w:rPr>
            </w:pPr>
            <w:r>
              <w:rPr>
                <w:rFonts w:ascii="標楷體" w:eastAsia="標楷體" w:hAnsi="標楷體" w:hint="eastAsia"/>
                <w:bCs/>
                <w:noProof/>
                <w:spacing w:val="-8"/>
                <w:sz w:val="20"/>
              </w:rPr>
              <w:t>市庫未撥款。</w:t>
            </w:r>
          </w:p>
        </w:tc>
      </w:tr>
      <w:tr w:rsidR="009E7618" w:rsidRPr="00384AE5" w14:paraId="657772EE" w14:textId="77777777" w:rsidTr="00DF0D6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35CB4725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5275348D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56DE474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13E2312D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678548B6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7F436540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5790411C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541EA88F" w14:textId="77777777" w:rsidR="009E76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7356A8A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744FBE3" w14:textId="77777777" w:rsidR="009E76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C7FFF71" w14:textId="77777777" w:rsidR="009E7618" w:rsidRPr="00D60DED" w:rsidRDefault="009E7618" w:rsidP="00DF0D68">
            <w:pPr>
              <w:jc w:val="right"/>
              <w:rPr>
                <w:rFonts w:ascii="新細明體"/>
                <w:noProof/>
                <w:sz w:val="22"/>
                <w:szCs w:val="22"/>
              </w:rPr>
            </w:pPr>
          </w:p>
        </w:tc>
      </w:tr>
      <w:tr w:rsidR="009E7618" w:rsidRPr="00C170D0" w14:paraId="79C9CDB8" w14:textId="77777777" w:rsidTr="00DF0D6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32810F58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1C36789D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0BDEA1C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40CB3486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4EAAD85D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0B3B3FE8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7B0F4BC5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14DAB004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49F4F37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EAEA895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D860710" w14:textId="77777777" w:rsidR="009E7618" w:rsidRPr="00C170D0" w:rsidRDefault="009E7618" w:rsidP="00DF0D68">
            <w:pPr>
              <w:jc w:val="right"/>
              <w:rPr>
                <w:rFonts w:ascii="新細明體"/>
                <w:bCs/>
                <w:noProof/>
                <w:sz w:val="22"/>
                <w:szCs w:val="22"/>
              </w:rPr>
            </w:pPr>
          </w:p>
        </w:tc>
      </w:tr>
      <w:tr w:rsidR="009E7618" w:rsidRPr="00C170D0" w14:paraId="4E927C71" w14:textId="77777777" w:rsidTr="00DF0D6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4DE61509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0EC1EA97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4051610C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0D04DA10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0E2E3CFB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1EE62042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7D704ADB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57F4AD51" w14:textId="77777777" w:rsidR="009E7618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0A9DCB5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F84F540" w14:textId="77777777" w:rsidR="009E7618" w:rsidRPr="00EC73C1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AC18EDC" w14:textId="77777777" w:rsidR="009E7618" w:rsidRPr="00C170D0" w:rsidRDefault="009E7618" w:rsidP="00DF0D68">
            <w:pPr>
              <w:jc w:val="right"/>
              <w:rPr>
                <w:rFonts w:ascii="新細明體"/>
                <w:bCs/>
                <w:noProof/>
                <w:sz w:val="22"/>
                <w:szCs w:val="22"/>
              </w:rPr>
            </w:pPr>
          </w:p>
        </w:tc>
      </w:tr>
      <w:tr w:rsidR="009E7618" w:rsidRPr="00D77753" w14:paraId="0DC0BB94" w14:textId="77777777" w:rsidTr="00DF0D6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64BCD1D1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3ACA25CE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819125F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4E2ABBD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36E35AC9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4B1EA4DD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71A795F0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4530085B" w14:textId="77777777" w:rsidR="009E7618" w:rsidRPr="00FB285C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EBD61C0" w14:textId="77777777" w:rsidR="009E7618" w:rsidRPr="00C170D0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25BE2A9" w14:textId="77777777" w:rsidR="009E7618" w:rsidRPr="00235D6E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A13340D" w14:textId="77777777" w:rsidR="009E7618" w:rsidRPr="00D77753" w:rsidRDefault="009E7618" w:rsidP="00DF0D68">
            <w:pPr>
              <w:overflowPunct w:val="0"/>
              <w:spacing w:beforeLines="90" w:before="324"/>
              <w:rPr>
                <w:rFonts w:ascii="標楷體" w:eastAsia="標楷體" w:hAnsi="標楷體"/>
                <w:bCs/>
                <w:noProof/>
                <w:spacing w:val="-18"/>
                <w:sz w:val="20"/>
              </w:rPr>
            </w:pPr>
          </w:p>
        </w:tc>
      </w:tr>
      <w:tr w:rsidR="009E7618" w:rsidRPr="00384AE5" w14:paraId="2256D964" w14:textId="77777777" w:rsidTr="00DF0D6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35E8E2F9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42584BDD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50633C38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0A0A0F82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3F019590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3AD39D04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633B64EA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789B4344" w14:textId="77777777" w:rsidR="009E7618" w:rsidRPr="00FB285C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77074DF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04081E1" w14:textId="77777777" w:rsidR="009E7618" w:rsidRPr="00235D6E" w:rsidRDefault="009E7618" w:rsidP="00DF0D68">
            <w:pPr>
              <w:jc w:val="right"/>
              <w:rPr>
                <w:rFonts w:ascii="新細明體" w:eastAsia="標楷體" w:hAnsi="新細明體"/>
                <w:bCs/>
                <w:noProof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5C359C0" w14:textId="77777777" w:rsidR="009E7618" w:rsidRPr="00D60DED" w:rsidRDefault="009E7618" w:rsidP="00DF0D68">
            <w:pPr>
              <w:rPr>
                <w:rFonts w:ascii="新細明體"/>
                <w:noProof/>
                <w:sz w:val="22"/>
                <w:szCs w:val="22"/>
              </w:rPr>
            </w:pPr>
          </w:p>
        </w:tc>
      </w:tr>
      <w:tr w:rsidR="009E7618" w:rsidRPr="00384AE5" w14:paraId="05A0E041" w14:textId="77777777" w:rsidTr="00DF0D6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78DEA578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107EEC20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0354118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460F1BC5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4CA93DB1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13B08313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75A12639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42444CFF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14AA8E1" w14:textId="77777777" w:rsidR="009E7618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83D9C33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E9E2FEA" w14:textId="77777777" w:rsidR="009E7618" w:rsidRPr="00D60DED" w:rsidRDefault="009E7618" w:rsidP="00DF0D68">
            <w:pPr>
              <w:overflowPunct w:val="0"/>
              <w:jc w:val="both"/>
              <w:rPr>
                <w:rFonts w:ascii="新細明體"/>
                <w:noProof/>
                <w:sz w:val="22"/>
                <w:szCs w:val="22"/>
              </w:rPr>
            </w:pPr>
          </w:p>
        </w:tc>
      </w:tr>
      <w:tr w:rsidR="009E7618" w:rsidRPr="00384AE5" w14:paraId="634002C1" w14:textId="77777777" w:rsidTr="00DF0D6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07C7D297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17E6AE72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07BEF8C0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44598D1B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3A8716DB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6B84A56D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5ACB2694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E93EFD4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C647FB7" w14:textId="77777777" w:rsidR="009E7618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684784E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6" w:type="dxa"/>
              <w:right w:w="6" w:type="dxa"/>
            </w:tcMar>
            <w:vAlign w:val="center"/>
          </w:tcPr>
          <w:p w14:paraId="63082698" w14:textId="77777777" w:rsidR="009E7618" w:rsidRDefault="009E7618" w:rsidP="00DF0D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</w:p>
          <w:p w14:paraId="4ABD8264" w14:textId="77777777" w:rsidR="009E7618" w:rsidRPr="00957FB1" w:rsidRDefault="009E7618" w:rsidP="00DF0D68">
            <w:pPr>
              <w:rPr>
                <w:rFonts w:ascii="標楷體" w:eastAsia="標楷體" w:hAnsi="標楷體"/>
                <w:noProof/>
                <w:spacing w:val="-2"/>
                <w:sz w:val="22"/>
                <w:szCs w:val="22"/>
              </w:rPr>
            </w:pPr>
          </w:p>
        </w:tc>
      </w:tr>
      <w:tr w:rsidR="009E7618" w:rsidRPr="00384AE5" w14:paraId="1E436631" w14:textId="77777777" w:rsidTr="00DF0D68">
        <w:trPr>
          <w:cantSplit/>
          <w:trHeight w:val="854"/>
        </w:trPr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29B68A72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</w:tcBorders>
            <w:vAlign w:val="center"/>
          </w:tcPr>
          <w:p w14:paraId="5AE9F335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5C241025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6E8C37C0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nil"/>
            </w:tcBorders>
            <w:vAlign w:val="center"/>
          </w:tcPr>
          <w:p w14:paraId="1443B890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050C30E0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nil"/>
            </w:tcBorders>
            <w:vAlign w:val="center"/>
          </w:tcPr>
          <w:p w14:paraId="3FBBBC92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03DF38D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3B518C8" w14:textId="77777777" w:rsidR="009E7618" w:rsidRPr="007C3D18" w:rsidRDefault="009E7618" w:rsidP="00DF0D68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58458BE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14D51AE" w14:textId="77777777" w:rsidR="009E7618" w:rsidRPr="00D60DED" w:rsidRDefault="009E7618" w:rsidP="00DF0D68">
            <w:pPr>
              <w:jc w:val="right"/>
              <w:rPr>
                <w:rFonts w:ascii="新細明體"/>
                <w:noProof/>
                <w:sz w:val="22"/>
                <w:szCs w:val="22"/>
              </w:rPr>
            </w:pPr>
          </w:p>
        </w:tc>
      </w:tr>
      <w:tr w:rsidR="009E7618" w:rsidRPr="00384AE5" w14:paraId="5F134A48" w14:textId="77777777" w:rsidTr="00393DEF">
        <w:trPr>
          <w:cantSplit/>
          <w:trHeight w:val="1293"/>
        </w:trPr>
        <w:tc>
          <w:tcPr>
            <w:tcW w:w="85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AB42172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B73DC5F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14:paraId="76D9E6B3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14:paraId="20745817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A6435F6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917" w:type="dxa"/>
            <w:tcBorders>
              <w:top w:val="nil"/>
              <w:bottom w:val="single" w:sz="4" w:space="0" w:color="auto"/>
            </w:tcBorders>
            <w:vAlign w:val="center"/>
          </w:tcPr>
          <w:p w14:paraId="6176DC68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825" w:type="dxa"/>
            <w:tcBorders>
              <w:top w:val="nil"/>
              <w:bottom w:val="single" w:sz="4" w:space="0" w:color="auto"/>
            </w:tcBorders>
            <w:vAlign w:val="center"/>
          </w:tcPr>
          <w:p w14:paraId="27F26AE8" w14:textId="77777777" w:rsidR="009E7618" w:rsidRPr="00DB43A6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107" w:type="dxa"/>
            <w:tcBorders>
              <w:top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9FC1A0E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804168" w14:textId="77777777" w:rsidR="009E7618" w:rsidRDefault="009E7618" w:rsidP="00DF0D68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A2713" w14:textId="77777777" w:rsidR="009E7618" w:rsidRPr="00E12DA2" w:rsidRDefault="009E7618" w:rsidP="00DF0D68">
            <w:pPr>
              <w:jc w:val="right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67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tcMar>
              <w:left w:w="6" w:type="dxa"/>
              <w:right w:w="6" w:type="dxa"/>
            </w:tcMar>
            <w:vAlign w:val="center"/>
          </w:tcPr>
          <w:p w14:paraId="3399B3C8" w14:textId="77777777" w:rsidR="009E7618" w:rsidRDefault="009E7618" w:rsidP="00DF0D68">
            <w:pPr>
              <w:spacing w:line="240" w:lineRule="exact"/>
              <w:jc w:val="both"/>
              <w:rPr>
                <w:rFonts w:ascii="標楷體" w:eastAsia="標楷體" w:hAnsi="標楷體"/>
                <w:noProof/>
                <w:spacing w:val="-2"/>
                <w:sz w:val="22"/>
                <w:szCs w:val="22"/>
              </w:rPr>
            </w:pPr>
          </w:p>
          <w:p w14:paraId="2A92DC1F" w14:textId="77777777" w:rsidR="009E7618" w:rsidRPr="00957FB1" w:rsidRDefault="009E7618" w:rsidP="00DF0D68">
            <w:pPr>
              <w:jc w:val="both"/>
              <w:rPr>
                <w:rFonts w:ascii="標楷體" w:eastAsia="標楷體" w:hAnsi="標楷體"/>
                <w:noProof/>
                <w:spacing w:val="-2"/>
                <w:sz w:val="22"/>
                <w:szCs w:val="22"/>
              </w:rPr>
            </w:pPr>
          </w:p>
        </w:tc>
      </w:tr>
    </w:tbl>
    <w:p w14:paraId="02158EC4" w14:textId="77777777" w:rsidR="009E7618" w:rsidRDefault="009E7618" w:rsidP="009E7618">
      <w:pPr>
        <w:spacing w:line="14" w:lineRule="exact"/>
        <w:jc w:val="both"/>
        <w:rPr>
          <w:sz w:val="20"/>
        </w:rPr>
      </w:pPr>
    </w:p>
    <w:p w14:paraId="20289068" w14:textId="77777777" w:rsidR="009E7618" w:rsidRPr="00B8370F" w:rsidRDefault="009E7618" w:rsidP="009E7618">
      <w:pPr>
        <w:snapToGrid w:val="0"/>
        <w:spacing w:line="20" w:lineRule="exact"/>
        <w:jc w:val="both"/>
        <w:rPr>
          <w:rFonts w:ascii="新細明體" w:hAnsi="新細明體"/>
          <w:sz w:val="20"/>
        </w:rPr>
      </w:pPr>
    </w:p>
    <w:p w14:paraId="4F389F53" w14:textId="77777777" w:rsidR="009E7618" w:rsidRDefault="009E7618" w:rsidP="009E7618">
      <w:pPr>
        <w:spacing w:line="14" w:lineRule="exact"/>
        <w:jc w:val="both"/>
        <w:rPr>
          <w:sz w:val="20"/>
        </w:rPr>
      </w:pPr>
    </w:p>
    <w:tbl>
      <w:tblPr>
        <w:tblW w:w="992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88"/>
        <w:gridCol w:w="1312"/>
        <w:gridCol w:w="520"/>
        <w:gridCol w:w="642"/>
        <w:gridCol w:w="1701"/>
        <w:gridCol w:w="773"/>
        <w:gridCol w:w="858"/>
        <w:gridCol w:w="1617"/>
        <w:gridCol w:w="14"/>
      </w:tblGrid>
      <w:tr w:rsidR="009E7618" w:rsidRPr="002C6465" w14:paraId="58F01CD6" w14:textId="77777777" w:rsidTr="00DF0D68">
        <w:trPr>
          <w:cantSplit/>
          <w:trHeight w:val="510"/>
        </w:trPr>
        <w:tc>
          <w:tcPr>
            <w:tcW w:w="9925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A45202C" w14:textId="0597CC72" w:rsidR="009E7618" w:rsidRPr="00E47777" w:rsidRDefault="009E7618" w:rsidP="00DF0D68">
            <w:pPr>
              <w:wordWrap w:val="0"/>
              <w:jc w:val="right"/>
              <w:rPr>
                <w:rFonts w:ascii="標楷體" w:eastAsia="標楷體" w:hAnsi="標楷體"/>
                <w:b/>
                <w:color w:val="000000"/>
                <w:spacing w:val="10"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pacing w:val="10"/>
                <w:sz w:val="36"/>
                <w:u w:val="single"/>
              </w:rPr>
              <w:t>肆</w:t>
            </w:r>
            <w:r w:rsidRPr="00E47777">
              <w:rPr>
                <w:rFonts w:ascii="標楷體" w:eastAsia="標楷體" w:hAnsi="標楷體" w:hint="eastAsia"/>
                <w:b/>
                <w:spacing w:val="10"/>
                <w:sz w:val="36"/>
                <w:u w:val="single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b/>
                <w:spacing w:val="10"/>
                <w:sz w:val="36"/>
                <w:u w:val="single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b/>
                <w:spacing w:val="10"/>
                <w:sz w:val="36"/>
                <w:u w:val="single"/>
              </w:rPr>
              <w:t>中市</w:t>
            </w:r>
            <w:r w:rsidRPr="00E47777">
              <w:rPr>
                <w:rFonts w:ascii="標楷體" w:eastAsia="標楷體" w:hAnsi="標楷體" w:hint="eastAsia"/>
                <w:b/>
                <w:spacing w:val="10"/>
                <w:sz w:val="36"/>
                <w:u w:val="single"/>
              </w:rPr>
              <w:t>營業基金及非營業</w:t>
            </w:r>
          </w:p>
        </w:tc>
      </w:tr>
      <w:tr w:rsidR="009E7618" w14:paraId="25572079" w14:textId="77777777" w:rsidTr="00DF0D68">
        <w:trPr>
          <w:cantSplit/>
          <w:trHeight w:val="363"/>
        </w:trPr>
        <w:tc>
          <w:tcPr>
            <w:tcW w:w="99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8F2A51" w14:textId="77777777" w:rsidR="009E7618" w:rsidRDefault="009E7618" w:rsidP="00DF0D68">
            <w:pPr>
              <w:autoSpaceDE w:val="0"/>
              <w:autoSpaceDN w:val="0"/>
              <w:adjustRightInd w:val="0"/>
              <w:jc w:val="right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中華民國</w:t>
            </w:r>
          </w:p>
        </w:tc>
      </w:tr>
      <w:tr w:rsidR="009E7618" w14:paraId="7D498C8E" w14:textId="77777777" w:rsidTr="00DF0D68">
        <w:trPr>
          <w:cantSplit/>
          <w:trHeight w:hRule="exact" w:val="454"/>
        </w:trPr>
        <w:tc>
          <w:tcPr>
            <w:tcW w:w="38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7A88" w14:textId="77777777" w:rsidR="009E7618" w:rsidRDefault="009E7618" w:rsidP="00DF0D6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28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6C35" w14:textId="77777777" w:rsidR="009E7618" w:rsidRDefault="009E7618" w:rsidP="00DF0D6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修正事項</w:t>
            </w: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D497" w14:textId="77777777" w:rsidR="009E7618" w:rsidRDefault="009E7618" w:rsidP="00DF0D6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修正收入(基金來源) </w:t>
            </w:r>
          </w:p>
        </w:tc>
      </w:tr>
      <w:tr w:rsidR="009E7618" w14:paraId="779FA1AF" w14:textId="77777777" w:rsidTr="00DF0D68">
        <w:trPr>
          <w:cantSplit/>
          <w:trHeight w:hRule="exact" w:val="709"/>
        </w:trPr>
        <w:tc>
          <w:tcPr>
            <w:tcW w:w="38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0C6A" w14:textId="77777777" w:rsidR="009E7618" w:rsidRDefault="009E7618" w:rsidP="00DF0D68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F67B" w14:textId="77777777" w:rsidR="009E7618" w:rsidRDefault="009E7618" w:rsidP="00DF0D68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9A75" w14:textId="77777777" w:rsidR="009E7618" w:rsidRDefault="009E7618" w:rsidP="00DF0D6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增列金額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692D" w14:textId="77777777" w:rsidR="009E7618" w:rsidRDefault="009E7618" w:rsidP="00DF0D6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減列金額</w:t>
            </w:r>
          </w:p>
        </w:tc>
      </w:tr>
      <w:tr w:rsidR="009E7618" w14:paraId="6A7FC00E" w14:textId="77777777" w:rsidTr="00DF0D68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0ABB92" w14:textId="77777777" w:rsidR="009E7618" w:rsidRPr="00E17B7F" w:rsidRDefault="009E7618" w:rsidP="00DF0D68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7B7F">
              <w:rPr>
                <w:rFonts w:ascii="標楷體" w:eastAsia="標楷體" w:hAnsi="標楷體" w:hint="eastAsia"/>
                <w:b/>
                <w:sz w:val="20"/>
              </w:rPr>
              <w:t>非營業部分</w:t>
            </w: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CAB9C4" w14:textId="77777777" w:rsidR="009E7618" w:rsidRPr="00E17B7F" w:rsidRDefault="009E7618" w:rsidP="00DF0D68">
            <w:pPr>
              <w:spacing w:line="30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7B7F">
              <w:rPr>
                <w:rFonts w:ascii="標楷體" w:eastAsia="標楷體" w:hAnsi="標楷體" w:hint="eastAsia"/>
                <w:b/>
                <w:sz w:val="20"/>
              </w:rPr>
              <w:t>總計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  <w:hideMark/>
          </w:tcPr>
          <w:p w14:paraId="6C4552FE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30,977,450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  <w:hideMark/>
          </w:tcPr>
          <w:p w14:paraId="3A8DBC5B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E7618" w14:paraId="606302F9" w14:textId="77777777" w:rsidTr="00DF0D68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F7C07D" w14:textId="77777777" w:rsidR="009E7618" w:rsidRPr="00E17B7F" w:rsidRDefault="009E7618" w:rsidP="00DF0D68">
            <w:pPr>
              <w:spacing w:line="30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7B7F">
              <w:rPr>
                <w:rFonts w:ascii="標楷體" w:eastAsia="標楷體" w:hAnsi="標楷體" w:hint="eastAsia"/>
                <w:b/>
                <w:sz w:val="20"/>
              </w:rPr>
              <w:t>作業基金</w:t>
            </w: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0485C" w14:textId="77777777" w:rsidR="009E7618" w:rsidRPr="00E17B7F" w:rsidRDefault="009E7618" w:rsidP="00DF0D68">
            <w:pPr>
              <w:spacing w:line="30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7B7F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</w:tcPr>
          <w:p w14:paraId="1804E02B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30,977,450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</w:tcPr>
          <w:p w14:paraId="0E1896EF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E7618" w14:paraId="77A3FC72" w14:textId="77777777" w:rsidTr="00DF0D68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75F47B" w14:textId="77777777" w:rsidR="009E7618" w:rsidRPr="00E17B7F" w:rsidRDefault="009E7618" w:rsidP="00DF0D68">
            <w:pPr>
              <w:spacing w:line="30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proofErr w:type="gramStart"/>
            <w:r w:rsidRPr="00E17B7F">
              <w:rPr>
                <w:rFonts w:ascii="標楷體" w:eastAsia="標楷體" w:hAnsi="標楷體" w:hint="eastAsia"/>
                <w:bCs/>
                <w:sz w:val="20"/>
              </w:rPr>
              <w:t>臺</w:t>
            </w:r>
            <w:proofErr w:type="gramEnd"/>
            <w:r w:rsidRPr="00E17B7F">
              <w:rPr>
                <w:rFonts w:ascii="標楷體" w:eastAsia="標楷體" w:hAnsi="標楷體" w:hint="eastAsia"/>
                <w:bCs/>
                <w:sz w:val="20"/>
              </w:rPr>
              <w:t>中市</w:t>
            </w:r>
            <w:r w:rsidRPr="00E17B7F">
              <w:rPr>
                <w:rFonts w:ascii="標楷體" w:eastAsia="標楷體" w:hAnsi="標楷體" w:hint="eastAsia"/>
                <w:sz w:val="20"/>
              </w:rPr>
              <w:t>區段</w:t>
            </w:r>
            <w:r w:rsidRPr="00E17B7F">
              <w:rPr>
                <w:rFonts w:ascii="標楷體" w:eastAsia="標楷體" w:hAnsi="標楷體" w:hint="eastAsia"/>
                <w:bCs/>
                <w:sz w:val="20"/>
              </w:rPr>
              <w:t>徵收作業基金</w:t>
            </w: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0ED59" w14:textId="77777777" w:rsidR="009E7618" w:rsidRPr="00E17B7F" w:rsidRDefault="009E7618" w:rsidP="00DF0D68">
            <w:pPr>
              <w:spacing w:line="30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7B7F">
              <w:rPr>
                <w:rFonts w:ascii="標楷體" w:eastAsia="標楷體" w:hAnsi="標楷體" w:hint="eastAsia"/>
                <w:b/>
                <w:sz w:val="20"/>
              </w:rPr>
              <w:t>小計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</w:tcPr>
          <w:p w14:paraId="310E40EE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30,977,450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</w:tcPr>
          <w:p w14:paraId="0ADDBCE3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E7618" w14:paraId="3092D49F" w14:textId="77777777" w:rsidTr="00DF0D68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189327" w14:textId="77777777" w:rsidR="009E7618" w:rsidRPr="00E17B7F" w:rsidRDefault="009E7618" w:rsidP="00DF0D68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2352D" w14:textId="77777777" w:rsidR="009E7618" w:rsidRPr="00E17B7F" w:rsidRDefault="009E7618" w:rsidP="00DF0D68">
            <w:pPr>
              <w:spacing w:line="30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</w:rPr>
            </w:pPr>
            <w:r w:rsidRPr="00E17B7F">
              <w:rPr>
                <w:rFonts w:ascii="標楷體" w:eastAsia="標楷體" w:hAnsi="標楷體" w:hint="eastAsia"/>
                <w:sz w:val="20"/>
              </w:rPr>
              <w:t>修正</w:t>
            </w:r>
            <w:proofErr w:type="gramStart"/>
            <w:r w:rsidRPr="00E17B7F">
              <w:rPr>
                <w:rFonts w:ascii="標楷體" w:eastAsia="標楷體" w:hAnsi="標楷體" w:hint="eastAsia"/>
                <w:sz w:val="20"/>
              </w:rPr>
              <w:t>增列投融資</w:t>
            </w:r>
            <w:proofErr w:type="gramEnd"/>
            <w:r w:rsidRPr="00E17B7F">
              <w:rPr>
                <w:rFonts w:ascii="標楷體" w:eastAsia="標楷體" w:hAnsi="標楷體" w:hint="eastAsia"/>
                <w:sz w:val="20"/>
              </w:rPr>
              <w:t>業務收入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</w:tcPr>
          <w:p w14:paraId="114F02C6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Cs/>
                <w:noProof/>
                <w:sz w:val="20"/>
              </w:rPr>
              <w:t>30,977,450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</w:tcPr>
          <w:p w14:paraId="1F2A307C" w14:textId="77777777" w:rsidR="009E7618" w:rsidRPr="00A83A11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A83A1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E7618" w14:paraId="139332FA" w14:textId="77777777" w:rsidTr="00DF0D68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F3ADDC" w14:textId="77777777" w:rsidR="009E7618" w:rsidRPr="00E17B7F" w:rsidRDefault="009E7618" w:rsidP="00DF0D68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17916" w14:textId="77777777" w:rsidR="009E7618" w:rsidRPr="00E17B7F" w:rsidRDefault="009E7618" w:rsidP="00DF0D68">
            <w:pPr>
              <w:spacing w:line="30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</w:rPr>
            </w:pPr>
            <w:r w:rsidRPr="00E17B7F">
              <w:rPr>
                <w:rFonts w:ascii="標楷體" w:eastAsia="標楷體" w:hAnsi="標楷體" w:hint="eastAsia"/>
                <w:sz w:val="20"/>
              </w:rPr>
              <w:t>修正</w:t>
            </w:r>
            <w:proofErr w:type="gramStart"/>
            <w:r w:rsidRPr="00E17B7F">
              <w:rPr>
                <w:rFonts w:ascii="標楷體" w:eastAsia="標楷體" w:hAnsi="標楷體" w:hint="eastAsia"/>
                <w:sz w:val="20"/>
              </w:rPr>
              <w:t>增列投融資</w:t>
            </w:r>
            <w:proofErr w:type="gramEnd"/>
            <w:r w:rsidRPr="00E17B7F">
              <w:rPr>
                <w:rFonts w:ascii="標楷體" w:eastAsia="標楷體" w:hAnsi="標楷體" w:hint="eastAsia"/>
                <w:sz w:val="20"/>
              </w:rPr>
              <w:t>業務成本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</w:tcPr>
          <w:p w14:paraId="1C6F0242" w14:textId="77777777" w:rsidR="009E7618" w:rsidRPr="00A83A11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A83A1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</w:tcPr>
          <w:p w14:paraId="69B65978" w14:textId="77777777" w:rsidR="009E7618" w:rsidRPr="00A83A11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A83A1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E7618" w14:paraId="53BF8D1A" w14:textId="77777777" w:rsidTr="00DF0D68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176742" w14:textId="77777777" w:rsidR="009E7618" w:rsidRPr="00E17B7F" w:rsidRDefault="009E7618" w:rsidP="00DF0D68">
            <w:pPr>
              <w:spacing w:line="30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17B7F">
              <w:rPr>
                <w:rFonts w:ascii="標楷體" w:eastAsia="標楷體" w:hAnsi="標楷體" w:hint="eastAsia"/>
                <w:b/>
                <w:sz w:val="20"/>
              </w:rPr>
              <w:t>特別收入基金</w:t>
            </w:r>
          </w:p>
        </w:tc>
        <w:tc>
          <w:tcPr>
            <w:tcW w:w="2863" w:type="dxa"/>
            <w:gridSpan w:val="3"/>
            <w:tcBorders>
              <w:top w:val="nil"/>
              <w:bottom w:val="nil"/>
            </w:tcBorders>
            <w:vAlign w:val="center"/>
          </w:tcPr>
          <w:p w14:paraId="49E0F890" w14:textId="77777777" w:rsidR="009E7618" w:rsidRPr="00E17B7F" w:rsidRDefault="009E7618" w:rsidP="00DF0D68">
            <w:pPr>
              <w:spacing w:line="30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sz w:val="20"/>
              </w:rPr>
            </w:pPr>
            <w:r w:rsidRPr="00E17B7F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</w:tcPr>
          <w:p w14:paraId="56AC7EE2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</w:tcPr>
          <w:p w14:paraId="328C8463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E7618" w14:paraId="719985FE" w14:textId="77777777" w:rsidTr="00DF0D68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94EEB1" w14:textId="77777777" w:rsidR="009E7618" w:rsidRPr="00E17B7F" w:rsidRDefault="009E7618" w:rsidP="00DF0D68">
            <w:pPr>
              <w:spacing w:line="30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E17B7F">
              <w:rPr>
                <w:rFonts w:ascii="標楷體" w:eastAsia="標楷體" w:hAnsi="標楷體" w:hint="eastAsia"/>
                <w:sz w:val="20"/>
              </w:rPr>
              <w:t>臺</w:t>
            </w:r>
            <w:proofErr w:type="gramEnd"/>
            <w:r w:rsidRPr="00E17B7F">
              <w:rPr>
                <w:rFonts w:ascii="標楷體" w:eastAsia="標楷體" w:hAnsi="標楷體" w:hint="eastAsia"/>
                <w:sz w:val="20"/>
              </w:rPr>
              <w:t>中市環境保護基金</w:t>
            </w:r>
          </w:p>
        </w:tc>
        <w:tc>
          <w:tcPr>
            <w:tcW w:w="2863" w:type="dxa"/>
            <w:gridSpan w:val="3"/>
            <w:tcBorders>
              <w:top w:val="nil"/>
              <w:bottom w:val="nil"/>
            </w:tcBorders>
            <w:vAlign w:val="center"/>
          </w:tcPr>
          <w:p w14:paraId="4A95EABF" w14:textId="77777777" w:rsidR="009E7618" w:rsidRPr="00E17B7F" w:rsidRDefault="009E7618" w:rsidP="00DF0D68">
            <w:pPr>
              <w:spacing w:line="30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sz w:val="20"/>
              </w:rPr>
            </w:pPr>
            <w:r w:rsidRPr="00E17B7F">
              <w:rPr>
                <w:rFonts w:ascii="標楷體" w:eastAsia="標楷體" w:hAnsi="標楷體" w:hint="eastAsia"/>
                <w:b/>
                <w:sz w:val="20"/>
              </w:rPr>
              <w:t>小計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</w:tcPr>
          <w:p w14:paraId="745B7155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</w:tcPr>
          <w:p w14:paraId="7317C2CF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9E7618" w14:paraId="6E1CB2B2" w14:textId="77777777" w:rsidTr="00DF0D68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B658C9" w14:textId="77777777" w:rsidR="009E7618" w:rsidRPr="00E17B7F" w:rsidRDefault="009E7618" w:rsidP="00DF0D68">
            <w:pPr>
              <w:spacing w:line="30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63" w:type="dxa"/>
            <w:gridSpan w:val="3"/>
            <w:tcBorders>
              <w:top w:val="nil"/>
              <w:bottom w:val="nil"/>
            </w:tcBorders>
            <w:vAlign w:val="center"/>
          </w:tcPr>
          <w:p w14:paraId="5378E611" w14:textId="77777777" w:rsidR="009E7618" w:rsidRPr="00E17B7F" w:rsidRDefault="009E7618" w:rsidP="00DF0D68">
            <w:pPr>
              <w:spacing w:line="30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</w:rPr>
            </w:pPr>
            <w:r w:rsidRPr="00E17B7F">
              <w:rPr>
                <w:rFonts w:ascii="標楷體" w:eastAsia="標楷體" w:hAnsi="標楷體" w:hint="eastAsia"/>
                <w:sz w:val="20"/>
              </w:rPr>
              <w:t>修正減列空氣污染防</w:t>
            </w:r>
            <w:r>
              <w:rPr>
                <w:rFonts w:ascii="標楷體" w:eastAsia="標楷體" w:hAnsi="標楷體" w:hint="eastAsia"/>
                <w:sz w:val="20"/>
              </w:rPr>
              <w:t>制</w:t>
            </w:r>
            <w:r w:rsidRPr="00E17B7F">
              <w:rPr>
                <w:rFonts w:ascii="標楷體" w:eastAsia="標楷體" w:hAnsi="標楷體" w:hint="eastAsia"/>
                <w:sz w:val="20"/>
              </w:rPr>
              <w:t>計畫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</w:tcPr>
          <w:p w14:paraId="601F0C37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bottom w:val="nil"/>
            </w:tcBorders>
            <w:vAlign w:val="center"/>
          </w:tcPr>
          <w:p w14:paraId="2224855B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E7618" w:rsidRPr="002A3E8A" w14:paraId="27DAEC1A" w14:textId="77777777" w:rsidTr="00DF0D68">
        <w:trPr>
          <w:trHeight w:val="6463"/>
        </w:trPr>
        <w:tc>
          <w:tcPr>
            <w:tcW w:w="3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0512C" w14:textId="77777777" w:rsidR="009E7618" w:rsidRPr="002A3E8A" w:rsidRDefault="009E7618" w:rsidP="00DF0D68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DE39" w14:textId="77777777" w:rsidR="009E7618" w:rsidRPr="002A3E8A" w:rsidRDefault="009E7618" w:rsidP="00DF0D68">
            <w:pPr>
              <w:spacing w:line="30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175C" w14:textId="77777777" w:rsidR="009E7618" w:rsidRPr="002A3E8A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F86A" w14:textId="77777777" w:rsidR="009E7618" w:rsidRPr="002A3E8A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9E7618" w:rsidRPr="00020E36" w14:paraId="68031B17" w14:textId="77777777" w:rsidTr="00DF0D68">
        <w:trPr>
          <w:trHeight w:val="58"/>
        </w:trPr>
        <w:tc>
          <w:tcPr>
            <w:tcW w:w="992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A06303" w14:textId="77777777" w:rsidR="009E7618" w:rsidRPr="00020E36" w:rsidRDefault="009E7618" w:rsidP="00DF0D68">
            <w:pPr>
              <w:spacing w:line="300" w:lineRule="exact"/>
              <w:ind w:rightChars="10" w:right="24"/>
              <w:jc w:val="both"/>
              <w:rPr>
                <w:rFonts w:ascii="標楷體" w:eastAsia="標楷體" w:hAnsi="標楷體"/>
                <w:noProof/>
                <w:sz w:val="20"/>
                <w:szCs w:val="22"/>
              </w:rPr>
            </w:pPr>
            <w:r w:rsidRPr="00923A1F">
              <w:rPr>
                <w:rFonts w:ascii="標楷體" w:eastAsia="標楷體" w:hAnsi="標楷體"/>
                <w:noProof/>
                <w:sz w:val="20"/>
                <w:szCs w:val="22"/>
              </w:rPr>
              <w:t>註：營業基金無修正事項。</w:t>
            </w:r>
          </w:p>
        </w:tc>
      </w:tr>
      <w:tr w:rsidR="009E7618" w14:paraId="7A362A54" w14:textId="77777777" w:rsidTr="00DF0D68">
        <w:trPr>
          <w:gridAfter w:val="1"/>
          <w:wAfter w:w="14" w:type="dxa"/>
          <w:cantSplit/>
          <w:trHeight w:val="510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3399D" w14:textId="77777777" w:rsidR="009E7618" w:rsidRPr="00E47777" w:rsidRDefault="009E7618" w:rsidP="00DF0D68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pacing w:val="10"/>
                <w:sz w:val="20"/>
              </w:rPr>
            </w:pPr>
            <w:r w:rsidRPr="00E47777">
              <w:rPr>
                <w:rFonts w:ascii="標楷體" w:eastAsia="標楷體" w:hAnsi="標楷體" w:hint="eastAsia"/>
                <w:b/>
                <w:spacing w:val="10"/>
                <w:sz w:val="36"/>
                <w:u w:val="single"/>
              </w:rPr>
              <w:lastRenderedPageBreak/>
              <w:t>特種基金修正事項明細表</w:t>
            </w:r>
          </w:p>
        </w:tc>
      </w:tr>
      <w:tr w:rsidR="009E7618" w14:paraId="06571034" w14:textId="77777777" w:rsidTr="00DF0D68">
        <w:trPr>
          <w:gridAfter w:val="1"/>
          <w:wAfter w:w="14" w:type="dxa"/>
          <w:cantSplit/>
          <w:trHeight w:val="363"/>
        </w:trPr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02C0BF" w14:textId="77777777" w:rsidR="009E7618" w:rsidRDefault="009E7618" w:rsidP="00DF0D68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Cs w:val="24"/>
              </w:rPr>
              <w:t>114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Cs w:val="24"/>
              </w:rPr>
              <w:t>年度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A905FB" w14:textId="77777777" w:rsidR="009E7618" w:rsidRDefault="009E7618" w:rsidP="00DF0D68">
            <w:pPr>
              <w:autoSpaceDE w:val="0"/>
              <w:autoSpaceDN w:val="0"/>
              <w:adjustRightInd w:val="0"/>
              <w:jc w:val="right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單位：新臺幣元</w:t>
            </w:r>
          </w:p>
        </w:tc>
      </w:tr>
      <w:tr w:rsidR="009E7618" w14:paraId="3202ECA8" w14:textId="77777777" w:rsidTr="00DF0D68">
        <w:trPr>
          <w:gridAfter w:val="1"/>
          <w:wAfter w:w="14" w:type="dxa"/>
          <w:cantSplit/>
          <w:trHeight w:val="454"/>
        </w:trPr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6033" w14:textId="77777777" w:rsidR="009E7618" w:rsidRDefault="009E7618" w:rsidP="00DF0D6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修正支出(基金用途)</w:t>
            </w:r>
          </w:p>
        </w:tc>
        <w:tc>
          <w:tcPr>
            <w:tcW w:w="4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185F0B" w14:textId="77777777" w:rsidR="009E7618" w:rsidRDefault="009E7618" w:rsidP="00DF0D6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盈虧(餘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)增減數</w:t>
            </w:r>
          </w:p>
        </w:tc>
      </w:tr>
      <w:tr w:rsidR="009E7618" w14:paraId="48EF81CC" w14:textId="77777777" w:rsidTr="00DF0D68">
        <w:trPr>
          <w:gridAfter w:val="1"/>
          <w:wAfter w:w="14" w:type="dxa"/>
          <w:cantSplit/>
          <w:trHeight w:val="709"/>
        </w:trPr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C3B2" w14:textId="77777777" w:rsidR="009E7618" w:rsidRDefault="009E7618" w:rsidP="00DF0D6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增列金額</w:t>
            </w: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5543" w14:textId="77777777" w:rsidR="009E7618" w:rsidRDefault="009E7618" w:rsidP="00DF0D6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減列金額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BDC3" w14:textId="77777777" w:rsidR="009E7618" w:rsidRDefault="009E7618" w:rsidP="00DF0D6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增列淨利或賸餘</w:t>
            </w:r>
          </w:p>
          <w:p w14:paraId="56B4B42F" w14:textId="77777777" w:rsidR="009E7618" w:rsidRDefault="009E7618" w:rsidP="00DF0D6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減列淨損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或短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7160D0" w14:textId="77777777" w:rsidR="009E7618" w:rsidRDefault="009E7618" w:rsidP="00DF0D6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減列淨利或賸餘</w:t>
            </w:r>
          </w:p>
          <w:p w14:paraId="319C016D" w14:textId="77777777" w:rsidR="009E7618" w:rsidRDefault="009E7618" w:rsidP="00DF0D68">
            <w:pPr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增列淨損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或短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)</w:t>
            </w:r>
          </w:p>
        </w:tc>
      </w:tr>
      <w:tr w:rsidR="009E7618" w14:paraId="09AA1BFB" w14:textId="77777777" w:rsidTr="00DF0D68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14:paraId="275348BA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30,977,450</w:t>
            </w:r>
          </w:p>
        </w:tc>
        <w:tc>
          <w:tcPr>
            <w:tcW w:w="2474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4119C456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16</w:t>
            </w:r>
            <w:r w:rsidRPr="00E17B7F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450,000</w:t>
            </w:r>
          </w:p>
        </w:tc>
        <w:tc>
          <w:tcPr>
            <w:tcW w:w="2474" w:type="dxa"/>
            <w:gridSpan w:val="2"/>
            <w:tcBorders>
              <w:top w:val="nil"/>
              <w:bottom w:val="nil"/>
            </w:tcBorders>
            <w:vAlign w:val="center"/>
            <w:hideMark/>
          </w:tcPr>
          <w:p w14:paraId="148DFCFF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47</w:t>
            </w:r>
            <w:r w:rsidRPr="00E17B7F">
              <w:rPr>
                <w:rFonts w:ascii="新細明體" w:hAnsi="新細明體"/>
                <w:b/>
                <w:noProof/>
                <w:sz w:val="20"/>
              </w:rPr>
              <w:t>,</w:t>
            </w: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427,450</w:t>
            </w:r>
          </w:p>
        </w:tc>
        <w:tc>
          <w:tcPr>
            <w:tcW w:w="2475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14:paraId="262F8FBD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30,977,450</w:t>
            </w:r>
          </w:p>
        </w:tc>
      </w:tr>
      <w:tr w:rsidR="009E7618" w14:paraId="5D36D5E7" w14:textId="77777777" w:rsidTr="00DF0D68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14:paraId="5E002940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30,977,450</w:t>
            </w:r>
          </w:p>
        </w:tc>
        <w:tc>
          <w:tcPr>
            <w:tcW w:w="2474" w:type="dxa"/>
            <w:gridSpan w:val="3"/>
            <w:tcBorders>
              <w:top w:val="nil"/>
              <w:bottom w:val="nil"/>
            </w:tcBorders>
            <w:vAlign w:val="center"/>
          </w:tcPr>
          <w:p w14:paraId="473B5783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2"/>
            <w:tcBorders>
              <w:top w:val="nil"/>
              <w:bottom w:val="nil"/>
            </w:tcBorders>
            <w:vAlign w:val="center"/>
          </w:tcPr>
          <w:p w14:paraId="4A991F92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30,977,450</w:t>
            </w:r>
          </w:p>
        </w:tc>
        <w:tc>
          <w:tcPr>
            <w:tcW w:w="24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6F5CFBDA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30,977,450</w:t>
            </w:r>
          </w:p>
        </w:tc>
      </w:tr>
      <w:tr w:rsidR="009E7618" w14:paraId="5784366A" w14:textId="77777777" w:rsidTr="00DF0D68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14:paraId="1BB8D490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30,977,450</w:t>
            </w:r>
          </w:p>
        </w:tc>
        <w:tc>
          <w:tcPr>
            <w:tcW w:w="2474" w:type="dxa"/>
            <w:gridSpan w:val="3"/>
            <w:tcBorders>
              <w:top w:val="nil"/>
              <w:bottom w:val="nil"/>
            </w:tcBorders>
            <w:vAlign w:val="center"/>
          </w:tcPr>
          <w:p w14:paraId="1CBF6365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2"/>
            <w:tcBorders>
              <w:top w:val="nil"/>
              <w:bottom w:val="nil"/>
            </w:tcBorders>
            <w:vAlign w:val="center"/>
          </w:tcPr>
          <w:p w14:paraId="7554CD50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30,977,450</w:t>
            </w:r>
          </w:p>
        </w:tc>
        <w:tc>
          <w:tcPr>
            <w:tcW w:w="24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1557C09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noProof/>
                <w:sz w:val="20"/>
              </w:rPr>
              <w:t>30,977,450</w:t>
            </w:r>
          </w:p>
        </w:tc>
      </w:tr>
      <w:tr w:rsidR="009E7618" w14:paraId="33D4A0C8" w14:textId="77777777" w:rsidTr="00DF0D68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14:paraId="062875D9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3"/>
            <w:tcBorders>
              <w:top w:val="nil"/>
              <w:bottom w:val="nil"/>
            </w:tcBorders>
            <w:vAlign w:val="center"/>
          </w:tcPr>
          <w:p w14:paraId="593DCA8A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2"/>
            <w:tcBorders>
              <w:top w:val="nil"/>
              <w:bottom w:val="nil"/>
            </w:tcBorders>
            <w:vAlign w:val="center"/>
          </w:tcPr>
          <w:p w14:paraId="328FFFA1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Cs/>
                <w:noProof/>
                <w:sz w:val="20"/>
              </w:rPr>
              <w:t>30,977,450</w:t>
            </w:r>
          </w:p>
        </w:tc>
        <w:tc>
          <w:tcPr>
            <w:tcW w:w="24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94E81C1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E7618" w14:paraId="03246C9D" w14:textId="77777777" w:rsidTr="00DF0D68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14:paraId="7F28E00F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Cs/>
                <w:noProof/>
                <w:sz w:val="20"/>
              </w:rPr>
              <w:t>30,977,450</w:t>
            </w:r>
          </w:p>
        </w:tc>
        <w:tc>
          <w:tcPr>
            <w:tcW w:w="2474" w:type="dxa"/>
            <w:gridSpan w:val="3"/>
            <w:tcBorders>
              <w:top w:val="nil"/>
              <w:bottom w:val="nil"/>
            </w:tcBorders>
            <w:vAlign w:val="center"/>
          </w:tcPr>
          <w:p w14:paraId="5E28A39F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2"/>
            <w:tcBorders>
              <w:top w:val="nil"/>
              <w:bottom w:val="nil"/>
            </w:tcBorders>
            <w:vAlign w:val="center"/>
          </w:tcPr>
          <w:p w14:paraId="5819F47C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4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6C51E32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Cs/>
                <w:noProof/>
                <w:sz w:val="20"/>
              </w:rPr>
              <w:t>30,977,450</w:t>
            </w:r>
          </w:p>
        </w:tc>
      </w:tr>
      <w:tr w:rsidR="009E7618" w:rsidRPr="002A3E8A" w14:paraId="76A87B89" w14:textId="77777777" w:rsidTr="00DF0D68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14:paraId="27676DAC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3"/>
            <w:tcBorders>
              <w:top w:val="nil"/>
              <w:bottom w:val="nil"/>
            </w:tcBorders>
            <w:vAlign w:val="center"/>
          </w:tcPr>
          <w:p w14:paraId="45E72086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bCs/>
                <w:noProof/>
                <w:sz w:val="20"/>
              </w:rPr>
              <w:t>16</w:t>
            </w:r>
            <w:r w:rsidRPr="00E17B7F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 w:rsidRPr="00E17B7F">
              <w:rPr>
                <w:rFonts w:ascii="新細明體" w:hAnsi="新細明體" w:hint="eastAsia"/>
                <w:b/>
                <w:bCs/>
                <w:noProof/>
                <w:sz w:val="20"/>
              </w:rPr>
              <w:t>450,000</w:t>
            </w:r>
          </w:p>
        </w:tc>
        <w:tc>
          <w:tcPr>
            <w:tcW w:w="2474" w:type="dxa"/>
            <w:gridSpan w:val="2"/>
            <w:tcBorders>
              <w:top w:val="nil"/>
              <w:bottom w:val="nil"/>
            </w:tcBorders>
            <w:vAlign w:val="center"/>
          </w:tcPr>
          <w:p w14:paraId="4ED798A2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bCs/>
                <w:noProof/>
                <w:sz w:val="20"/>
              </w:rPr>
              <w:t>16</w:t>
            </w:r>
            <w:r w:rsidRPr="00E17B7F">
              <w:rPr>
                <w:rFonts w:ascii="新細明體" w:hAnsi="新細明體"/>
                <w:b/>
                <w:bCs/>
                <w:noProof/>
                <w:sz w:val="20"/>
              </w:rPr>
              <w:t>,</w:t>
            </w:r>
            <w:r w:rsidRPr="00E17B7F">
              <w:rPr>
                <w:rFonts w:ascii="新細明體" w:hAnsi="新細明體" w:hint="eastAsia"/>
                <w:b/>
                <w:bCs/>
                <w:noProof/>
                <w:sz w:val="20"/>
              </w:rPr>
              <w:t>450,000</w:t>
            </w:r>
          </w:p>
        </w:tc>
        <w:tc>
          <w:tcPr>
            <w:tcW w:w="24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0076488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E7618" w:rsidRPr="002A3E8A" w14:paraId="7EAA6A36" w14:textId="77777777" w:rsidTr="00DF0D68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14:paraId="38983792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3"/>
            <w:tcBorders>
              <w:top w:val="nil"/>
              <w:bottom w:val="nil"/>
            </w:tcBorders>
            <w:vAlign w:val="center"/>
          </w:tcPr>
          <w:p w14:paraId="4298BF2B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bCs/>
                <w:noProof/>
                <w:sz w:val="20"/>
              </w:rPr>
              <w:t>16,450,000</w:t>
            </w:r>
          </w:p>
        </w:tc>
        <w:tc>
          <w:tcPr>
            <w:tcW w:w="2474" w:type="dxa"/>
            <w:gridSpan w:val="2"/>
            <w:tcBorders>
              <w:top w:val="nil"/>
              <w:bottom w:val="nil"/>
            </w:tcBorders>
            <w:vAlign w:val="center"/>
          </w:tcPr>
          <w:p w14:paraId="78EABA5F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bCs/>
                <w:noProof/>
                <w:sz w:val="20"/>
              </w:rPr>
              <w:t>16,450,000</w:t>
            </w:r>
          </w:p>
        </w:tc>
        <w:tc>
          <w:tcPr>
            <w:tcW w:w="24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FFCC1F9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E7618" w:rsidRPr="002A3E8A" w14:paraId="392990C4" w14:textId="77777777" w:rsidTr="00DF0D68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</w:tcBorders>
            <w:vAlign w:val="center"/>
          </w:tcPr>
          <w:p w14:paraId="6AB98403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74" w:type="dxa"/>
            <w:gridSpan w:val="3"/>
            <w:tcBorders>
              <w:top w:val="nil"/>
              <w:bottom w:val="nil"/>
            </w:tcBorders>
            <w:vAlign w:val="center"/>
          </w:tcPr>
          <w:p w14:paraId="6A0A6498" w14:textId="77777777" w:rsidR="009E7618" w:rsidRPr="00E17B7F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noProof/>
                <w:sz w:val="20"/>
              </w:rPr>
              <w:t>16,450,000</w:t>
            </w:r>
          </w:p>
        </w:tc>
        <w:tc>
          <w:tcPr>
            <w:tcW w:w="2474" w:type="dxa"/>
            <w:gridSpan w:val="2"/>
            <w:tcBorders>
              <w:top w:val="nil"/>
              <w:bottom w:val="nil"/>
            </w:tcBorders>
            <w:vAlign w:val="center"/>
          </w:tcPr>
          <w:p w14:paraId="2BC1FE93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noProof/>
                <w:sz w:val="20"/>
              </w:rPr>
              <w:t>16,450,000</w:t>
            </w:r>
          </w:p>
        </w:tc>
        <w:tc>
          <w:tcPr>
            <w:tcW w:w="247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C5021B2" w14:textId="77777777" w:rsidR="009E7618" w:rsidRPr="00E17B7F" w:rsidRDefault="009E7618" w:rsidP="00DF0D68">
            <w:pPr>
              <w:spacing w:line="300" w:lineRule="exact"/>
              <w:ind w:left="113"/>
              <w:jc w:val="right"/>
              <w:rPr>
                <w:rFonts w:ascii="新細明體" w:hAnsi="新細明體"/>
                <w:noProof/>
                <w:sz w:val="20"/>
              </w:rPr>
            </w:pPr>
            <w:r w:rsidRPr="00E17B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E7618" w:rsidRPr="002A3E8A" w14:paraId="76BFB1DE" w14:textId="77777777" w:rsidTr="00DF0D68">
        <w:trPr>
          <w:gridAfter w:val="1"/>
          <w:wAfter w:w="14" w:type="dxa"/>
          <w:trHeight w:val="6463"/>
        </w:trPr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386A6" w14:textId="77777777" w:rsidR="009E7618" w:rsidRPr="002A3E8A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40CF" w14:textId="77777777" w:rsidR="009E7618" w:rsidRPr="002A3E8A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0903" w14:textId="77777777" w:rsidR="009E7618" w:rsidRPr="002A3E8A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F67A53" w14:textId="77777777" w:rsidR="009E7618" w:rsidRPr="002A3E8A" w:rsidRDefault="009E7618" w:rsidP="00DF0D68">
            <w:pPr>
              <w:spacing w:line="300" w:lineRule="exact"/>
              <w:ind w:rightChars="10" w:right="24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</w:tbl>
    <w:p w14:paraId="33178B2F" w14:textId="77777777" w:rsidR="009E7618" w:rsidRDefault="009E7618" w:rsidP="009E7618">
      <w:pPr>
        <w:snapToGrid w:val="0"/>
        <w:spacing w:line="20" w:lineRule="exact"/>
        <w:jc w:val="both"/>
        <w:rPr>
          <w:sz w:val="20"/>
        </w:rPr>
      </w:pPr>
    </w:p>
    <w:p w14:paraId="29435587" w14:textId="77777777" w:rsidR="009E7618" w:rsidRPr="00051E92" w:rsidRDefault="009E7618" w:rsidP="009E7618">
      <w:pPr>
        <w:snapToGrid w:val="0"/>
        <w:spacing w:line="20" w:lineRule="exact"/>
        <w:jc w:val="both"/>
        <w:rPr>
          <w:sz w:val="20"/>
        </w:rPr>
      </w:pPr>
    </w:p>
    <w:p w14:paraId="4C38343A" w14:textId="77777777" w:rsidR="00051E92" w:rsidRPr="00CC13C2" w:rsidRDefault="00051E92" w:rsidP="00485D4F">
      <w:pPr>
        <w:snapToGrid w:val="0"/>
        <w:spacing w:line="20" w:lineRule="exact"/>
        <w:jc w:val="both"/>
        <w:rPr>
          <w:rFonts w:ascii="新細明體" w:hAnsi="新細明體"/>
          <w:sz w:val="20"/>
        </w:rPr>
      </w:pPr>
    </w:p>
    <w:sectPr w:rsidR="00051E92" w:rsidRPr="00CC13C2" w:rsidSect="0092148F">
      <w:footerReference w:type="even" r:id="rId8"/>
      <w:footerReference w:type="default" r:id="rId9"/>
      <w:footerReference w:type="first" r:id="rId10"/>
      <w:pgSz w:w="11906" w:h="16838" w:code="9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29E63" w14:textId="77777777" w:rsidR="00695848" w:rsidRDefault="00695848">
      <w:r>
        <w:separator/>
      </w:r>
    </w:p>
  </w:endnote>
  <w:endnote w:type="continuationSeparator" w:id="0">
    <w:p w14:paraId="3F9DAAA0" w14:textId="77777777" w:rsidR="00695848" w:rsidRDefault="00695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679C4" w14:textId="77777777" w:rsidR="00714B1B" w:rsidRDefault="00714B1B">
    <w:pPr>
      <w:pStyle w:val="ab"/>
      <w:jc w:val="center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1D792" w14:textId="77777777" w:rsidR="00714B1B" w:rsidRPr="00C0777A" w:rsidRDefault="00714B1B" w:rsidP="00C0777A">
    <w:pPr>
      <w:pStyle w:val="ab"/>
      <w:jc w:val="center"/>
    </w:pPr>
    <w:r>
      <w:rPr>
        <w:rFonts w:hint="eastAsia"/>
        <w:lang w:val="x-none"/>
      </w:rPr>
      <w:t>丁</w:t>
    </w:r>
    <w:r w:rsidRPr="00C0777A">
      <w:rPr>
        <w:rFonts w:hint="eastAsia"/>
        <w:lang w:val="x-none"/>
      </w:rPr>
      <w:t>－</w:t>
    </w:r>
    <w:r w:rsidRPr="00C0777A">
      <w:rPr>
        <w:lang w:val="x-none"/>
      </w:rPr>
      <w:fldChar w:fldCharType="begin"/>
    </w:r>
    <w:r w:rsidRPr="00C0777A">
      <w:rPr>
        <w:lang w:val="x-none"/>
      </w:rPr>
      <w:instrText xml:space="preserve"> PAGE   \* MERGEFORMAT </w:instrText>
    </w:r>
    <w:r w:rsidRPr="00C0777A">
      <w:rPr>
        <w:lang w:val="x-none"/>
      </w:rPr>
      <w:fldChar w:fldCharType="separate"/>
    </w:r>
    <w:r w:rsidR="00E0547A" w:rsidRPr="00E0547A">
      <w:rPr>
        <w:noProof/>
      </w:rPr>
      <w:t>2</w:t>
    </w:r>
    <w:r w:rsidRPr="00C0777A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4381E" w14:textId="77777777" w:rsidR="00714B1B" w:rsidRDefault="00714B1B" w:rsidP="00C0777A">
    <w:pPr>
      <w:pStyle w:val="ab"/>
      <w:jc w:val="center"/>
    </w:pPr>
    <w:r>
      <w:rPr>
        <w:rFonts w:hint="eastAsia"/>
        <w:lang w:val="x-none"/>
      </w:rPr>
      <w:t>丁</w:t>
    </w:r>
    <w:r w:rsidRPr="00C0777A">
      <w:rPr>
        <w:rFonts w:hint="eastAsia"/>
        <w:lang w:val="x-none"/>
      </w:rPr>
      <w:t>－</w:t>
    </w:r>
    <w:r w:rsidRPr="00C0777A">
      <w:rPr>
        <w:lang w:val="x-none"/>
      </w:rPr>
      <w:fldChar w:fldCharType="begin"/>
    </w:r>
    <w:r w:rsidRPr="00C0777A">
      <w:rPr>
        <w:lang w:val="x-none"/>
      </w:rPr>
      <w:instrText xml:space="preserve"> PAGE   \* MERGEFORMAT </w:instrText>
    </w:r>
    <w:r w:rsidRPr="00C0777A">
      <w:rPr>
        <w:lang w:val="x-none"/>
      </w:rPr>
      <w:fldChar w:fldCharType="separate"/>
    </w:r>
    <w:r w:rsidR="00E0547A" w:rsidRPr="00E0547A">
      <w:rPr>
        <w:noProof/>
      </w:rPr>
      <w:t>1</w:t>
    </w:r>
    <w:r w:rsidRPr="00C0777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536D8" w14:textId="77777777" w:rsidR="00695848" w:rsidRDefault="00695848">
      <w:r>
        <w:separator/>
      </w:r>
    </w:p>
  </w:footnote>
  <w:footnote w:type="continuationSeparator" w:id="0">
    <w:p w14:paraId="20EF4527" w14:textId="77777777" w:rsidR="00695848" w:rsidRDefault="00695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E609154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hint="default"/>
      </w:rPr>
    </w:lvl>
  </w:abstractNum>
  <w:abstractNum w:abstractNumId="1" w15:restartNumberingAfterBreak="0">
    <w:nsid w:val="009B5789"/>
    <w:multiLevelType w:val="hybridMultilevel"/>
    <w:tmpl w:val="8B8A9820"/>
    <w:lvl w:ilvl="0" w:tplc="9252F8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2" w15:restartNumberingAfterBreak="0">
    <w:nsid w:val="03B84968"/>
    <w:multiLevelType w:val="hybridMultilevel"/>
    <w:tmpl w:val="D19CFAD2"/>
    <w:lvl w:ilvl="0" w:tplc="390ABACC">
      <w:start w:val="36"/>
      <w:numFmt w:val="decimal"/>
      <w:lvlText w:val="%1."/>
      <w:lvlJc w:val="left"/>
      <w:pPr>
        <w:tabs>
          <w:tab w:val="num" w:pos="1080"/>
        </w:tabs>
        <w:ind w:left="1080" w:hanging="570"/>
      </w:pPr>
      <w:rPr>
        <w:rFonts w:hAnsi="Times New Roman" w:hint="eastAsia"/>
        <w:b w:val="0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3" w15:restartNumberingAfterBreak="0">
    <w:nsid w:val="0AB867C7"/>
    <w:multiLevelType w:val="hybridMultilevel"/>
    <w:tmpl w:val="ED20A098"/>
    <w:lvl w:ilvl="0" w:tplc="15B29948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67"/>
        </w:tabs>
        <w:ind w:left="126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7"/>
        </w:tabs>
        <w:ind w:left="174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7"/>
        </w:tabs>
        <w:ind w:left="270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7"/>
        </w:tabs>
        <w:ind w:left="318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7"/>
        </w:tabs>
        <w:ind w:left="366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7"/>
        </w:tabs>
        <w:ind w:left="414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7"/>
        </w:tabs>
        <w:ind w:left="4627" w:hanging="480"/>
      </w:pPr>
    </w:lvl>
  </w:abstractNum>
  <w:abstractNum w:abstractNumId="4" w15:restartNumberingAfterBreak="0">
    <w:nsid w:val="0DDF4BCE"/>
    <w:multiLevelType w:val="hybridMultilevel"/>
    <w:tmpl w:val="1BD889E0"/>
    <w:lvl w:ilvl="0" w:tplc="E76814A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5" w15:restartNumberingAfterBreak="0">
    <w:nsid w:val="16FE374C"/>
    <w:multiLevelType w:val="hybridMultilevel"/>
    <w:tmpl w:val="53100D96"/>
    <w:lvl w:ilvl="0" w:tplc="7D767D3C">
      <w:start w:val="1"/>
      <w:numFmt w:val="decimal"/>
      <w:lvlText w:val="（%1）"/>
      <w:lvlJc w:val="left"/>
      <w:pPr>
        <w:tabs>
          <w:tab w:val="num" w:pos="2040"/>
        </w:tabs>
        <w:ind w:left="2040" w:hanging="720"/>
      </w:pPr>
      <w:rPr>
        <w:rFonts w:ascii="標楷體" w:hAnsi="Courier New" w:hint="eastAsia"/>
      </w:rPr>
    </w:lvl>
    <w:lvl w:ilvl="1" w:tplc="A4A867FA">
      <w:start w:val="1"/>
      <w:numFmt w:val="decimal"/>
      <w:lvlText w:val="（%2）"/>
      <w:lvlJc w:val="left"/>
      <w:pPr>
        <w:tabs>
          <w:tab w:val="num" w:pos="2520"/>
        </w:tabs>
        <w:ind w:left="2520" w:hanging="720"/>
      </w:pPr>
      <w:rPr>
        <w:rFonts w:ascii="標楷體" w:hAnsi="Courier New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6" w15:restartNumberingAfterBreak="0">
    <w:nsid w:val="17704F31"/>
    <w:multiLevelType w:val="hybridMultilevel"/>
    <w:tmpl w:val="EEE430BE"/>
    <w:lvl w:ilvl="0" w:tplc="FFFFFFFF">
      <w:start w:val="1"/>
      <w:numFmt w:val="taiwaneseCountingThousand"/>
      <w:lvlText w:val="%1、"/>
      <w:lvlJc w:val="left"/>
      <w:pPr>
        <w:tabs>
          <w:tab w:val="num" w:pos="915"/>
        </w:tabs>
        <w:ind w:left="915" w:hanging="405"/>
      </w:pPr>
      <w:rPr>
        <w:rFonts w:hint="default"/>
      </w:rPr>
    </w:lvl>
    <w:lvl w:ilvl="1" w:tplc="FFFFFFFF">
      <w:start w:val="1"/>
      <w:numFmt w:val="taiwaneseCountingThousand"/>
      <w:lvlText w:val="(%2)"/>
      <w:lvlJc w:val="left"/>
      <w:pPr>
        <w:tabs>
          <w:tab w:val="num" w:pos="1395"/>
        </w:tabs>
        <w:ind w:left="1395" w:hanging="4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7" w15:restartNumberingAfterBreak="0">
    <w:nsid w:val="2E791BA4"/>
    <w:multiLevelType w:val="hybridMultilevel"/>
    <w:tmpl w:val="066E2700"/>
    <w:lvl w:ilvl="0" w:tplc="6694A33E">
      <w:start w:val="1"/>
      <w:numFmt w:val="taiwaneseCountingThousand"/>
      <w:lvlText w:val="（%1）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2D41AE6"/>
    <w:multiLevelType w:val="singleLevel"/>
    <w:tmpl w:val="1C0A2E7C"/>
    <w:lvl w:ilvl="0">
      <w:start w:val="1"/>
      <w:numFmt w:val="taiwaneseCountingThousand"/>
      <w:lvlText w:val="%1、"/>
      <w:lvlJc w:val="left"/>
      <w:pPr>
        <w:tabs>
          <w:tab w:val="num" w:pos="408"/>
        </w:tabs>
        <w:ind w:left="408" w:hanging="408"/>
      </w:pPr>
      <w:rPr>
        <w:rFonts w:hint="eastAsia"/>
      </w:rPr>
    </w:lvl>
  </w:abstractNum>
  <w:abstractNum w:abstractNumId="9" w15:restartNumberingAfterBreak="0">
    <w:nsid w:val="3EE46E39"/>
    <w:multiLevelType w:val="singleLevel"/>
    <w:tmpl w:val="9A6CC3A8"/>
    <w:lvl w:ilvl="0">
      <w:start w:val="1"/>
      <w:numFmt w:val="ideographLegalTraditional"/>
      <w:pStyle w:val="4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0" w15:restartNumberingAfterBreak="0">
    <w:nsid w:val="3FFB41D4"/>
    <w:multiLevelType w:val="hybridMultilevel"/>
    <w:tmpl w:val="1DDE348A"/>
    <w:lvl w:ilvl="0" w:tplc="7F567384">
      <w:start w:val="1"/>
      <w:numFmt w:val="decimal"/>
      <w:suff w:val="space"/>
      <w:lvlText w:val="%1."/>
      <w:lvlJc w:val="left"/>
      <w:pPr>
        <w:ind w:left="210" w:hanging="2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465270D0"/>
    <w:multiLevelType w:val="hybridMultilevel"/>
    <w:tmpl w:val="27707F0C"/>
    <w:lvl w:ilvl="0" w:tplc="253AA46A">
      <w:start w:val="1"/>
      <w:numFmt w:val="taiwaneseCountingThousand"/>
      <w:lvlText w:val="(%1)"/>
      <w:lvlJc w:val="left"/>
      <w:pPr>
        <w:tabs>
          <w:tab w:val="num" w:pos="960"/>
        </w:tabs>
        <w:ind w:left="96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2" w15:restartNumberingAfterBreak="0">
    <w:nsid w:val="4C4D6A06"/>
    <w:multiLevelType w:val="hybridMultilevel"/>
    <w:tmpl w:val="B5D64C92"/>
    <w:lvl w:ilvl="0" w:tplc="F27AD632">
      <w:start w:val="1"/>
      <w:numFmt w:val="taiwaneseCountingThousand"/>
      <w:lvlText w:val="（%1）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3" w15:restartNumberingAfterBreak="0">
    <w:nsid w:val="50EA76E2"/>
    <w:multiLevelType w:val="hybridMultilevel"/>
    <w:tmpl w:val="E954F3BE"/>
    <w:lvl w:ilvl="0" w:tplc="CF5A446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4" w15:restartNumberingAfterBreak="0">
    <w:nsid w:val="534677CE"/>
    <w:multiLevelType w:val="singleLevel"/>
    <w:tmpl w:val="EF308FB4"/>
    <w:lvl w:ilvl="0">
      <w:start w:val="1"/>
      <w:numFmt w:val="taiwaneseCountingThousand"/>
      <w:lvlText w:val="(%1)"/>
      <w:lvlJc w:val="left"/>
      <w:pPr>
        <w:tabs>
          <w:tab w:val="num" w:pos="978"/>
        </w:tabs>
        <w:ind w:left="978" w:hanging="468"/>
      </w:pPr>
      <w:rPr>
        <w:rFonts w:hint="eastAsia"/>
      </w:rPr>
    </w:lvl>
  </w:abstractNum>
  <w:abstractNum w:abstractNumId="15" w15:restartNumberingAfterBreak="0">
    <w:nsid w:val="59F54E7C"/>
    <w:multiLevelType w:val="hybridMultilevel"/>
    <w:tmpl w:val="3E48D984"/>
    <w:lvl w:ilvl="0" w:tplc="5308E426">
      <w:start w:val="1"/>
      <w:numFmt w:val="ideographTraditional"/>
      <w:lvlText w:val="%1、"/>
      <w:lvlJc w:val="left"/>
      <w:pPr>
        <w:tabs>
          <w:tab w:val="num" w:pos="795"/>
        </w:tabs>
        <w:ind w:left="795" w:hanging="7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6C8E6340"/>
    <w:multiLevelType w:val="hybridMultilevel"/>
    <w:tmpl w:val="547C6E7E"/>
    <w:lvl w:ilvl="0" w:tplc="E1D8CEC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標楷體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DFF13AC"/>
    <w:multiLevelType w:val="singleLevel"/>
    <w:tmpl w:val="BB74FB98"/>
    <w:lvl w:ilvl="0">
      <w:start w:val="1"/>
      <w:numFmt w:val="ideographTraditional"/>
      <w:lvlText w:val="%1、"/>
      <w:lvlJc w:val="left"/>
      <w:pPr>
        <w:tabs>
          <w:tab w:val="num" w:pos="570"/>
        </w:tabs>
        <w:ind w:left="570" w:hanging="570"/>
      </w:pPr>
      <w:rPr>
        <w:rFonts w:cs="Times New Roman" w:hint="eastAsia"/>
      </w:rPr>
    </w:lvl>
  </w:abstractNum>
  <w:abstractNum w:abstractNumId="18" w15:restartNumberingAfterBreak="0">
    <w:nsid w:val="71FF0638"/>
    <w:multiLevelType w:val="hybridMultilevel"/>
    <w:tmpl w:val="9438B8D6"/>
    <w:lvl w:ilvl="0" w:tplc="CCFEB5D0">
      <w:start w:val="3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11"/>
  </w:num>
  <w:num w:numId="5">
    <w:abstractNumId w:val="7"/>
  </w:num>
  <w:num w:numId="6">
    <w:abstractNumId w:val="10"/>
  </w:num>
  <w:num w:numId="7">
    <w:abstractNumId w:val="4"/>
  </w:num>
  <w:num w:numId="8">
    <w:abstractNumId w:val="1"/>
  </w:num>
  <w:num w:numId="9">
    <w:abstractNumId w:val="8"/>
  </w:num>
  <w:num w:numId="10">
    <w:abstractNumId w:val="14"/>
  </w:num>
  <w:num w:numId="11">
    <w:abstractNumId w:val="12"/>
  </w:num>
  <w:num w:numId="12">
    <w:abstractNumId w:val="6"/>
  </w:num>
  <w:num w:numId="13">
    <w:abstractNumId w:val="15"/>
  </w:num>
  <w:num w:numId="14">
    <w:abstractNumId w:val="13"/>
  </w:num>
  <w:num w:numId="15">
    <w:abstractNumId w:val="2"/>
  </w:num>
  <w:num w:numId="16">
    <w:abstractNumId w:val="18"/>
  </w:num>
  <w:num w:numId="17">
    <w:abstractNumId w:val="5"/>
  </w:num>
  <w:num w:numId="18">
    <w:abstractNumId w:val="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bordersDoNotSurroundHeader/>
  <w:bordersDoNotSurroundFooter/>
  <w:hideSpellingErrors/>
  <w:hideGrammaticalErrors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BFD"/>
    <w:rsid w:val="00012B0C"/>
    <w:rsid w:val="00030815"/>
    <w:rsid w:val="0003316D"/>
    <w:rsid w:val="000332E1"/>
    <w:rsid w:val="00042178"/>
    <w:rsid w:val="00043FB3"/>
    <w:rsid w:val="000517C4"/>
    <w:rsid w:val="00051E92"/>
    <w:rsid w:val="00053252"/>
    <w:rsid w:val="00065122"/>
    <w:rsid w:val="00067523"/>
    <w:rsid w:val="00071E14"/>
    <w:rsid w:val="000720D2"/>
    <w:rsid w:val="00073DE6"/>
    <w:rsid w:val="00076868"/>
    <w:rsid w:val="000828F1"/>
    <w:rsid w:val="000842C8"/>
    <w:rsid w:val="000851E8"/>
    <w:rsid w:val="0008622D"/>
    <w:rsid w:val="00087827"/>
    <w:rsid w:val="000904DC"/>
    <w:rsid w:val="00090AE1"/>
    <w:rsid w:val="00092B46"/>
    <w:rsid w:val="0009689E"/>
    <w:rsid w:val="000B1C4A"/>
    <w:rsid w:val="000B1D15"/>
    <w:rsid w:val="000B473D"/>
    <w:rsid w:val="000B51BF"/>
    <w:rsid w:val="000B6324"/>
    <w:rsid w:val="000C2699"/>
    <w:rsid w:val="000D469D"/>
    <w:rsid w:val="000D49CF"/>
    <w:rsid w:val="000D5C04"/>
    <w:rsid w:val="000D7661"/>
    <w:rsid w:val="000E125F"/>
    <w:rsid w:val="000E21CE"/>
    <w:rsid w:val="001007B0"/>
    <w:rsid w:val="00102795"/>
    <w:rsid w:val="001076DD"/>
    <w:rsid w:val="0012449B"/>
    <w:rsid w:val="00130612"/>
    <w:rsid w:val="00132A45"/>
    <w:rsid w:val="001347CF"/>
    <w:rsid w:val="001372E8"/>
    <w:rsid w:val="00137DA4"/>
    <w:rsid w:val="00140B6A"/>
    <w:rsid w:val="0014103D"/>
    <w:rsid w:val="00142206"/>
    <w:rsid w:val="00147E2C"/>
    <w:rsid w:val="0015385A"/>
    <w:rsid w:val="00161001"/>
    <w:rsid w:val="00162449"/>
    <w:rsid w:val="00163980"/>
    <w:rsid w:val="00165587"/>
    <w:rsid w:val="00171345"/>
    <w:rsid w:val="0017457F"/>
    <w:rsid w:val="00176DFE"/>
    <w:rsid w:val="001808A0"/>
    <w:rsid w:val="00185B79"/>
    <w:rsid w:val="00190089"/>
    <w:rsid w:val="00193187"/>
    <w:rsid w:val="001937A6"/>
    <w:rsid w:val="00194051"/>
    <w:rsid w:val="001A124A"/>
    <w:rsid w:val="001A4D09"/>
    <w:rsid w:val="001B7010"/>
    <w:rsid w:val="001C115E"/>
    <w:rsid w:val="001C38AE"/>
    <w:rsid w:val="001D1018"/>
    <w:rsid w:val="001D6B30"/>
    <w:rsid w:val="001E37A7"/>
    <w:rsid w:val="001E50BC"/>
    <w:rsid w:val="001F70BD"/>
    <w:rsid w:val="001F7ED1"/>
    <w:rsid w:val="00200F2B"/>
    <w:rsid w:val="00203549"/>
    <w:rsid w:val="002040AE"/>
    <w:rsid w:val="00204E05"/>
    <w:rsid w:val="002070C5"/>
    <w:rsid w:val="00214722"/>
    <w:rsid w:val="00214758"/>
    <w:rsid w:val="00216948"/>
    <w:rsid w:val="00217358"/>
    <w:rsid w:val="0022017F"/>
    <w:rsid w:val="00221269"/>
    <w:rsid w:val="002273D0"/>
    <w:rsid w:val="002275D3"/>
    <w:rsid w:val="00237CED"/>
    <w:rsid w:val="0024025E"/>
    <w:rsid w:val="00241947"/>
    <w:rsid w:val="00245AE9"/>
    <w:rsid w:val="00250C3B"/>
    <w:rsid w:val="00250F57"/>
    <w:rsid w:val="00251FE3"/>
    <w:rsid w:val="00252612"/>
    <w:rsid w:val="0027281C"/>
    <w:rsid w:val="00277DC6"/>
    <w:rsid w:val="00282B36"/>
    <w:rsid w:val="00292625"/>
    <w:rsid w:val="00296284"/>
    <w:rsid w:val="002A4F46"/>
    <w:rsid w:val="002A5C6E"/>
    <w:rsid w:val="002B11C6"/>
    <w:rsid w:val="002B1901"/>
    <w:rsid w:val="002B61E5"/>
    <w:rsid w:val="002C46D1"/>
    <w:rsid w:val="002E2155"/>
    <w:rsid w:val="002E3BA0"/>
    <w:rsid w:val="002E7204"/>
    <w:rsid w:val="002F030F"/>
    <w:rsid w:val="003022B8"/>
    <w:rsid w:val="00306D13"/>
    <w:rsid w:val="00310235"/>
    <w:rsid w:val="00310307"/>
    <w:rsid w:val="00312BE4"/>
    <w:rsid w:val="00321107"/>
    <w:rsid w:val="00321BCA"/>
    <w:rsid w:val="0032554C"/>
    <w:rsid w:val="00334D85"/>
    <w:rsid w:val="003354DE"/>
    <w:rsid w:val="00341E70"/>
    <w:rsid w:val="00346D68"/>
    <w:rsid w:val="00351467"/>
    <w:rsid w:val="003560FB"/>
    <w:rsid w:val="003600EA"/>
    <w:rsid w:val="003701DA"/>
    <w:rsid w:val="00370F91"/>
    <w:rsid w:val="003812FE"/>
    <w:rsid w:val="003839D8"/>
    <w:rsid w:val="003917CF"/>
    <w:rsid w:val="00392311"/>
    <w:rsid w:val="00393DEF"/>
    <w:rsid w:val="003A3C33"/>
    <w:rsid w:val="003B32A8"/>
    <w:rsid w:val="003B3967"/>
    <w:rsid w:val="003B5121"/>
    <w:rsid w:val="003B5AC0"/>
    <w:rsid w:val="003B737B"/>
    <w:rsid w:val="003C1235"/>
    <w:rsid w:val="003C209F"/>
    <w:rsid w:val="003C33E9"/>
    <w:rsid w:val="003C551C"/>
    <w:rsid w:val="003C58E1"/>
    <w:rsid w:val="003C7138"/>
    <w:rsid w:val="003D052A"/>
    <w:rsid w:val="003D1903"/>
    <w:rsid w:val="003D6829"/>
    <w:rsid w:val="003F30FE"/>
    <w:rsid w:val="003F47D3"/>
    <w:rsid w:val="003F5FFB"/>
    <w:rsid w:val="00404FEC"/>
    <w:rsid w:val="00413AD1"/>
    <w:rsid w:val="00414AFC"/>
    <w:rsid w:val="00415C53"/>
    <w:rsid w:val="00415EAD"/>
    <w:rsid w:val="00421E0B"/>
    <w:rsid w:val="00423279"/>
    <w:rsid w:val="00423761"/>
    <w:rsid w:val="00423D9C"/>
    <w:rsid w:val="004258F2"/>
    <w:rsid w:val="004369EF"/>
    <w:rsid w:val="00444336"/>
    <w:rsid w:val="0045201A"/>
    <w:rsid w:val="00455703"/>
    <w:rsid w:val="00456A37"/>
    <w:rsid w:val="00457B75"/>
    <w:rsid w:val="004715F6"/>
    <w:rsid w:val="00474F37"/>
    <w:rsid w:val="00475C98"/>
    <w:rsid w:val="00485D4F"/>
    <w:rsid w:val="00486A9D"/>
    <w:rsid w:val="00486FA6"/>
    <w:rsid w:val="00496295"/>
    <w:rsid w:val="004A26EE"/>
    <w:rsid w:val="004A6983"/>
    <w:rsid w:val="004B7ED1"/>
    <w:rsid w:val="004C4CDD"/>
    <w:rsid w:val="004C54CF"/>
    <w:rsid w:val="004D2B81"/>
    <w:rsid w:val="004D5DC9"/>
    <w:rsid w:val="004E0134"/>
    <w:rsid w:val="004E22C7"/>
    <w:rsid w:val="004E246B"/>
    <w:rsid w:val="004E3113"/>
    <w:rsid w:val="004E6048"/>
    <w:rsid w:val="004F4103"/>
    <w:rsid w:val="00502C80"/>
    <w:rsid w:val="005072BC"/>
    <w:rsid w:val="00511B97"/>
    <w:rsid w:val="00521A25"/>
    <w:rsid w:val="00522F26"/>
    <w:rsid w:val="0053302D"/>
    <w:rsid w:val="00533B58"/>
    <w:rsid w:val="0053713C"/>
    <w:rsid w:val="00541762"/>
    <w:rsid w:val="00556874"/>
    <w:rsid w:val="005628C7"/>
    <w:rsid w:val="00564594"/>
    <w:rsid w:val="00565D1C"/>
    <w:rsid w:val="005738C8"/>
    <w:rsid w:val="005757E8"/>
    <w:rsid w:val="00575F33"/>
    <w:rsid w:val="00582AE6"/>
    <w:rsid w:val="00591F00"/>
    <w:rsid w:val="005A12BA"/>
    <w:rsid w:val="005A4B81"/>
    <w:rsid w:val="005B2315"/>
    <w:rsid w:val="005B26E7"/>
    <w:rsid w:val="005D137B"/>
    <w:rsid w:val="005E0B8C"/>
    <w:rsid w:val="005F5DAA"/>
    <w:rsid w:val="005F771B"/>
    <w:rsid w:val="00600B93"/>
    <w:rsid w:val="00604842"/>
    <w:rsid w:val="00607ACD"/>
    <w:rsid w:val="00614096"/>
    <w:rsid w:val="00620972"/>
    <w:rsid w:val="00621D88"/>
    <w:rsid w:val="0063418D"/>
    <w:rsid w:val="00647941"/>
    <w:rsid w:val="006504D7"/>
    <w:rsid w:val="006600FF"/>
    <w:rsid w:val="0066358B"/>
    <w:rsid w:val="00666B85"/>
    <w:rsid w:val="006708B3"/>
    <w:rsid w:val="006714D9"/>
    <w:rsid w:val="00671D63"/>
    <w:rsid w:val="006766AC"/>
    <w:rsid w:val="006773CE"/>
    <w:rsid w:val="00681AB5"/>
    <w:rsid w:val="006835DD"/>
    <w:rsid w:val="0068476B"/>
    <w:rsid w:val="006859AB"/>
    <w:rsid w:val="00686851"/>
    <w:rsid w:val="00690DAE"/>
    <w:rsid w:val="006942C3"/>
    <w:rsid w:val="0069509C"/>
    <w:rsid w:val="00695848"/>
    <w:rsid w:val="006A09B0"/>
    <w:rsid w:val="006B4ADE"/>
    <w:rsid w:val="006C5791"/>
    <w:rsid w:val="006C7096"/>
    <w:rsid w:val="006D02FB"/>
    <w:rsid w:val="006D4ECC"/>
    <w:rsid w:val="006D59C3"/>
    <w:rsid w:val="006D75EF"/>
    <w:rsid w:val="006F2935"/>
    <w:rsid w:val="00701F7E"/>
    <w:rsid w:val="00707414"/>
    <w:rsid w:val="00712379"/>
    <w:rsid w:val="00714B1B"/>
    <w:rsid w:val="00716976"/>
    <w:rsid w:val="00717673"/>
    <w:rsid w:val="007216AD"/>
    <w:rsid w:val="00722E72"/>
    <w:rsid w:val="00723717"/>
    <w:rsid w:val="00726239"/>
    <w:rsid w:val="0073001D"/>
    <w:rsid w:val="00731B94"/>
    <w:rsid w:val="0073529D"/>
    <w:rsid w:val="007358E2"/>
    <w:rsid w:val="0073626B"/>
    <w:rsid w:val="00740BCE"/>
    <w:rsid w:val="00742F91"/>
    <w:rsid w:val="00743648"/>
    <w:rsid w:val="00747545"/>
    <w:rsid w:val="00753EFC"/>
    <w:rsid w:val="00756D30"/>
    <w:rsid w:val="007649EB"/>
    <w:rsid w:val="007809E3"/>
    <w:rsid w:val="007811CE"/>
    <w:rsid w:val="007977E1"/>
    <w:rsid w:val="007A271A"/>
    <w:rsid w:val="007B2E3C"/>
    <w:rsid w:val="007C19A9"/>
    <w:rsid w:val="007C36B8"/>
    <w:rsid w:val="007D049C"/>
    <w:rsid w:val="007D080C"/>
    <w:rsid w:val="007D6C17"/>
    <w:rsid w:val="007E62A5"/>
    <w:rsid w:val="007E75FC"/>
    <w:rsid w:val="007E7BD4"/>
    <w:rsid w:val="007F4224"/>
    <w:rsid w:val="007F6F81"/>
    <w:rsid w:val="00804036"/>
    <w:rsid w:val="00806A75"/>
    <w:rsid w:val="00811DB9"/>
    <w:rsid w:val="00812481"/>
    <w:rsid w:val="00813C1A"/>
    <w:rsid w:val="008174AD"/>
    <w:rsid w:val="00821CA3"/>
    <w:rsid w:val="00822277"/>
    <w:rsid w:val="00823FC4"/>
    <w:rsid w:val="00826186"/>
    <w:rsid w:val="00826D86"/>
    <w:rsid w:val="0083579A"/>
    <w:rsid w:val="00836E3C"/>
    <w:rsid w:val="00841323"/>
    <w:rsid w:val="00843ACF"/>
    <w:rsid w:val="00847B88"/>
    <w:rsid w:val="008633EB"/>
    <w:rsid w:val="0086427C"/>
    <w:rsid w:val="0086518F"/>
    <w:rsid w:val="00867FE8"/>
    <w:rsid w:val="00870D0D"/>
    <w:rsid w:val="008761FC"/>
    <w:rsid w:val="00880849"/>
    <w:rsid w:val="00886663"/>
    <w:rsid w:val="00887C22"/>
    <w:rsid w:val="00887EAB"/>
    <w:rsid w:val="00891198"/>
    <w:rsid w:val="008911CA"/>
    <w:rsid w:val="00893E1E"/>
    <w:rsid w:val="00896C50"/>
    <w:rsid w:val="008A1718"/>
    <w:rsid w:val="008B6D7F"/>
    <w:rsid w:val="008C0EB9"/>
    <w:rsid w:val="008D3948"/>
    <w:rsid w:val="008D3D23"/>
    <w:rsid w:val="008D4A5C"/>
    <w:rsid w:val="008D5D89"/>
    <w:rsid w:val="008D7373"/>
    <w:rsid w:val="008E0221"/>
    <w:rsid w:val="008E417D"/>
    <w:rsid w:val="008E4860"/>
    <w:rsid w:val="008F266C"/>
    <w:rsid w:val="008F6D8B"/>
    <w:rsid w:val="00901500"/>
    <w:rsid w:val="00906404"/>
    <w:rsid w:val="0090792E"/>
    <w:rsid w:val="00911673"/>
    <w:rsid w:val="00914DC7"/>
    <w:rsid w:val="00915501"/>
    <w:rsid w:val="00915FD1"/>
    <w:rsid w:val="00917486"/>
    <w:rsid w:val="0092148F"/>
    <w:rsid w:val="00923E6D"/>
    <w:rsid w:val="00931E95"/>
    <w:rsid w:val="00934FC8"/>
    <w:rsid w:val="00935D01"/>
    <w:rsid w:val="00940B07"/>
    <w:rsid w:val="009459CC"/>
    <w:rsid w:val="00945ABC"/>
    <w:rsid w:val="00945AF8"/>
    <w:rsid w:val="00955A13"/>
    <w:rsid w:val="00956B1B"/>
    <w:rsid w:val="00974401"/>
    <w:rsid w:val="0098037F"/>
    <w:rsid w:val="00982A5E"/>
    <w:rsid w:val="00985909"/>
    <w:rsid w:val="00993E89"/>
    <w:rsid w:val="00994FD6"/>
    <w:rsid w:val="009B0D89"/>
    <w:rsid w:val="009B198E"/>
    <w:rsid w:val="009D0596"/>
    <w:rsid w:val="009D07B2"/>
    <w:rsid w:val="009D1830"/>
    <w:rsid w:val="009D26EA"/>
    <w:rsid w:val="009E0BFD"/>
    <w:rsid w:val="009E7618"/>
    <w:rsid w:val="009F144B"/>
    <w:rsid w:val="009F44F6"/>
    <w:rsid w:val="009F57B6"/>
    <w:rsid w:val="00A03CB4"/>
    <w:rsid w:val="00A064CE"/>
    <w:rsid w:val="00A35FF4"/>
    <w:rsid w:val="00A36397"/>
    <w:rsid w:val="00A46E05"/>
    <w:rsid w:val="00A4789A"/>
    <w:rsid w:val="00A47FA7"/>
    <w:rsid w:val="00A51051"/>
    <w:rsid w:val="00A53F7F"/>
    <w:rsid w:val="00A54DF6"/>
    <w:rsid w:val="00A560AC"/>
    <w:rsid w:val="00A56FF6"/>
    <w:rsid w:val="00A634A8"/>
    <w:rsid w:val="00A63AF7"/>
    <w:rsid w:val="00A722D9"/>
    <w:rsid w:val="00A72EC0"/>
    <w:rsid w:val="00A7474A"/>
    <w:rsid w:val="00A758DE"/>
    <w:rsid w:val="00A807B1"/>
    <w:rsid w:val="00A82925"/>
    <w:rsid w:val="00A83A11"/>
    <w:rsid w:val="00A85F50"/>
    <w:rsid w:val="00A931F4"/>
    <w:rsid w:val="00AB2DCA"/>
    <w:rsid w:val="00AB3142"/>
    <w:rsid w:val="00AC0973"/>
    <w:rsid w:val="00AC5403"/>
    <w:rsid w:val="00AD3BA0"/>
    <w:rsid w:val="00AD42BB"/>
    <w:rsid w:val="00AE057B"/>
    <w:rsid w:val="00AE2913"/>
    <w:rsid w:val="00AE4275"/>
    <w:rsid w:val="00AE4DF5"/>
    <w:rsid w:val="00AF375D"/>
    <w:rsid w:val="00AF5AA3"/>
    <w:rsid w:val="00AF7CFF"/>
    <w:rsid w:val="00B00065"/>
    <w:rsid w:val="00B00D85"/>
    <w:rsid w:val="00B01164"/>
    <w:rsid w:val="00B068D7"/>
    <w:rsid w:val="00B07A36"/>
    <w:rsid w:val="00B128C2"/>
    <w:rsid w:val="00B17DA0"/>
    <w:rsid w:val="00B20A04"/>
    <w:rsid w:val="00B23F3E"/>
    <w:rsid w:val="00B41D48"/>
    <w:rsid w:val="00B43271"/>
    <w:rsid w:val="00B548CF"/>
    <w:rsid w:val="00B5795E"/>
    <w:rsid w:val="00B65A28"/>
    <w:rsid w:val="00B70E4E"/>
    <w:rsid w:val="00B71589"/>
    <w:rsid w:val="00B766F3"/>
    <w:rsid w:val="00B77311"/>
    <w:rsid w:val="00B8370F"/>
    <w:rsid w:val="00B85208"/>
    <w:rsid w:val="00BA07D5"/>
    <w:rsid w:val="00BA45F5"/>
    <w:rsid w:val="00BA53A2"/>
    <w:rsid w:val="00BC0C53"/>
    <w:rsid w:val="00BC144E"/>
    <w:rsid w:val="00BC2DAC"/>
    <w:rsid w:val="00BC61AF"/>
    <w:rsid w:val="00BC66A3"/>
    <w:rsid w:val="00BD3E5A"/>
    <w:rsid w:val="00BD583C"/>
    <w:rsid w:val="00BD7748"/>
    <w:rsid w:val="00BD78E7"/>
    <w:rsid w:val="00BE3648"/>
    <w:rsid w:val="00BE427C"/>
    <w:rsid w:val="00BE784E"/>
    <w:rsid w:val="00BF55B5"/>
    <w:rsid w:val="00BF62F8"/>
    <w:rsid w:val="00BF7B8D"/>
    <w:rsid w:val="00C0777A"/>
    <w:rsid w:val="00C1247E"/>
    <w:rsid w:val="00C16F33"/>
    <w:rsid w:val="00C23CCD"/>
    <w:rsid w:val="00C26FF5"/>
    <w:rsid w:val="00C45E3F"/>
    <w:rsid w:val="00C50A60"/>
    <w:rsid w:val="00C562D2"/>
    <w:rsid w:val="00C564BB"/>
    <w:rsid w:val="00C61419"/>
    <w:rsid w:val="00C65B19"/>
    <w:rsid w:val="00C6606B"/>
    <w:rsid w:val="00C7057D"/>
    <w:rsid w:val="00C768F1"/>
    <w:rsid w:val="00C76E92"/>
    <w:rsid w:val="00C77517"/>
    <w:rsid w:val="00C84B97"/>
    <w:rsid w:val="00C87BC4"/>
    <w:rsid w:val="00C9136B"/>
    <w:rsid w:val="00CA20F8"/>
    <w:rsid w:val="00CA2893"/>
    <w:rsid w:val="00CA6885"/>
    <w:rsid w:val="00CB2762"/>
    <w:rsid w:val="00CC13C2"/>
    <w:rsid w:val="00CC25A7"/>
    <w:rsid w:val="00CD69C0"/>
    <w:rsid w:val="00CD704E"/>
    <w:rsid w:val="00CE0680"/>
    <w:rsid w:val="00CE2E76"/>
    <w:rsid w:val="00CE6741"/>
    <w:rsid w:val="00D0385D"/>
    <w:rsid w:val="00D139B6"/>
    <w:rsid w:val="00D17034"/>
    <w:rsid w:val="00D177D6"/>
    <w:rsid w:val="00D23727"/>
    <w:rsid w:val="00D35FF6"/>
    <w:rsid w:val="00D4147C"/>
    <w:rsid w:val="00D54346"/>
    <w:rsid w:val="00D60DED"/>
    <w:rsid w:val="00D649E4"/>
    <w:rsid w:val="00D71991"/>
    <w:rsid w:val="00D759DB"/>
    <w:rsid w:val="00D861F9"/>
    <w:rsid w:val="00D92551"/>
    <w:rsid w:val="00D96A4C"/>
    <w:rsid w:val="00D97F8D"/>
    <w:rsid w:val="00DA5A34"/>
    <w:rsid w:val="00DB17AE"/>
    <w:rsid w:val="00DB43A6"/>
    <w:rsid w:val="00DC1586"/>
    <w:rsid w:val="00DD42DF"/>
    <w:rsid w:val="00DD68D4"/>
    <w:rsid w:val="00DD75EA"/>
    <w:rsid w:val="00DE0205"/>
    <w:rsid w:val="00DE3966"/>
    <w:rsid w:val="00DE48D2"/>
    <w:rsid w:val="00DE68D9"/>
    <w:rsid w:val="00DF2620"/>
    <w:rsid w:val="00DF6F1E"/>
    <w:rsid w:val="00E0547A"/>
    <w:rsid w:val="00E056C5"/>
    <w:rsid w:val="00E117B3"/>
    <w:rsid w:val="00E12DA2"/>
    <w:rsid w:val="00E14A47"/>
    <w:rsid w:val="00E17039"/>
    <w:rsid w:val="00E2175F"/>
    <w:rsid w:val="00E237E9"/>
    <w:rsid w:val="00E23B2C"/>
    <w:rsid w:val="00E27F29"/>
    <w:rsid w:val="00E3055A"/>
    <w:rsid w:val="00E3184C"/>
    <w:rsid w:val="00E32339"/>
    <w:rsid w:val="00E344E9"/>
    <w:rsid w:val="00E3615D"/>
    <w:rsid w:val="00E443CA"/>
    <w:rsid w:val="00E444BD"/>
    <w:rsid w:val="00E45BBE"/>
    <w:rsid w:val="00E52841"/>
    <w:rsid w:val="00E60F68"/>
    <w:rsid w:val="00E73D0A"/>
    <w:rsid w:val="00E74A3A"/>
    <w:rsid w:val="00E775F2"/>
    <w:rsid w:val="00E77A42"/>
    <w:rsid w:val="00EB56DF"/>
    <w:rsid w:val="00EB5F62"/>
    <w:rsid w:val="00EB6C28"/>
    <w:rsid w:val="00EC1FA8"/>
    <w:rsid w:val="00ED0257"/>
    <w:rsid w:val="00ED3E11"/>
    <w:rsid w:val="00EE2918"/>
    <w:rsid w:val="00EE3D33"/>
    <w:rsid w:val="00EE46BB"/>
    <w:rsid w:val="00F001DB"/>
    <w:rsid w:val="00F151D3"/>
    <w:rsid w:val="00F16425"/>
    <w:rsid w:val="00F1670C"/>
    <w:rsid w:val="00F17892"/>
    <w:rsid w:val="00F308BC"/>
    <w:rsid w:val="00F340A6"/>
    <w:rsid w:val="00F36DE8"/>
    <w:rsid w:val="00F536E4"/>
    <w:rsid w:val="00F55A72"/>
    <w:rsid w:val="00F55BC7"/>
    <w:rsid w:val="00F64A2B"/>
    <w:rsid w:val="00F64FD3"/>
    <w:rsid w:val="00F65315"/>
    <w:rsid w:val="00F67C92"/>
    <w:rsid w:val="00F700C3"/>
    <w:rsid w:val="00F73184"/>
    <w:rsid w:val="00F7613C"/>
    <w:rsid w:val="00F82BCD"/>
    <w:rsid w:val="00F85080"/>
    <w:rsid w:val="00F91E49"/>
    <w:rsid w:val="00FB046A"/>
    <w:rsid w:val="00FB14AB"/>
    <w:rsid w:val="00FB4E90"/>
    <w:rsid w:val="00FC5991"/>
    <w:rsid w:val="00FD72B6"/>
    <w:rsid w:val="00FD7725"/>
    <w:rsid w:val="00FE0D3D"/>
    <w:rsid w:val="00FF2712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047E39"/>
  <w15:docId w15:val="{43F58C65-1EE7-40BE-B3A2-C283191E2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9"/>
    <w:qFormat/>
    <w:rsid w:val="002040AE"/>
    <w:pPr>
      <w:keepNext/>
      <w:jc w:val="right"/>
      <w:outlineLvl w:val="0"/>
    </w:pPr>
    <w:rPr>
      <w:rFonts w:ascii="標楷體" w:eastAsia="標楷體"/>
      <w:b/>
      <w:bCs/>
      <w:spacing w:val="-10"/>
      <w:sz w:val="18"/>
    </w:rPr>
  </w:style>
  <w:style w:type="paragraph" w:styleId="2">
    <w:name w:val="heading 2"/>
    <w:basedOn w:val="a"/>
    <w:next w:val="a"/>
    <w:link w:val="20"/>
    <w:qFormat/>
    <w:rsid w:val="002040AE"/>
    <w:pPr>
      <w:keepNext/>
      <w:jc w:val="both"/>
      <w:outlineLvl w:val="1"/>
    </w:pPr>
    <w:rPr>
      <w:rFonts w:ascii="標楷體" w:eastAsia="標楷體"/>
      <w:spacing w:val="-2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right"/>
    </w:pPr>
    <w:rPr>
      <w:rFonts w:ascii="標楷體" w:eastAsia="標楷體"/>
      <w:b/>
      <w:sz w:val="18"/>
    </w:rPr>
  </w:style>
  <w:style w:type="paragraph" w:customStyle="1" w:styleId="4">
    <w:name w:val="樣式4"/>
    <w:basedOn w:val="a"/>
    <w:autoRedefine/>
    <w:uiPriority w:val="99"/>
    <w:pPr>
      <w:numPr>
        <w:numId w:val="1"/>
      </w:numPr>
      <w:spacing w:before="120" w:after="120" w:line="440" w:lineRule="exact"/>
      <w:ind w:left="573" w:hanging="573"/>
      <w:jc w:val="both"/>
    </w:pPr>
    <w:rPr>
      <w:rFonts w:ascii="標楷體" w:eastAsia="標楷體"/>
      <w:b/>
      <w:spacing w:val="10"/>
      <w:sz w:val="28"/>
    </w:rPr>
  </w:style>
  <w:style w:type="paragraph" w:styleId="a5">
    <w:name w:val="annotation text"/>
    <w:basedOn w:val="a"/>
    <w:link w:val="a6"/>
    <w:uiPriority w:val="99"/>
    <w:semiHidden/>
  </w:style>
  <w:style w:type="paragraph" w:styleId="a7">
    <w:name w:val="Date"/>
    <w:basedOn w:val="a"/>
    <w:next w:val="a"/>
    <w:link w:val="a8"/>
    <w:uiPriority w:val="99"/>
    <w:pPr>
      <w:jc w:val="right"/>
    </w:pPr>
    <w:rPr>
      <w:rFonts w:eastAsia="標楷體"/>
      <w:sz w:val="20"/>
    </w:rPr>
  </w:style>
  <w:style w:type="paragraph" w:styleId="a9">
    <w:name w:val="Plain Text"/>
    <w:basedOn w:val="a"/>
    <w:link w:val="aa"/>
    <w:uiPriority w:val="99"/>
    <w:rPr>
      <w:rFonts w:ascii="細明體" w:eastAsia="細明體" w:hAnsi="Courier New"/>
    </w:rPr>
  </w:style>
  <w:style w:type="paragraph" w:styleId="ab">
    <w:name w:val="footer"/>
    <w:basedOn w:val="a"/>
    <w:link w:val="ac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</w:rPr>
  </w:style>
  <w:style w:type="paragraph" w:customStyle="1" w:styleId="ad">
    <w:name w:val="甲乙丙"/>
    <w:basedOn w:val="a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customStyle="1" w:styleId="ae">
    <w:name w:val="壹貳參"/>
    <w:basedOn w:val="ad"/>
    <w:pPr>
      <w:spacing w:after="240"/>
      <w:ind w:left="624"/>
      <w:jc w:val="left"/>
    </w:pPr>
    <w:rPr>
      <w:sz w:val="36"/>
    </w:rPr>
  </w:style>
  <w:style w:type="paragraph" w:customStyle="1" w:styleId="af">
    <w:name w:val="一二三"/>
    <w:basedOn w:val="ae"/>
    <w:pPr>
      <w:spacing w:after="120"/>
      <w:ind w:left="0"/>
    </w:pPr>
    <w:rPr>
      <w:b w:val="0"/>
      <w:sz w:val="32"/>
    </w:rPr>
  </w:style>
  <w:style w:type="paragraph" w:customStyle="1" w:styleId="af0">
    <w:name w:val="括號一二三"/>
    <w:basedOn w:val="af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f0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customStyle="1" w:styleId="af1">
    <w:name w:val="表格字"/>
    <w:basedOn w:val="a"/>
    <w:uiPriority w:val="99"/>
    <w:pPr>
      <w:spacing w:line="240" w:lineRule="exact"/>
      <w:ind w:left="369" w:right="57" w:hanging="369"/>
      <w:jc w:val="both"/>
    </w:pPr>
    <w:rPr>
      <w:rFonts w:ascii="標楷體" w:eastAsia="標楷體"/>
      <w:sz w:val="20"/>
    </w:rPr>
  </w:style>
  <w:style w:type="paragraph" w:customStyle="1" w:styleId="11">
    <w:name w:val="樣式1"/>
    <w:basedOn w:val="a"/>
    <w:autoRedefine/>
    <w:uiPriority w:val="99"/>
    <w:pPr>
      <w:spacing w:line="460" w:lineRule="exact"/>
      <w:ind w:firstLine="567"/>
      <w:jc w:val="both"/>
    </w:pPr>
    <w:rPr>
      <w:rFonts w:ascii="標楷體" w:eastAsia="標楷體"/>
      <w:sz w:val="28"/>
    </w:rPr>
  </w:style>
  <w:style w:type="paragraph" w:customStyle="1" w:styleId="21">
    <w:name w:val="樣式2"/>
    <w:basedOn w:val="a"/>
    <w:autoRedefine/>
    <w:pPr>
      <w:spacing w:after="120" w:line="240" w:lineRule="atLeast"/>
      <w:jc w:val="both"/>
    </w:pPr>
    <w:rPr>
      <w:rFonts w:ascii="標楷體" w:eastAsia="標楷體" w:hAnsi="標楷體"/>
      <w:spacing w:val="20"/>
      <w:sz w:val="16"/>
      <w:szCs w:val="16"/>
    </w:rPr>
  </w:style>
  <w:style w:type="paragraph" w:customStyle="1" w:styleId="3">
    <w:name w:val="樣式3"/>
    <w:basedOn w:val="a"/>
    <w:autoRedefine/>
    <w:uiPriority w:val="99"/>
    <w:pPr>
      <w:spacing w:before="120" w:after="120" w:line="460" w:lineRule="exact"/>
      <w:jc w:val="both"/>
    </w:pPr>
    <w:rPr>
      <w:b/>
      <w:spacing w:val="20"/>
      <w:sz w:val="28"/>
    </w:rPr>
  </w:style>
  <w:style w:type="paragraph" w:customStyle="1" w:styleId="5">
    <w:name w:val="樣式5"/>
    <w:basedOn w:val="a"/>
    <w:autoRedefine/>
    <w:pPr>
      <w:spacing w:before="60" w:after="60" w:line="440" w:lineRule="exact"/>
      <w:ind w:left="567" w:hanging="567"/>
      <w:jc w:val="both"/>
    </w:pPr>
    <w:rPr>
      <w:rFonts w:ascii="新細明體"/>
      <w:b/>
      <w:spacing w:val="20"/>
    </w:rPr>
  </w:style>
  <w:style w:type="paragraph" w:customStyle="1" w:styleId="6">
    <w:name w:val="樣式6"/>
    <w:basedOn w:val="a"/>
    <w:autoRedefine/>
    <w:pPr>
      <w:spacing w:line="440" w:lineRule="exact"/>
      <w:ind w:firstLine="510"/>
      <w:jc w:val="both"/>
    </w:pPr>
    <w:rPr>
      <w:rFonts w:ascii="標楷體" w:eastAsia="標楷體"/>
    </w:rPr>
  </w:style>
  <w:style w:type="paragraph" w:customStyle="1" w:styleId="7">
    <w:name w:val="樣式7"/>
    <w:basedOn w:val="a"/>
    <w:autoRedefine/>
    <w:pPr>
      <w:spacing w:before="60" w:after="60" w:line="440" w:lineRule="exact"/>
      <w:ind w:firstLine="510"/>
      <w:jc w:val="both"/>
    </w:pPr>
    <w:rPr>
      <w:rFonts w:ascii="新細明體"/>
      <w:b/>
      <w:spacing w:val="20"/>
      <w:sz w:val="22"/>
    </w:rPr>
  </w:style>
  <w:style w:type="paragraph" w:customStyle="1" w:styleId="8">
    <w:name w:val="樣式8"/>
    <w:basedOn w:val="a"/>
    <w:autoRedefine/>
    <w:uiPriority w:val="99"/>
    <w:pPr>
      <w:spacing w:line="440" w:lineRule="exact"/>
      <w:ind w:left="935" w:hanging="425"/>
      <w:jc w:val="both"/>
    </w:pPr>
    <w:rPr>
      <w:b/>
      <w:spacing w:val="14"/>
      <w:sz w:val="22"/>
    </w:rPr>
  </w:style>
  <w:style w:type="paragraph" w:styleId="af2">
    <w:name w:val="header"/>
    <w:basedOn w:val="a"/>
    <w:link w:val="af3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character" w:styleId="af4">
    <w:name w:val="page number"/>
    <w:basedOn w:val="a0"/>
  </w:style>
  <w:style w:type="paragraph" w:styleId="af5">
    <w:name w:val="Balloon Text"/>
    <w:basedOn w:val="a"/>
    <w:link w:val="af6"/>
    <w:semiHidden/>
    <w:rPr>
      <w:rFonts w:ascii="Arial" w:hAnsi="Arial"/>
      <w:sz w:val="18"/>
      <w:szCs w:val="18"/>
    </w:rPr>
  </w:style>
  <w:style w:type="paragraph" w:styleId="af7">
    <w:name w:val="List Bullet"/>
    <w:basedOn w:val="a"/>
    <w:autoRedefine/>
    <w:uiPriority w:val="99"/>
    <w:pPr>
      <w:spacing w:line="240" w:lineRule="exact"/>
      <w:ind w:right="57"/>
      <w:jc w:val="right"/>
    </w:pPr>
    <w:rPr>
      <w:rFonts w:eastAsia="標楷體"/>
      <w:sz w:val="20"/>
    </w:rPr>
  </w:style>
  <w:style w:type="paragraph" w:customStyle="1" w:styleId="10035cm01cm">
    <w:name w:val="樣式 標楷體 10 點 粗體 分散對齊 左:  0.35 cm 右:  0.1 cm"/>
    <w:basedOn w:val="a"/>
    <w:uiPriority w:val="99"/>
    <w:pPr>
      <w:ind w:left="200" w:right="57"/>
      <w:jc w:val="distribute"/>
    </w:pPr>
    <w:rPr>
      <w:rFonts w:ascii="標楷體" w:eastAsia="標楷體" w:cs="新細明體"/>
      <w:b/>
      <w:bCs/>
      <w:sz w:val="20"/>
    </w:rPr>
  </w:style>
  <w:style w:type="paragraph" w:customStyle="1" w:styleId="af8">
    <w:name w:val="表頭"/>
    <w:basedOn w:val="a"/>
    <w:uiPriority w:val="99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-1">
    <w:name w:val="欄1-1"/>
    <w:basedOn w:val="a"/>
    <w:uiPriority w:val="99"/>
    <w:pPr>
      <w:spacing w:beforeLines="20" w:before="20" w:afterLines="20" w:after="20"/>
      <w:jc w:val="distribute"/>
    </w:pPr>
    <w:rPr>
      <w:rFonts w:eastAsia="華康儷中黑"/>
      <w:spacing w:val="6"/>
      <w:sz w:val="21"/>
    </w:rPr>
  </w:style>
  <w:style w:type="paragraph" w:customStyle="1" w:styleId="af9">
    <w:name w:val="標題一、"/>
    <w:basedOn w:val="a"/>
    <w:uiPriority w:val="9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customStyle="1" w:styleId="1-3">
    <w:name w:val="欄1-3"/>
    <w:basedOn w:val="a"/>
    <w:uiPriority w:val="99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"/>
    <w:uiPriority w:val="99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fa">
    <w:name w:val="List Paragraph"/>
    <w:basedOn w:val="a"/>
    <w:uiPriority w:val="34"/>
    <w:qFormat/>
    <w:rsid w:val="007F4224"/>
    <w:pPr>
      <w:ind w:leftChars="200" w:left="480"/>
    </w:pPr>
  </w:style>
  <w:style w:type="character" w:customStyle="1" w:styleId="aa">
    <w:name w:val="純文字 字元"/>
    <w:link w:val="a9"/>
    <w:uiPriority w:val="99"/>
    <w:locked/>
    <w:rsid w:val="00686851"/>
    <w:rPr>
      <w:rFonts w:ascii="細明體" w:eastAsia="細明體" w:hAnsi="Courier New"/>
      <w:kern w:val="2"/>
      <w:sz w:val="24"/>
    </w:rPr>
  </w:style>
  <w:style w:type="character" w:customStyle="1" w:styleId="10">
    <w:name w:val="標題 1 字元"/>
    <w:link w:val="1"/>
    <w:uiPriority w:val="99"/>
    <w:rsid w:val="002040AE"/>
    <w:rPr>
      <w:rFonts w:ascii="標楷體" w:eastAsia="標楷體"/>
      <w:b/>
      <w:bCs/>
      <w:spacing w:val="-10"/>
      <w:kern w:val="2"/>
      <w:sz w:val="18"/>
    </w:rPr>
  </w:style>
  <w:style w:type="character" w:customStyle="1" w:styleId="20">
    <w:name w:val="標題 2 字元"/>
    <w:link w:val="2"/>
    <w:rsid w:val="002040AE"/>
    <w:rPr>
      <w:rFonts w:ascii="標楷體" w:eastAsia="標楷體"/>
      <w:spacing w:val="-20"/>
      <w:kern w:val="2"/>
      <w:sz w:val="40"/>
    </w:rPr>
  </w:style>
  <w:style w:type="character" w:customStyle="1" w:styleId="af3">
    <w:name w:val="頁首 字元"/>
    <w:link w:val="af2"/>
    <w:locked/>
    <w:rsid w:val="002040AE"/>
    <w:rPr>
      <w:rFonts w:eastAsia="標楷體"/>
      <w:kern w:val="2"/>
    </w:rPr>
  </w:style>
  <w:style w:type="character" w:customStyle="1" w:styleId="a4">
    <w:name w:val="本文 字元"/>
    <w:link w:val="a3"/>
    <w:uiPriority w:val="99"/>
    <w:locked/>
    <w:rsid w:val="002040AE"/>
    <w:rPr>
      <w:rFonts w:ascii="標楷體" w:eastAsia="標楷體"/>
      <w:b/>
      <w:kern w:val="2"/>
      <w:sz w:val="18"/>
    </w:rPr>
  </w:style>
  <w:style w:type="character" w:customStyle="1" w:styleId="a6">
    <w:name w:val="註解文字 字元"/>
    <w:link w:val="a5"/>
    <w:uiPriority w:val="99"/>
    <w:semiHidden/>
    <w:locked/>
    <w:rsid w:val="002040AE"/>
    <w:rPr>
      <w:kern w:val="2"/>
      <w:sz w:val="24"/>
    </w:rPr>
  </w:style>
  <w:style w:type="character" w:customStyle="1" w:styleId="a8">
    <w:name w:val="日期 字元"/>
    <w:link w:val="a7"/>
    <w:uiPriority w:val="99"/>
    <w:locked/>
    <w:rsid w:val="002040AE"/>
    <w:rPr>
      <w:rFonts w:eastAsia="標楷體"/>
      <w:kern w:val="2"/>
    </w:rPr>
  </w:style>
  <w:style w:type="character" w:customStyle="1" w:styleId="ac">
    <w:name w:val="頁尾 字元"/>
    <w:link w:val="ab"/>
    <w:locked/>
    <w:rsid w:val="002040AE"/>
    <w:rPr>
      <w:rFonts w:ascii="標楷體" w:eastAsia="標楷體"/>
      <w:spacing w:val="-10"/>
      <w:kern w:val="2"/>
    </w:rPr>
  </w:style>
  <w:style w:type="character" w:customStyle="1" w:styleId="af6">
    <w:name w:val="註解方塊文字 字元"/>
    <w:link w:val="af5"/>
    <w:uiPriority w:val="99"/>
    <w:semiHidden/>
    <w:locked/>
    <w:rsid w:val="002040AE"/>
    <w:rPr>
      <w:rFonts w:ascii="Arial" w:hAnsi="Arial"/>
      <w:kern w:val="2"/>
      <w:sz w:val="18"/>
      <w:szCs w:val="18"/>
    </w:rPr>
  </w:style>
  <w:style w:type="paragraph" w:customStyle="1" w:styleId="12">
    <w:name w:val="清單段落1"/>
    <w:basedOn w:val="a"/>
    <w:rsid w:val="002040AE"/>
    <w:pPr>
      <w:ind w:leftChars="200" w:left="480"/>
    </w:pPr>
  </w:style>
  <w:style w:type="paragraph" w:styleId="22">
    <w:name w:val="Body Text 2"/>
    <w:basedOn w:val="a"/>
    <w:link w:val="23"/>
    <w:semiHidden/>
    <w:rsid w:val="002040AE"/>
    <w:pPr>
      <w:jc w:val="both"/>
    </w:pPr>
    <w:rPr>
      <w:rFonts w:ascii="標楷體" w:eastAsia="標楷體"/>
      <w:spacing w:val="-20"/>
      <w:sz w:val="18"/>
    </w:rPr>
  </w:style>
  <w:style w:type="character" w:customStyle="1" w:styleId="23">
    <w:name w:val="本文 2 字元"/>
    <w:link w:val="22"/>
    <w:semiHidden/>
    <w:rsid w:val="002040AE"/>
    <w:rPr>
      <w:rFonts w:ascii="標楷體" w:eastAsia="標楷體"/>
      <w:spacing w:val="-20"/>
      <w:kern w:val="2"/>
      <w:sz w:val="18"/>
    </w:rPr>
  </w:style>
  <w:style w:type="paragraph" w:styleId="afb">
    <w:name w:val="Document Map"/>
    <w:basedOn w:val="a"/>
    <w:link w:val="afc"/>
    <w:semiHidden/>
    <w:rsid w:val="002040AE"/>
    <w:pPr>
      <w:shd w:val="clear" w:color="auto" w:fill="000080"/>
      <w:jc w:val="right"/>
    </w:pPr>
    <w:rPr>
      <w:rFonts w:ascii="Arial" w:hAnsi="Arial"/>
      <w:spacing w:val="-20"/>
      <w:sz w:val="18"/>
    </w:rPr>
  </w:style>
  <w:style w:type="character" w:customStyle="1" w:styleId="afc">
    <w:name w:val="文件引導模式 字元"/>
    <w:link w:val="afb"/>
    <w:semiHidden/>
    <w:rsid w:val="002040AE"/>
    <w:rPr>
      <w:rFonts w:ascii="Arial" w:hAnsi="Arial"/>
      <w:spacing w:val="-20"/>
      <w:kern w:val="2"/>
      <w:sz w:val="18"/>
      <w:shd w:val="clear" w:color="auto" w:fill="000080"/>
    </w:rPr>
  </w:style>
  <w:style w:type="paragraph" w:customStyle="1" w:styleId="afd">
    <w:name w:val="三自來水事業處"/>
    <w:basedOn w:val="a9"/>
    <w:rsid w:val="002040AE"/>
    <w:pPr>
      <w:spacing w:line="440" w:lineRule="exact"/>
      <w:ind w:firstLine="19"/>
      <w:jc w:val="both"/>
    </w:pPr>
    <w:rPr>
      <w:rFonts w:ascii="標楷體" w:eastAsia="標楷體" w:hAnsi="標楷體"/>
      <w:b/>
      <w:spacing w:val="20"/>
      <w:sz w:val="28"/>
    </w:rPr>
  </w:style>
  <w:style w:type="character" w:customStyle="1" w:styleId="afe">
    <w:name w:val="(臺)"/>
    <w:rsid w:val="002040AE"/>
    <w:rPr>
      <w:rFonts w:ascii="標楷體" w:eastAsia="標楷體" w:hAnsi="標楷體"/>
      <w:b/>
      <w:bCs/>
      <w:spacing w:val="20"/>
      <w:sz w:val="30"/>
    </w:rPr>
  </w:style>
  <w:style w:type="paragraph" w:customStyle="1" w:styleId="30">
    <w:name w:val="表格欄3數字"/>
    <w:basedOn w:val="a"/>
    <w:rsid w:val="00DA5A34"/>
    <w:pPr>
      <w:jc w:val="right"/>
    </w:pPr>
    <w:rPr>
      <w:rFonts w:ascii="細明體" w:eastAsia="細明體" w:hAnsi="Arial"/>
      <w:bCs/>
      <w:w w:val="90"/>
      <w:sz w:val="18"/>
    </w:rPr>
  </w:style>
  <w:style w:type="paragraph" w:styleId="aff">
    <w:name w:val="No Spacing"/>
    <w:link w:val="aff0"/>
    <w:uiPriority w:val="1"/>
    <w:qFormat/>
    <w:rsid w:val="00140B6A"/>
    <w:rPr>
      <w:rFonts w:asciiTheme="minorHAnsi" w:eastAsiaTheme="minorEastAsia" w:hAnsiTheme="minorHAnsi" w:cstheme="minorBidi"/>
      <w:sz w:val="22"/>
      <w:szCs w:val="22"/>
    </w:rPr>
  </w:style>
  <w:style w:type="character" w:customStyle="1" w:styleId="aff0">
    <w:name w:val="無間距 字元"/>
    <w:basedOn w:val="a0"/>
    <w:link w:val="aff"/>
    <w:uiPriority w:val="1"/>
    <w:rsid w:val="00140B6A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1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oUserFiles\FfjNyLFKQzi&#27506;&#20837;&#20358;&#28304;&#21029;&#27770;&#31639;&#23529;&#23450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C716F-1859-403C-9A6F-995D48DF8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FfjNyLFKQzi歲入來源別決算審定表(左頁)</Template>
  <TotalTime>11</TotalTime>
  <Pages>8</Pages>
  <Words>975</Words>
  <Characters>1710</Characters>
  <Application>Microsoft Office Word</Application>
  <DocSecurity>0</DocSecurity>
  <Lines>14</Lines>
  <Paragraphs>5</Paragraphs>
  <ScaleCrop>false</ScaleCrop>
  <Company>N.A.O.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羅婉君</dc:creator>
  <cp:lastModifiedBy>盧亭均</cp:lastModifiedBy>
  <cp:revision>6</cp:revision>
  <cp:lastPrinted>2026-05-30T06:58:00Z</cp:lastPrinted>
  <dcterms:created xsi:type="dcterms:W3CDTF">2026-07-07T06:06:00Z</dcterms:created>
  <dcterms:modified xsi:type="dcterms:W3CDTF">2026-07-13T02:14:00Z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-1581187627</vt:i4>
  </property>
  <property fmtid="{D5CDD505-2E9C-101B-9397-08002B2CF9AE}" pid="3" name="_EmailSubject">
    <vt:lpwstr>檢送97年度臺北市地方總決算審核報告（含附屬單位決算及綜計表）電子檔案~~謝謝!!</vt:lpwstr>
  </property>
  <property fmtid="{D5CDD505-2E9C-101B-9397-08002B2CF9AE}" pid="4" name="_AuthorEmail">
    <vt:lpwstr>ping@TPAD.com</vt:lpwstr>
  </property>
  <property fmtid="{D5CDD505-2E9C-101B-9397-08002B2CF9AE}" pid="5" name="_AuthorEmailDisplayName">
    <vt:lpwstr>高淑萍</vt:lpwstr>
  </property>
  <property fmtid="{D5CDD505-2E9C-101B-9397-08002B2CF9AE}" pid="6" name="_ReviewingToolsShownOnce">
    <vt:lpwstr/>
  </property>
</Properties>
</file>