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535591" w:rsidRPr="00535591" w:rsidTr="00CA56C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Pr="0053559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Pr="0053559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Pr="0053559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535591">
              <w:rPr>
                <w:rFonts w:ascii="標楷體" w:eastAsia="標楷體" w:hAnsi="標楷體" w:hint="eastAsia"/>
                <w:sz w:val="20"/>
              </w:rPr>
              <w:t>單位</w:t>
            </w:r>
            <w:r w:rsidRPr="00535591">
              <w:rPr>
                <w:rFonts w:ascii="標楷體" w:eastAsia="標楷體" w:hAnsi="標楷體"/>
                <w:sz w:val="20"/>
              </w:rPr>
              <w:t>：</w:t>
            </w:r>
            <w:r w:rsidRPr="00535591">
              <w:rPr>
                <w:rFonts w:ascii="標楷體" w:eastAsia="標楷體" w:hAnsi="標楷體" w:hint="eastAsia"/>
                <w:sz w:val="20"/>
              </w:rPr>
              <w:t>新臺幣</w:t>
            </w:r>
            <w:r w:rsidR="00CA56C9" w:rsidRPr="0053559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535591" w:rsidRPr="00535591" w:rsidTr="00A131EB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53559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53559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53559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535591" w:rsidRPr="00535591" w:rsidTr="00A131EB">
        <w:trPr>
          <w:cantSplit/>
          <w:tblHeader/>
        </w:trPr>
        <w:tc>
          <w:tcPr>
            <w:tcW w:w="28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Pr="0053559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決算審定數與預算數</w:t>
            </w:r>
            <w:r w:rsidRPr="00535591">
              <w:rPr>
                <w:rFonts w:eastAsia="標楷體"/>
                <w:sz w:val="20"/>
              </w:rPr>
              <w:br/>
            </w:r>
            <w:r w:rsidRPr="00535591">
              <w:rPr>
                <w:rFonts w:eastAsia="標楷體" w:hint="eastAsia"/>
                <w:sz w:val="20"/>
              </w:rPr>
              <w:t>比較增減</w:t>
            </w:r>
          </w:p>
        </w:tc>
      </w:tr>
      <w:tr w:rsidR="00535591" w:rsidRPr="00535591" w:rsidTr="00A131EB">
        <w:trPr>
          <w:cantSplit/>
          <w:tblHeader/>
        </w:trPr>
        <w:tc>
          <w:tcPr>
            <w:tcW w:w="2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jc w:val="center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Pr="0053559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535591" w:rsidRPr="00535591" w:rsidTr="00A131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5,795,921,000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5,036,743,018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216,695,832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5,750,953,626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5,036,743,018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216,695,832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5,750,953,626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- 44,967,374</w:t>
            </w:r>
          </w:p>
        </w:tc>
      </w:tr>
      <w:tr w:rsidR="00535591" w:rsidRPr="00535591" w:rsidTr="00A131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top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953,753,000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918,997,101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27,337,311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946,334,412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918,997,101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27,337,311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946,334,412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- 7,418,588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73,622,000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64,636,211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5,080,921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69,717,132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64,636,211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5,080,921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69,717,132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- 3,904,868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4,000,000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7,193,482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7,193,482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7,193,482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7,193,482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3,193,482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9,000,000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14,773,046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1,552,117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16,325,163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14,773,046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1,552,117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16,325,163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7,325,163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7,300,000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8,512,715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267,870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8,780,585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8,512,715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267,870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8,780,585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1,480,585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3,000,000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5,157,619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186,068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5,343,687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5,157,619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186,068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5,343,687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2,343,687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856,831,000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818,724,028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20,250,335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838,974,363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818,724,028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20,250,335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838,974,363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- 17,856,637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5,180,000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9,752,951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2,140,000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11,892,951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9,752,951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2,140,000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11,892,951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6,712,951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2,130,000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6,291,028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2,140,000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8,431,028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6,291,028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2,140,000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8,431,028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6,301,028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3,050,000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3,461,923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3,461,923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3,461,923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3,461,923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411,923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35,440,000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12,992,548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7,046,000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11,226,214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11,226,214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11,226,214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11,226,214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4,180,214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28,394,000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37,206,334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37,206,334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37,206,334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37,206,334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8,812,334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16,853,000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6,855,041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16,853,000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23,708,041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23,708,041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23,708,041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23,708,041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6,855,041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7,129,000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7,000,000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227,664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7,227,664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7,000,000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227,664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7,227,664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98,664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129,000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227,664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227,664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227,664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227,664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98,664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68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7,000,000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7,000,000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7,000,000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7,000,000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7,000,000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4,581,270,000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4,514,413,441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4,514,413,441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- 66,856,559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4,581,270,000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497,514,776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4,514,413,441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497,514,776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4,514,413,441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- 66,856,559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185,000,000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1,009,143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186,990,857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188,000,000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1,009,143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186,990,857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188,000,000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3,000,000</w:t>
            </w:r>
          </w:p>
        </w:tc>
      </w:tr>
      <w:tr w:rsidR="00535591" w:rsidRPr="00535591" w:rsidTr="00C110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185,000,000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1,009,143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186,990,857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188,000,000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1,009,143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186,990,857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188,000,000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3,000,000</w:t>
            </w:r>
          </w:p>
        </w:tc>
      </w:tr>
      <w:tr w:rsidR="00535591" w:rsidRPr="00535591" w:rsidTr="005355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bottom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bottom w:val="nil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11,296,000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- 351,431</w:t>
            </w:r>
          </w:p>
        </w:tc>
      </w:tr>
      <w:tr w:rsidR="00535591" w:rsidRPr="00535591" w:rsidTr="005355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535591" w:rsidRPr="00535591" w:rsidRDefault="00535591" w:rsidP="0053559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355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11,296,000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10,944,569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10,944,569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10,944,569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10,944,569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535591" w:rsidRPr="00535591" w:rsidRDefault="00535591" w:rsidP="0053559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5591">
              <w:rPr>
                <w:rFonts w:ascii="新細明體" w:hAnsi="新細明體" w:hint="eastAsia"/>
                <w:noProof/>
                <w:spacing w:val="-6"/>
                <w:sz w:val="20"/>
              </w:rPr>
              <w:t>- 351,431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6C9" w:rsidRDefault="00CA56C9">
      <w:r>
        <w:separator/>
      </w:r>
    </w:p>
  </w:endnote>
  <w:endnote w:type="continuationSeparator" w:id="0">
    <w:p w:rsidR="00CA56C9" w:rsidRDefault="00CA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6C9" w:rsidRDefault="00CA56C9">
      <w:r>
        <w:separator/>
      </w:r>
    </w:p>
  </w:footnote>
  <w:footnote w:type="continuationSeparator" w:id="0">
    <w:p w:rsidR="00CA56C9" w:rsidRDefault="00CA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272E5F">
    <w:pPr>
      <w:pStyle w:val="a3"/>
      <w:jc w:val="center"/>
    </w:pP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272E5F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9D1CA5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="00535591" w:rsidRPr="00535591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272E5F" w:rsidRPr="00272E5F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272E5F" w:rsidRPr="00272E5F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C9"/>
    <w:rsid w:val="000E0216"/>
    <w:rsid w:val="00183F3F"/>
    <w:rsid w:val="00272E5F"/>
    <w:rsid w:val="003C15BB"/>
    <w:rsid w:val="00535591"/>
    <w:rsid w:val="008F4A3D"/>
    <w:rsid w:val="009C47CC"/>
    <w:rsid w:val="009D1CA5"/>
    <w:rsid w:val="00A131EB"/>
    <w:rsid w:val="00A82CB1"/>
    <w:rsid w:val="00BB4099"/>
    <w:rsid w:val="00CA56C9"/>
    <w:rsid w:val="00CB0F10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90FB28A-D909-4C24-93B2-FD2A2B4F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A131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A131E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gxwO08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7gxwO08歲入來源別總表</Template>
  <TotalTime>0</TotalTime>
  <Pages>1</Pages>
  <Words>387</Words>
  <Characters>2211</Characters>
  <Application>Microsoft Office Word</Application>
  <DocSecurity>0</DocSecurity>
  <Lines>18</Lines>
  <Paragraphs>5</Paragraphs>
  <ScaleCrop>false</ScaleCrop>
  <Company>N.A.O.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2026-06-11T02:01:00Z</cp:lastPrinted>
  <dcterms:created xsi:type="dcterms:W3CDTF">2026-06-22T03:17:00Z</dcterms:created>
  <dcterms:modified xsi:type="dcterms:W3CDTF">2026-06-22T03:17:00Z</dcterms:modified>
</cp:coreProperties>
</file>