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18"/>
        <w:gridCol w:w="480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89527D" w:rsidRPr="0089527D" w:rsidTr="004A5D15">
        <w:trPr>
          <w:cantSplit/>
          <w:trHeight w:val="270"/>
          <w:tblHeader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9805FE" w:rsidRPr="0089527D" w:rsidRDefault="009805FE" w:rsidP="004A5D15">
            <w:pPr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  <w:r w:rsidRPr="0089527D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5FE" w:rsidRPr="0089527D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5FE" w:rsidRPr="0089527D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sz w:val="20"/>
              </w:rPr>
              <w:t>單位</w:t>
            </w:r>
            <w:r w:rsidRPr="0089527D">
              <w:rPr>
                <w:rFonts w:ascii="標楷體" w:eastAsia="標楷體" w:hAnsi="標楷體"/>
                <w:sz w:val="20"/>
              </w:rPr>
              <w:t>：</w:t>
            </w:r>
            <w:r w:rsidRPr="0089527D">
              <w:rPr>
                <w:rFonts w:ascii="標楷體" w:eastAsia="標楷體" w:hAnsi="標楷體" w:hint="eastAsia"/>
                <w:sz w:val="20"/>
              </w:rPr>
              <w:t>新臺幣</w:t>
            </w:r>
            <w:r w:rsidR="0000161E" w:rsidRPr="0089527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89527D" w:rsidRPr="0089527D" w:rsidTr="008A3CD4">
        <w:trPr>
          <w:cantSplit/>
          <w:trHeight w:val="270"/>
          <w:tblHeader/>
        </w:trPr>
        <w:tc>
          <w:tcPr>
            <w:tcW w:w="4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05FE" w:rsidRPr="0089527D" w:rsidRDefault="009805FE" w:rsidP="004A5D15">
            <w:pPr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70" w:type="dxa"/>
            <w:gridSpan w:val="6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05FE" w:rsidRPr="0089527D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05FE" w:rsidRPr="0089527D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89527D" w:rsidRPr="0089527D" w:rsidTr="008A3CD4">
        <w:trPr>
          <w:cantSplit/>
          <w:tblHeader/>
        </w:trPr>
        <w:tc>
          <w:tcPr>
            <w:tcW w:w="3480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決算審定數與</w:t>
            </w:r>
            <w:r w:rsidRPr="0089527D">
              <w:rPr>
                <w:rFonts w:eastAsia="標楷體"/>
                <w:sz w:val="20"/>
              </w:rPr>
              <w:br/>
            </w:r>
            <w:r w:rsidRPr="0089527D"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9805FE" w:rsidRPr="0089527D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決算審定數與</w:t>
            </w:r>
            <w:r w:rsidRPr="0089527D">
              <w:rPr>
                <w:rFonts w:eastAsia="標楷體"/>
                <w:sz w:val="20"/>
              </w:rPr>
              <w:br/>
            </w:r>
            <w:r w:rsidRPr="0089527D"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89527D" w:rsidRPr="0089527D" w:rsidTr="008A3CD4">
        <w:trPr>
          <w:cantSplit/>
          <w:tblHeader/>
        </w:trPr>
        <w:tc>
          <w:tcPr>
            <w:tcW w:w="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right="414"/>
              <w:jc w:val="center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B83C7F">
            <w:pPr>
              <w:jc w:val="center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 w:rsidRPr="0089527D"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 w:rsidRPr="0089527D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805FE" w:rsidRPr="0089527D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89527D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9805FE" w:rsidRPr="0089527D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 w:rsidRPr="0089527D"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89527D" w:rsidRPr="0089527D" w:rsidTr="008A3C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9527D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5,795,921,000</w:t>
            </w:r>
          </w:p>
        </w:tc>
        <w:tc>
          <w:tcPr>
            <w:tcW w:w="13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5,036,743,018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216,695,832</w:t>
            </w:r>
          </w:p>
        </w:tc>
        <w:tc>
          <w:tcPr>
            <w:tcW w:w="13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497,514,776</w:t>
            </w:r>
          </w:p>
        </w:tc>
        <w:tc>
          <w:tcPr>
            <w:tcW w:w="13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5,750,953,626</w:t>
            </w:r>
          </w:p>
        </w:tc>
        <w:tc>
          <w:tcPr>
            <w:tcW w:w="15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5,036,743,018</w:t>
            </w:r>
          </w:p>
        </w:tc>
        <w:tc>
          <w:tcPr>
            <w:tcW w:w="15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257,570,224</w:t>
            </w:r>
          </w:p>
        </w:tc>
        <w:tc>
          <w:tcPr>
            <w:tcW w:w="15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497,514,776</w:t>
            </w:r>
          </w:p>
        </w:tc>
        <w:tc>
          <w:tcPr>
            <w:tcW w:w="15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5,791,828,018</w:t>
            </w:r>
          </w:p>
        </w:tc>
        <w:tc>
          <w:tcPr>
            <w:tcW w:w="7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- 4,092,982</w:t>
            </w:r>
          </w:p>
        </w:tc>
        <w:tc>
          <w:tcPr>
            <w:tcW w:w="72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- 0.07</w:t>
            </w:r>
          </w:p>
        </w:tc>
        <w:tc>
          <w:tcPr>
            <w:tcW w:w="14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40,874,392</w:t>
            </w:r>
          </w:p>
        </w:tc>
        <w:tc>
          <w:tcPr>
            <w:tcW w:w="91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0.71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9527D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953,753,000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918,997,101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27,337,311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946,334,412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918,997,101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27,337,311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946,334,412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16.34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- 7,418,588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- 0.78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73,622,000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64,636,211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5,080,921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69,717,132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64,636,211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5,080,921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69,717,132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1.20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- 3,904,868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- 5.30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7,193,482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7,193,482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7,193,482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7,193,482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0.12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3,193,482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79.84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9,000,000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14,773,046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1,552,117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16,325,163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14,773,046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1,552,117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16,325,163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0.28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7,325,163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81.39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7,300,000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8,512,715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267,870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8,780,585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8,512,715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267,870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8,780,585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0.15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1,480,585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20.28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5,157,619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186,068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5,343,687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5,157,619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186,068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5,343,687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0.09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2,343,687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78.12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856,831,000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818,724,028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20,250,335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838,974,363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818,724,028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20,250,335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838,974,363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14.49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- 17,856,637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- 2.08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9527D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5,180,000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9,752,951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2,140,000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11,892,951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9,752,951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2,140,000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11,892,951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0.21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6,712,951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129.59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2,130,000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6,291,028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2,140,000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8,431,028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6,291,028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2,140,000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8,431,028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0.15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6,301,028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295.82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3,050,000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3,461,923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3,461,923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3,461,923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3,461,923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0.06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411,923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13.51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9527D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35,440,000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48,432,548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48,432,548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48,432,548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48,432,548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0.84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12,992,548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36.66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7,046,000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11,226,214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11,226,214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11,226,214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11,226,214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0.19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4,180,214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59.33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28,394,000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37,206,334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37,206,334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37,206,334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37,206,334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0.64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8,812,334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31.04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9527D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16,853,000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23,708,041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23,708,041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23,708,041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40,874,392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64,582,433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1.12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47,729,433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283.21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40,874,392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172.41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16,853,000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23,708,041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23,708,041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23,708,041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23,708,041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0.41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6,855,041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40.68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40,874,392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40,874,392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0.71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40,874,392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40,874,392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9527D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7,129,000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7,000,000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227,664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7,227,664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227,664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7,227,664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0.12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98,664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1.38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129,000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227,664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227,664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227,664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227,664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98,664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76.48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7,000,000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7,000,000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0.12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9527D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4,581,270,000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4,016,898,665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497,514,776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4,514,413,441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4,016,898,665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497,514,776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4,514,413,441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77.94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- 66,856,559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- 1.46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4,581,270,000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4,016,898,665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497,514,776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4,514,413,441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4,016,898,665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497,514,776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4,514,413,441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77.94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- 66,856,559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- 1.46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9527D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185,000,000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1,009,143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186,990,857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188,000,000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1,009,143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186,990,857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188,000,000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3.25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3,000,000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1.62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185,000,000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1,009,143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186,990,857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188,000,000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1,009,143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186,990,857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188,000,000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3.25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3,000,000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1.62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9527D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11,296,000</w:t>
            </w: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10,944,569</w:t>
            </w:r>
          </w:p>
        </w:tc>
        <w:tc>
          <w:tcPr>
            <w:tcW w:w="132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10,944,569</w:t>
            </w:r>
          </w:p>
        </w:tc>
        <w:tc>
          <w:tcPr>
            <w:tcW w:w="1500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10,944,569</w:t>
            </w:r>
          </w:p>
        </w:tc>
        <w:tc>
          <w:tcPr>
            <w:tcW w:w="1501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10,944,569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0.19</w:t>
            </w:r>
          </w:p>
        </w:tc>
        <w:tc>
          <w:tcPr>
            <w:tcW w:w="1596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- 351,431</w:t>
            </w:r>
          </w:p>
        </w:tc>
        <w:tc>
          <w:tcPr>
            <w:tcW w:w="725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- 3.11</w:t>
            </w:r>
          </w:p>
        </w:tc>
        <w:tc>
          <w:tcPr>
            <w:tcW w:w="1485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9527D" w:rsidRPr="0089527D" w:rsidTr="008952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9527D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11,296,000</w:t>
            </w:r>
          </w:p>
        </w:tc>
        <w:tc>
          <w:tcPr>
            <w:tcW w:w="132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10,944,569</w:t>
            </w:r>
          </w:p>
        </w:tc>
        <w:tc>
          <w:tcPr>
            <w:tcW w:w="132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10,944,569</w:t>
            </w:r>
          </w:p>
        </w:tc>
        <w:tc>
          <w:tcPr>
            <w:tcW w:w="150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10,944,569</w:t>
            </w:r>
          </w:p>
        </w:tc>
        <w:tc>
          <w:tcPr>
            <w:tcW w:w="1501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10,944,569</w:t>
            </w:r>
          </w:p>
        </w:tc>
        <w:tc>
          <w:tcPr>
            <w:tcW w:w="797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0.19</w:t>
            </w:r>
          </w:p>
        </w:tc>
        <w:tc>
          <w:tcPr>
            <w:tcW w:w="159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- 351,431</w:t>
            </w:r>
          </w:p>
        </w:tc>
        <w:tc>
          <w:tcPr>
            <w:tcW w:w="72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/>
                <w:noProof/>
                <w:spacing w:val="-6"/>
                <w:sz w:val="20"/>
              </w:rPr>
              <w:t>- 3.11</w:t>
            </w:r>
          </w:p>
        </w:tc>
        <w:tc>
          <w:tcPr>
            <w:tcW w:w="148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89527D" w:rsidRPr="0089527D" w:rsidRDefault="0089527D" w:rsidP="0089527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9527D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540A99" w:rsidRDefault="00540A99" w:rsidP="0083717B">
      <w:pPr>
        <w:ind w:right="414"/>
        <w:rPr>
          <w:rFonts w:eastAsia="標楷體"/>
          <w:sz w:val="22"/>
        </w:rPr>
      </w:pPr>
    </w:p>
    <w:sectPr w:rsidR="00540A99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27D" w:rsidRDefault="0089527D">
      <w:r>
        <w:separator/>
      </w:r>
    </w:p>
  </w:endnote>
  <w:endnote w:type="continuationSeparator" w:id="0">
    <w:p w:rsidR="0089527D" w:rsidRDefault="0089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27D" w:rsidRDefault="0089527D">
      <w:r>
        <w:separator/>
      </w:r>
    </w:p>
  </w:footnote>
  <w:footnote w:type="continuationSeparator" w:id="0">
    <w:p w:rsidR="0089527D" w:rsidRDefault="00895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7D" w:rsidRDefault="0089527D">
    <w:pPr>
      <w:pStyle w:val="a3"/>
      <w:jc w:val="center"/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9E676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9E676A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Pr="009E676A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27D" w:rsidRDefault="0089527D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玖、歲入來源別決算審定總表</w:t>
    </w:r>
  </w:p>
  <w:p w:rsidR="0089527D" w:rsidRDefault="0089527D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中華民國</w:t>
    </w:r>
    <w:r w:rsidRPr="0089527D">
      <w:rPr>
        <w:rFonts w:ascii="標楷體" w:eastAsia="標楷體" w:hAnsi="標楷體" w:hint="eastAsia"/>
        <w:b/>
        <w:spacing w:val="60"/>
        <w:sz w:val="32"/>
        <w:u w:val="single"/>
      </w:rPr>
      <w:t>114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9E676A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>
      <w:rPr>
        <w:rFonts w:ascii="標楷體" w:eastAsia="標楷體" w:hint="eastAsia"/>
        <w:b/>
        <w:spacing w:val="60"/>
        <w:sz w:val="32"/>
        <w:u w:val="single"/>
      </w:rPr>
      <w:t>總決算歲入來源別決算審定總表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1E"/>
    <w:rsid w:val="0000161E"/>
    <w:rsid w:val="0004623B"/>
    <w:rsid w:val="00101AB3"/>
    <w:rsid w:val="001D7125"/>
    <w:rsid w:val="00370633"/>
    <w:rsid w:val="00463DA5"/>
    <w:rsid w:val="004A5D15"/>
    <w:rsid w:val="00511EB6"/>
    <w:rsid w:val="00525367"/>
    <w:rsid w:val="00540A99"/>
    <w:rsid w:val="005503C0"/>
    <w:rsid w:val="006F4C30"/>
    <w:rsid w:val="00716DF5"/>
    <w:rsid w:val="0083717B"/>
    <w:rsid w:val="0089527D"/>
    <w:rsid w:val="008A3CD4"/>
    <w:rsid w:val="008B3804"/>
    <w:rsid w:val="009805FE"/>
    <w:rsid w:val="009E676A"/>
    <w:rsid w:val="00A37C37"/>
    <w:rsid w:val="00AB03D5"/>
    <w:rsid w:val="00B83C7F"/>
    <w:rsid w:val="00C52404"/>
    <w:rsid w:val="00CE054C"/>
    <w:rsid w:val="00CE4379"/>
    <w:rsid w:val="00DB4570"/>
    <w:rsid w:val="00DC035C"/>
    <w:rsid w:val="00E034BD"/>
    <w:rsid w:val="00E1394B"/>
    <w:rsid w:val="00EF0671"/>
    <w:rsid w:val="00FB040C"/>
    <w:rsid w:val="00FE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6315C00F-D1A1-463E-BA78-798484F83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8952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89527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hToABBORt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HhToABBORt歲入來源別決算審定表</Template>
  <TotalTime>0</TotalTime>
  <Pages>1</Pages>
  <Words>442</Words>
  <Characters>2521</Characters>
  <Application>Microsoft Office Word</Application>
  <DocSecurity>0</DocSecurity>
  <Lines>21</Lines>
  <Paragraphs>5</Paragraphs>
  <ScaleCrop>false</ScaleCrop>
  <Company>N.A.O.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蕭茹方</dc:creator>
  <cp:keywords/>
  <cp:lastModifiedBy>張鈞凱</cp:lastModifiedBy>
  <cp:revision>2</cp:revision>
  <cp:lastPrinted>2026-06-10T09:22:00Z</cp:lastPrinted>
  <dcterms:created xsi:type="dcterms:W3CDTF">2026-06-22T03:16:00Z</dcterms:created>
  <dcterms:modified xsi:type="dcterms:W3CDTF">2026-06-22T03:16:00Z</dcterms:modified>
</cp:coreProperties>
</file>