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B5356" w14:textId="77777777" w:rsidR="007C6511" w:rsidRDefault="007C6511" w:rsidP="007A4080">
      <w:pPr>
        <w:pStyle w:val="a3"/>
        <w:spacing w:line="320" w:lineRule="exact"/>
        <w:ind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29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733"/>
        <w:gridCol w:w="2733"/>
        <w:gridCol w:w="2733"/>
        <w:gridCol w:w="2733"/>
        <w:gridCol w:w="2733"/>
        <w:gridCol w:w="2733"/>
        <w:gridCol w:w="2733"/>
      </w:tblGrid>
      <w:tr w:rsidR="007A4080" w:rsidRPr="00A865D5" w14:paraId="5DAD6CE0" w14:textId="77777777" w:rsidTr="007A4080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E08F816" w14:textId="77777777" w:rsidR="007A4080" w:rsidRPr="00A865D5" w:rsidRDefault="007A4080" w:rsidP="004E65C8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92248C6" w14:textId="77777777" w:rsidR="007A4080" w:rsidRPr="00A865D5" w:rsidRDefault="007A4080" w:rsidP="004E65C8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534E932B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0870BE27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683B965D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民政社會處主管</w:t>
            </w:r>
          </w:p>
        </w:tc>
        <w:tc>
          <w:tcPr>
            <w:tcW w:w="27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045077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2D8FC78A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7FE6B898" w14:textId="77777777" w:rsidR="007A4080" w:rsidRPr="002776D8" w:rsidRDefault="007A4080" w:rsidP="004E65C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514499A7" w14:textId="77777777" w:rsidR="007A4080" w:rsidRPr="002776D8" w:rsidRDefault="007A4080" w:rsidP="004E65C8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</w:tr>
      <w:tr w:rsidR="00C96799" w:rsidRPr="007424D5" w14:paraId="3E0B0111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6136C2DC" w14:textId="77777777" w:rsidR="00C96799" w:rsidRPr="007424D5" w:rsidRDefault="00C96799" w:rsidP="00C9679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7424D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DE6AEF" w14:textId="1E2CDA5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77,181,797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913B6" w14:textId="4CCB8D8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2,626,689,449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6127F" w14:textId="39E4192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32,471,278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062C3" w14:textId="1BB2D8B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285,378,224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99765" w14:textId="099430B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183,390,062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2059D" w14:textId="4FD749A8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182,583,492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1E1EB1" w14:textId="3792DBD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35,492,687</w:t>
            </w:r>
          </w:p>
        </w:tc>
      </w:tr>
      <w:tr w:rsidR="00C96799" w:rsidRPr="007424D5" w14:paraId="2AEBE638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4734C81C" w14:textId="77777777" w:rsidR="00C96799" w:rsidRPr="007424D5" w:rsidRDefault="00C96799" w:rsidP="00C9679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7424D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DB955" w14:textId="498D40D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74,247,567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BBF95" w14:textId="6DC8817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1,440,247,724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7877" w14:textId="54BAA2D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32,424,878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7560F" w14:textId="72ADEF6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268,151,546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D3558" w14:textId="6EE022F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164,923,337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45E25" w14:textId="792B991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129,340,476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9C6E83" w14:textId="5C995AD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31,357,304</w:t>
            </w:r>
          </w:p>
        </w:tc>
      </w:tr>
      <w:tr w:rsidR="00C96799" w:rsidRPr="000751B1" w14:paraId="1F4F8077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36EBCEA8" w14:textId="05DA991B" w:rsidR="00C96799" w:rsidRPr="000751B1" w:rsidRDefault="00C96799" w:rsidP="00C96799">
            <w:pPr>
              <w:numPr>
                <w:ilvl w:val="0"/>
                <w:numId w:val="1"/>
              </w:numPr>
              <w:spacing w:beforeLines="60" w:before="216" w:afterLines="60" w:after="216" w:line="280" w:lineRule="exact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C9679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705969406"/>
              </w:rPr>
              <w:t>人事</w:t>
            </w:r>
            <w:r w:rsidRPr="00C9679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705969406"/>
              </w:rPr>
              <w:t>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63D47B" w14:textId="603A761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55,230,077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B372C" w14:textId="40DEE3A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200,207,024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04737" w14:textId="47C97F6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18,715,671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8AD3F" w14:textId="22E43DD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68,081,780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B206D" w14:textId="276F8B7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150,356,031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EDF0" w14:textId="14C7AB7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105,098,812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CFB8DF" w14:textId="267FD18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17,316,609</w:t>
            </w:r>
          </w:p>
        </w:tc>
      </w:tr>
      <w:tr w:rsidR="00C96799" w:rsidRPr="000751B1" w14:paraId="66C60413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48002122" w14:textId="4747C10D" w:rsidR="00C96799" w:rsidRPr="000751B1" w:rsidRDefault="00C96799" w:rsidP="00C96799">
            <w:pPr>
              <w:numPr>
                <w:ilvl w:val="0"/>
                <w:numId w:val="1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03EF44" w14:textId="02FEFCC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18,873,490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EDC58" w14:textId="784FC3C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324,815,889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7F13D" w14:textId="4C76C69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10,087,234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E7FC3" w14:textId="3C35097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133,468,231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2413" w14:textId="25A95D0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14,549,306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CA446" w14:textId="054F9F4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24,016,664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16F430" w14:textId="2EC1ED9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14,004,784</w:t>
            </w:r>
          </w:p>
        </w:tc>
      </w:tr>
      <w:tr w:rsidR="00C96799" w:rsidRPr="000751B1" w14:paraId="5A07BDFF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559741F0" w14:textId="11A98A78" w:rsidR="00C96799" w:rsidRPr="000751B1" w:rsidRDefault="00C96799" w:rsidP="00C96799">
            <w:pPr>
              <w:numPr>
                <w:ilvl w:val="0"/>
                <w:numId w:val="1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C989C0" w14:textId="02DE5078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144,000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6645E" w14:textId="15C8DBD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915,224,811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526EB" w14:textId="69C0111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3,621,973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2C4C3" w14:textId="61F23EA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66,601,535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339F1" w14:textId="47D11565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2A8DE" w14:textId="03CBF9B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225,000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853014" w14:textId="2CFCD0D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35,911</w:t>
            </w:r>
          </w:p>
        </w:tc>
      </w:tr>
      <w:tr w:rsidR="00C96799" w:rsidRPr="000751B1" w14:paraId="4BC487C4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7610B4FA" w14:textId="69AEAF67" w:rsidR="00C96799" w:rsidRPr="000751B1" w:rsidRDefault="00C96799" w:rsidP="00C96799">
            <w:pPr>
              <w:numPr>
                <w:ilvl w:val="0"/>
                <w:numId w:val="1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BD6C0" w14:textId="3A29D25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A6E5F" w14:textId="7E5D420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91EA3" w14:textId="63F0677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90ACF" w14:textId="7619DF2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09EDB" w14:textId="68236E5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B3AD6" w14:textId="4EE49B0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4CE035" w14:textId="677620D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</w:tr>
      <w:tr w:rsidR="00C96799" w:rsidRPr="007424D5" w14:paraId="577D1765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4D99537A" w14:textId="77777777" w:rsidR="00C96799" w:rsidRPr="007424D5" w:rsidRDefault="00C96799" w:rsidP="00C9679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7424D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245108" w14:textId="5C9A717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2,934,230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54DFD" w14:textId="2824F615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1,186,441,725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B195" w14:textId="2304F47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46,400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296B2" w14:textId="3FBF1D6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17,226,678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BDDEB" w14:textId="7FAFE71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18,466,725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3D23" w14:textId="6270F83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53,243,016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9F4D78" w14:textId="6D750798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4,135,383</w:t>
            </w:r>
          </w:p>
        </w:tc>
      </w:tr>
      <w:tr w:rsidR="00C96799" w:rsidRPr="000751B1" w14:paraId="581A4498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74F759B3" w14:textId="7245D387" w:rsidR="00C96799" w:rsidRPr="000751B1" w:rsidRDefault="00C96799" w:rsidP="00C96799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392A54" w14:textId="55E7B41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AD8F" w14:textId="27E1F95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2702" w14:textId="101804A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94C52" w14:textId="52924EB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1C267" w14:textId="0C51FDA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B060" w14:textId="13B7B37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6A2D3E" w14:textId="7D2C0D1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</w:tr>
      <w:tr w:rsidR="00C96799" w:rsidRPr="000751B1" w14:paraId="3C6D0D5A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02C654B0" w14:textId="4DB25CBC" w:rsidR="00C96799" w:rsidRPr="000751B1" w:rsidRDefault="00C96799" w:rsidP="00C96799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B92C5" w14:textId="462A365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A5734" w14:textId="347BE8B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5,989,710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022E3" w14:textId="33BC6184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70C66" w14:textId="5C7725B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65CC" w14:textId="785B27D4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4F430" w14:textId="03B708E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88AE4E" w14:textId="6BAEEC3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</w:tr>
      <w:tr w:rsidR="00C96799" w:rsidRPr="000751B1" w14:paraId="73274C0F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3EA608F1" w14:textId="7A5FBDD4" w:rsidR="00C96799" w:rsidRPr="000751B1" w:rsidRDefault="00C96799" w:rsidP="00C96799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1D7D3" w14:textId="5B28AA8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2,934,230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17E0F" w14:textId="70947AE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858,920,906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DFF6F" w14:textId="2E95E5A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46,400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D2B26" w14:textId="1156F9C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17,226,678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D4B3D" w14:textId="01D8AB6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18,466,725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355B" w14:textId="336E7DE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53,243,016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47C7DE" w14:textId="6BA6379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4,135,383</w:t>
            </w:r>
          </w:p>
        </w:tc>
      </w:tr>
      <w:tr w:rsidR="00C96799" w:rsidRPr="000751B1" w14:paraId="2CED7C01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13"/>
        </w:trPr>
        <w:tc>
          <w:tcPr>
            <w:tcW w:w="2160" w:type="dxa"/>
            <w:shd w:val="clear" w:color="auto" w:fill="auto"/>
            <w:vAlign w:val="center"/>
          </w:tcPr>
          <w:p w14:paraId="459DC59F" w14:textId="34B6DAB8" w:rsidR="00C96799" w:rsidRPr="000751B1" w:rsidRDefault="00C96799" w:rsidP="00C96799">
            <w:pPr>
              <w:numPr>
                <w:ilvl w:val="0"/>
                <w:numId w:val="2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4D70" w14:textId="1325E5E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9204" w14:textId="4AF0F705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321,531,109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4C25" w14:textId="7BBB12C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CCC1" w14:textId="1AB9ABD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F37C" w14:textId="3454DA0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C10D" w14:textId="61F40CB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3FE3DF" w14:textId="111BA93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</w:tr>
    </w:tbl>
    <w:p w14:paraId="2DBAFD38" w14:textId="77777777" w:rsidR="007C6511" w:rsidRDefault="007C6511" w:rsidP="007C6511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654327FC" w14:textId="77777777" w:rsidR="007C6511" w:rsidRDefault="007C6511" w:rsidP="007A4080">
      <w:pPr>
        <w:pStyle w:val="a3"/>
        <w:spacing w:line="320" w:lineRule="exact"/>
        <w:ind w:rightChars="0" w:right="0" w:firstLine="482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29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733"/>
        <w:gridCol w:w="2733"/>
        <w:gridCol w:w="2733"/>
        <w:gridCol w:w="2733"/>
        <w:gridCol w:w="2733"/>
        <w:gridCol w:w="2733"/>
        <w:gridCol w:w="2733"/>
      </w:tblGrid>
      <w:tr w:rsidR="007A4080" w:rsidRPr="00A865D5" w14:paraId="4D0AC372" w14:textId="77777777" w:rsidTr="00C9679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C61CD54" w14:textId="77777777" w:rsidR="007A4080" w:rsidRPr="00A865D5" w:rsidRDefault="007A4080" w:rsidP="007A4080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2F0F071A" w14:textId="77777777" w:rsidR="007A4080" w:rsidRPr="00A865D5" w:rsidRDefault="007A4080" w:rsidP="007A4080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6E904663" w14:textId="35B110E5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財政稅務局主管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2FE92AEB" w14:textId="64E1F70F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交通旅遊局主管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1F204307" w14:textId="4B42E99D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環境資源局主管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33B82C39" w14:textId="3224D4B2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3B8567E4" w14:textId="0F13C7F7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7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D03235" w14:textId="04EB05BB" w:rsidR="007A4080" w:rsidRPr="002776D8" w:rsidRDefault="007A4080" w:rsidP="007A408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14:paraId="6322E728" w14:textId="474796D9" w:rsidR="007A4080" w:rsidRPr="002776D8" w:rsidRDefault="007A4080" w:rsidP="007A408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2776D8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</w:tr>
      <w:tr w:rsidR="00C96799" w:rsidRPr="00E1104C" w14:paraId="51419E45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30F8C50E" w14:textId="77777777" w:rsidR="00C96799" w:rsidRPr="00E1104C" w:rsidRDefault="00C96799" w:rsidP="00C9679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E1104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AC7F5B" w14:textId="4285F2A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27,836,712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E94A9" w14:textId="2DDEAD6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881,374,444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9DFA0" w14:textId="54555AB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464,113,538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4DADC" w14:textId="52BF7D08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64,614,945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D0CAE" w14:textId="1F51F63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4,861,126,628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0EE89" w14:textId="1CEBB9D8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1,419,320,224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1BF2E2" w14:textId="7206DDD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6,280,446,852</w:t>
            </w:r>
          </w:p>
        </w:tc>
      </w:tr>
      <w:tr w:rsidR="00C96799" w:rsidRPr="00E1104C" w14:paraId="75E8AD20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5D61928F" w14:textId="77777777" w:rsidR="00C96799" w:rsidRPr="00E1104C" w:rsidRDefault="00C96799" w:rsidP="00C9679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E1104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405B75" w14:textId="3186311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24,602,712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535F" w14:textId="663A8F7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664,461,920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8425F" w14:textId="0D76299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273,631,428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725B5" w14:textId="3CFF159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60,560,115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E5983" w14:textId="4205C22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3,163,949,007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CA256" w14:textId="29C1A3D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80,316,067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2CACA9" w14:textId="60B070A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3,244,265,074</w:t>
            </w:r>
          </w:p>
        </w:tc>
      </w:tr>
      <w:tr w:rsidR="00C96799" w:rsidRPr="000751B1" w14:paraId="14E50046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7A46ADBE" w14:textId="3D6868DA" w:rsidR="00C96799" w:rsidRPr="000751B1" w:rsidRDefault="00C96799" w:rsidP="00C96799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843B74" w14:textId="4B3F8F6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18,509,314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97421" w14:textId="59F27E8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42,546,225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90F86" w14:textId="3F66CE3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17,532,019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552FB" w14:textId="7B5103C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39,236,462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D5615" w14:textId="2D7F8604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732,830,024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239B2" w14:textId="42D0FD5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8C3548" w14:textId="327ACC9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732,830,024</w:t>
            </w:r>
          </w:p>
        </w:tc>
      </w:tr>
      <w:tr w:rsidR="00C96799" w:rsidRPr="000751B1" w14:paraId="0CAC48DA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30482D3C" w14:textId="54ED20D9" w:rsidR="00C96799" w:rsidRPr="000751B1" w:rsidRDefault="00C96799" w:rsidP="00C96799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C2C4A" w14:textId="20F07DC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5,736,912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F662" w14:textId="5B2F7BD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186,701,167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1632" w14:textId="5531052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152,917,986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85B1A" w14:textId="2BFE04E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BAD3D" w14:textId="432200B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885,171,663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219C" w14:textId="1E63ACF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27,905,828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B41591" w14:textId="5436596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913,077,491</w:t>
            </w:r>
          </w:p>
        </w:tc>
      </w:tr>
      <w:tr w:rsidR="00C96799" w:rsidRPr="000751B1" w14:paraId="6546E84A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48737955" w14:textId="2CAE8D93" w:rsidR="00C96799" w:rsidRPr="000751B1" w:rsidRDefault="00C96799" w:rsidP="00C96799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029D2E" w14:textId="34F6B2F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6,000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4A562" w14:textId="762D1C4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435,214,528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978DE" w14:textId="717F726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103,181,423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EB570" w14:textId="0AAFFDA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21,323,653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36CE5" w14:textId="3784AE6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1,545,596,834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7CE96" w14:textId="5B19595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52,410,239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0D0A09" w14:textId="02AAA615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1,598,007,073</w:t>
            </w:r>
          </w:p>
        </w:tc>
      </w:tr>
      <w:tr w:rsidR="00C96799" w:rsidRPr="000751B1" w14:paraId="144DAFB6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6C4A43BC" w14:textId="0AD3DE4E" w:rsidR="00C96799" w:rsidRPr="000751B1" w:rsidRDefault="00C96799" w:rsidP="00C96799">
            <w:pPr>
              <w:numPr>
                <w:ilvl w:val="0"/>
                <w:numId w:val="3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156FDD" w14:textId="1DA8AE5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350,486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7921" w14:textId="5295E4B4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CCF7" w14:textId="370C1A1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401BC" w14:textId="4D5DF3D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3799E" w14:textId="1F8C9FF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350,486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EEA00" w14:textId="286D165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64062D" w14:textId="13C71378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350,486</w:t>
            </w:r>
          </w:p>
        </w:tc>
      </w:tr>
      <w:tr w:rsidR="00C96799" w:rsidRPr="00E1104C" w14:paraId="71CA7CD9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035A97E9" w14:textId="77777777" w:rsidR="00C96799" w:rsidRPr="00E1104C" w:rsidRDefault="00C96799" w:rsidP="00C9679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E1104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2815D" w14:textId="7E98977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3,234,000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99DB5" w14:textId="3DF6728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216,912,524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40930" w14:textId="33A8DE0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190,482,110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14782" w14:textId="3405F2B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4,054,830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13498" w14:textId="4E4B497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1,697,177,621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FB7E" w14:textId="12DB2D5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1,339,004,157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FCD6D6" w14:textId="0D69F095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b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3,036,181,778</w:t>
            </w:r>
          </w:p>
        </w:tc>
      </w:tr>
      <w:tr w:rsidR="00C96799" w:rsidRPr="000751B1" w14:paraId="6CAD37E6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00247803" w14:textId="655AFF74" w:rsidR="00C96799" w:rsidRPr="000751B1" w:rsidRDefault="00C96799" w:rsidP="00C96799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1CC337" w14:textId="2F3AB8F3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9CA54" w14:textId="0291619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3ED4E" w14:textId="7ABD6A8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3D839" w14:textId="2D30565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AEB88" w14:textId="753A2CC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392E4" w14:textId="4DE204B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56F2CB" w14:textId="7D6ECFE2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</w:tr>
      <w:tr w:rsidR="00C96799" w:rsidRPr="000751B1" w14:paraId="06A1B39E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4C4670CF" w14:textId="435C7346" w:rsidR="00C96799" w:rsidRPr="000751B1" w:rsidRDefault="00C96799" w:rsidP="00C96799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629196" w14:textId="166FE027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7FFE8" w14:textId="0BC89BE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14E03" w14:textId="2A15040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7DC3" w14:textId="12CA2B2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79648" w14:textId="62F1D9BE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5,989,710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CA1C2" w14:textId="4254F9D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869227" w14:textId="50F69E9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5,989,710</w:t>
            </w:r>
          </w:p>
        </w:tc>
      </w:tr>
      <w:tr w:rsidR="00C96799" w:rsidRPr="000751B1" w14:paraId="5868C165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047478E3" w14:textId="00551672" w:rsidR="00C96799" w:rsidRPr="000751B1" w:rsidRDefault="00C96799" w:rsidP="00C96799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4E50B2" w14:textId="2AB4D706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234,000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A60ED" w14:textId="6A5BA1F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216,912,524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56101" w14:textId="1E77B10F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188,685,860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74C56" w14:textId="031117A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4,054,830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86B71" w14:textId="54DC96E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1,364,860,552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722B0" w14:textId="4D7D302A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1,336,629,852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CA9952" w14:textId="5F3D2F39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2,701,490,404</w:t>
            </w:r>
          </w:p>
        </w:tc>
      </w:tr>
      <w:tr w:rsidR="00C96799" w:rsidRPr="000751B1" w14:paraId="406312A6" w14:textId="77777777" w:rsidTr="00C9679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2"/>
        </w:trPr>
        <w:tc>
          <w:tcPr>
            <w:tcW w:w="2160" w:type="dxa"/>
            <w:shd w:val="clear" w:color="auto" w:fill="auto"/>
            <w:vAlign w:val="center"/>
          </w:tcPr>
          <w:p w14:paraId="45D01B07" w14:textId="63817B14" w:rsidR="00C96799" w:rsidRPr="000751B1" w:rsidRDefault="00C96799" w:rsidP="00C96799">
            <w:pPr>
              <w:numPr>
                <w:ilvl w:val="0"/>
                <w:numId w:val="4"/>
              </w:num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635CD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9C57D" w14:textId="4587260D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3,000,000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4679" w14:textId="5BB0041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3F4F" w14:textId="243F533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1,796,250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21D" w14:textId="4833212B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21D" w14:textId="5E0979EC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326,327,359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D71E" w14:textId="437B1CB0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2,374,305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885CF6" w14:textId="0F158AE1" w:rsidR="00C96799" w:rsidRPr="00C96799" w:rsidRDefault="00C96799" w:rsidP="00C96799">
            <w:pPr>
              <w:pStyle w:val="3"/>
              <w:ind w:rightChars="5" w:right="12"/>
              <w:rPr>
                <w:rFonts w:asciiTheme="majorEastAsia" w:eastAsiaTheme="majorEastAsia" w:hAnsiTheme="majorEastAsia"/>
                <w:noProof/>
                <w:spacing w:val="8"/>
                <w:w w:val="100"/>
                <w:szCs w:val="18"/>
              </w:rPr>
            </w:pPr>
            <w:r w:rsidRPr="00C96799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328,701,664</w:t>
            </w:r>
          </w:p>
        </w:tc>
      </w:tr>
    </w:tbl>
    <w:p w14:paraId="33CF3682" w14:textId="77777777" w:rsidR="007C6511" w:rsidRDefault="007C6511" w:rsidP="007C6511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sectPr w:rsidR="007C6511" w:rsidSect="00A032FC">
      <w:headerReference w:type="default" r:id="rId8"/>
      <w:headerReference w:type="first" r:id="rId9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C1B7" w14:textId="77777777" w:rsidR="007C6511" w:rsidRDefault="007C6511" w:rsidP="009E17D4">
      <w:r>
        <w:separator/>
      </w:r>
    </w:p>
  </w:endnote>
  <w:endnote w:type="continuationSeparator" w:id="0">
    <w:p w14:paraId="25644640" w14:textId="77777777" w:rsidR="007C6511" w:rsidRDefault="007C6511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37CD7" w14:textId="77777777" w:rsidR="007C6511" w:rsidRDefault="007C6511" w:rsidP="009E17D4">
      <w:r>
        <w:separator/>
      </w:r>
    </w:p>
  </w:footnote>
  <w:footnote w:type="continuationSeparator" w:id="0">
    <w:p w14:paraId="59D1488B" w14:textId="77777777" w:rsidR="007C6511" w:rsidRDefault="007C6511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4D2D" w14:textId="134F0690" w:rsidR="00A032FC" w:rsidRPr="00B309AD" w:rsidRDefault="007A4080" w:rsidP="00A032FC">
    <w:pPr>
      <w:pStyle w:val="a3"/>
      <w:spacing w:line="320" w:lineRule="exact"/>
      <w:ind w:rightChars="235" w:right="564" w:firstLine="480"/>
      <w:jc w:val="center"/>
      <w:rPr>
        <w:rFonts w:hAnsi="標楷體"/>
        <w:bCs/>
        <w:sz w:val="32"/>
        <w:szCs w:val="32"/>
      </w:rPr>
    </w:pPr>
    <w:r w:rsidRPr="007A4080"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Pr="007A4080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C96799">
      <w:rPr>
        <w:rFonts w:hAnsi="標楷體" w:hint="eastAsia"/>
        <w:b/>
        <w:spacing w:val="60"/>
        <w:w w:val="100"/>
        <w:sz w:val="32"/>
        <w:szCs w:val="32"/>
        <w:u w:val="single"/>
      </w:rPr>
      <w:t>4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7A4080">
      <w:rPr>
        <w:rFonts w:hAnsi="標楷體"/>
        <w:b/>
        <w:spacing w:val="60"/>
        <w:w w:val="100"/>
        <w:sz w:val="32"/>
        <w:szCs w:val="32"/>
        <w:u w:val="single"/>
      </w:rPr>
      <w:t>連江縣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B309AD">
      <w:rPr>
        <w:rFonts w:hAnsi="標楷體" w:hint="eastAsia"/>
        <w:bCs/>
        <w:sz w:val="24"/>
        <w:szCs w:val="24"/>
      </w:rPr>
      <w:t>(續</w:t>
    </w:r>
    <w:r w:rsidR="00A032FC" w:rsidRPr="00B309AD">
      <w:rPr>
        <w:rFonts w:hAnsi="標楷體"/>
        <w:bCs/>
        <w:sz w:val="24"/>
        <w:szCs w:val="24"/>
      </w:rPr>
      <w:t>)</w:t>
    </w:r>
  </w:p>
  <w:p w14:paraId="2F9BAB30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39F" w14:textId="0B5A0D40" w:rsidR="00A032FC" w:rsidRPr="007C6F04" w:rsidRDefault="007A4080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7A408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A4080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C96799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7A4080">
      <w:rPr>
        <w:rFonts w:ascii="標楷體" w:eastAsia="標楷體" w:hAnsi="標楷體"/>
        <w:b/>
        <w:spacing w:val="60"/>
        <w:sz w:val="32"/>
        <w:szCs w:val="32"/>
        <w:u w:val="single"/>
      </w:rPr>
      <w:t>連江縣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314E"/>
    <w:multiLevelType w:val="hybridMultilevel"/>
    <w:tmpl w:val="F79E2A56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7941B7C"/>
    <w:multiLevelType w:val="hybridMultilevel"/>
    <w:tmpl w:val="F2B491B8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0774D6C"/>
    <w:multiLevelType w:val="hybridMultilevel"/>
    <w:tmpl w:val="DE0CF244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902805"/>
    <w:multiLevelType w:val="hybridMultilevel"/>
    <w:tmpl w:val="D3143E44"/>
    <w:lvl w:ilvl="0" w:tplc="19A2B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11"/>
    <w:rsid w:val="00020065"/>
    <w:rsid w:val="00030A60"/>
    <w:rsid w:val="000751B1"/>
    <w:rsid w:val="000829BA"/>
    <w:rsid w:val="001B5022"/>
    <w:rsid w:val="001D72A9"/>
    <w:rsid w:val="002776D8"/>
    <w:rsid w:val="002865ED"/>
    <w:rsid w:val="00335A84"/>
    <w:rsid w:val="003A09D3"/>
    <w:rsid w:val="004120E8"/>
    <w:rsid w:val="004412ED"/>
    <w:rsid w:val="004733C9"/>
    <w:rsid w:val="00525DF8"/>
    <w:rsid w:val="00540446"/>
    <w:rsid w:val="0060537D"/>
    <w:rsid w:val="007A4080"/>
    <w:rsid w:val="007B08FF"/>
    <w:rsid w:val="007C6511"/>
    <w:rsid w:val="007C65B0"/>
    <w:rsid w:val="007C6F04"/>
    <w:rsid w:val="00844078"/>
    <w:rsid w:val="008B5364"/>
    <w:rsid w:val="008D5355"/>
    <w:rsid w:val="008F26EA"/>
    <w:rsid w:val="009006A4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309AD"/>
    <w:rsid w:val="00BC18E5"/>
    <w:rsid w:val="00C34B64"/>
    <w:rsid w:val="00C57ABD"/>
    <w:rsid w:val="00C73DB7"/>
    <w:rsid w:val="00C96799"/>
    <w:rsid w:val="00D479AB"/>
    <w:rsid w:val="00DD2192"/>
    <w:rsid w:val="00DD78AC"/>
    <w:rsid w:val="00DF5FFF"/>
    <w:rsid w:val="00E122C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97CA7F6"/>
  <w15:chartTrackingRefBased/>
  <w15:docId w15:val="{D72DAD48-6C4C-4878-8BC3-5E1E9DE27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yBkedW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4yBkedW各主管機關歲出用途別科目決算審定數綜計表</Template>
  <TotalTime>60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賴怡玲</dc:creator>
  <cp:keywords/>
  <cp:lastModifiedBy>陳昱棋</cp:lastModifiedBy>
  <cp:revision>6</cp:revision>
  <dcterms:created xsi:type="dcterms:W3CDTF">2025-05-29T07:10:00Z</dcterms:created>
  <dcterms:modified xsi:type="dcterms:W3CDTF">2026-06-05T02:31:00Z</dcterms:modified>
</cp:coreProperties>
</file>