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949"/>
        <w:gridCol w:w="3160"/>
        <w:gridCol w:w="3160"/>
        <w:gridCol w:w="3160"/>
        <w:gridCol w:w="3160"/>
        <w:gridCol w:w="3160"/>
      </w:tblGrid>
      <w:tr w:rsidR="00312C4B" w14:paraId="5AB8FE40" w14:textId="77777777" w:rsidTr="000332E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5F881C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03F58313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7CB22EC4" w14:textId="77777777" w:rsidR="00312C4B" w:rsidRPr="005C62A3" w:rsidRDefault="00312C4B" w:rsidP="000332EF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12C4B" w14:paraId="50804BFD" w14:textId="77777777" w:rsidTr="000332E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5FED092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1B94130F" w14:textId="77777777" w:rsidR="00312C4B" w:rsidRPr="001D79E3" w:rsidRDefault="00312C4B" w:rsidP="000332E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6"/>
            <w:vMerge/>
            <w:tcBorders>
              <w:left w:val="nil"/>
            </w:tcBorders>
            <w:vAlign w:val="center"/>
          </w:tcPr>
          <w:p w14:paraId="1AABEBC3" w14:textId="77777777" w:rsidR="00312C4B" w:rsidRPr="00CC0D84" w:rsidRDefault="00312C4B" w:rsidP="000332E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5F48E9" w14:paraId="28A6331E" w14:textId="77777777" w:rsidTr="005F48E9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64F012EF" w14:textId="77777777" w:rsidR="005F48E9" w:rsidRDefault="005F48E9" w:rsidP="000332EF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6913357C" w14:textId="77777777" w:rsidR="005F48E9" w:rsidRDefault="005F48E9" w:rsidP="000332EF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160" w:type="dxa"/>
            <w:gridSpan w:val="2"/>
            <w:vAlign w:val="center"/>
          </w:tcPr>
          <w:p w14:paraId="20F7CE02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3160" w:type="dxa"/>
            <w:vAlign w:val="center"/>
          </w:tcPr>
          <w:p w14:paraId="5DA6F525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3160" w:type="dxa"/>
            <w:vAlign w:val="center"/>
          </w:tcPr>
          <w:p w14:paraId="69178526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民政社會處主管</w:t>
            </w:r>
          </w:p>
        </w:tc>
        <w:tc>
          <w:tcPr>
            <w:tcW w:w="3160" w:type="dxa"/>
            <w:vAlign w:val="center"/>
          </w:tcPr>
          <w:p w14:paraId="465BF48C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3160" w:type="dxa"/>
            <w:vAlign w:val="center"/>
          </w:tcPr>
          <w:p w14:paraId="50C16E5C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3160" w:type="dxa"/>
            <w:vAlign w:val="center"/>
          </w:tcPr>
          <w:p w14:paraId="2E706382" w14:textId="12DCF2C8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</w:tr>
      <w:tr w:rsidR="00177C28" w:rsidRPr="00643CDD" w14:paraId="3A0D96AA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03C4EB" w14:textId="77777777" w:rsidR="00177C28" w:rsidRPr="00643CDD" w:rsidRDefault="00177C28" w:rsidP="00177C28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43CD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2AA615A2" w14:textId="0E26ACC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77,181,797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098AC69" w14:textId="50DA3F5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3,638,106,432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C1B19B4" w14:textId="562A237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32,471,278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6B5D4E5" w14:textId="0818283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298,217,398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8B55279" w14:textId="16CE45D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183,390,062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EE10871" w14:textId="7AEF917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205,194,111</w:t>
            </w:r>
          </w:p>
        </w:tc>
      </w:tr>
      <w:tr w:rsidR="00177C28" w14:paraId="2A1F859D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659D9C4" w14:textId="6D4B4DE7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003FE29" w14:textId="33363A9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43A2916" w14:textId="3C75DDE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255,185,592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64701B0" w14:textId="6410E35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D18AED4" w14:textId="0DDD0E8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6F7D873" w14:textId="5FECC40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A293693" w14:textId="54F220C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57976D44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6559435" w14:textId="23C9D3E3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C236342" w14:textId="3E6F082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77,181,797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4A3C90C" w14:textId="1BC95AA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A64A4C1" w14:textId="46E5D08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116052" w14:textId="4E573F2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FA90C52" w14:textId="513CB99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B3D3E99" w14:textId="4D6C208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7F81ECDF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747B9F2" w14:textId="0B10FBFA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5B55680" w14:textId="4BE3D53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8C44151" w14:textId="749AA4A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62,433,011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C0AB1F0" w14:textId="4DE6664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17,396,025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1594B82" w14:textId="42C786B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9B295DE" w14:textId="5415176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EA44898" w14:textId="4D516E7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205,194,111</w:t>
            </w:r>
          </w:p>
        </w:tc>
      </w:tr>
      <w:tr w:rsidR="00177C28" w14:paraId="1D97C6F8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6691861" w14:textId="01A40597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8D91455" w14:textId="46EFB5D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AEDEB94" w14:textId="4C93C9E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473596B" w14:textId="59ED7AA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83A30BD" w14:textId="0FFF04F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B6CBED2" w14:textId="487DB66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183,390,062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B1F5F4D" w14:textId="322A113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215F1231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2B8E232" w14:textId="58EF9152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9CA8AA7" w14:textId="5C402C6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A36177D" w14:textId="349F7DA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82FE2B0" w14:textId="7715C29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0185054" w14:textId="20415BE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FCE90EA" w14:textId="5DAB789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168ED29" w14:textId="5C92993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402F704B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749A28A" w14:textId="6A69BED1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EED5F93" w14:textId="4577281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3786345" w14:textId="0CD2B25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1,038,113,410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C8511E1" w14:textId="3AA4425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80BA6FB" w14:textId="5A871D7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118E2D" w14:textId="77EABC0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060E49F" w14:textId="3407522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5CD79235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6F3C07D" w14:textId="708D97E0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02C740D" w14:textId="1D554B9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46CB4EB" w14:textId="1EEDFD9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221,174,541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9657CEF" w14:textId="0C0AAEB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5768B5A" w14:textId="7967758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FCCF42F" w14:textId="5BAA692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40487B9" w14:textId="642E3CC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4B8E6DCC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510D877" w14:textId="1ED8B91A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24D2593" w14:textId="68A0643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4A731CC" w14:textId="1972F98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728,607,858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D2E3E31" w14:textId="2D55505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214E1E6" w14:textId="7023149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62B1763" w14:textId="05D79AD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EA2EDEC" w14:textId="4A25FEC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6B3D3B88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16F6B7" w14:textId="05DA85F8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6038886" w14:textId="1A4BBC4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0993F71" w14:textId="4C348DA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7,496,723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223A5D2" w14:textId="71A2BB2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C9D45FA" w14:textId="2027AA0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89255BE" w14:textId="01DB002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F383B06" w14:textId="02D6E00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7452526E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721AEE5" w14:textId="66BCE88E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23F3C9D" w14:textId="637D598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F05406E" w14:textId="47C9D43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18,045,999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7859D4A" w14:textId="259BA3F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BF01E37" w14:textId="1934ABE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5C3E0E6" w14:textId="6184A3F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29D36F6" w14:textId="680E0E1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4581F0C7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53148B7" w14:textId="7A46A7EC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1EBF469C" w14:textId="251C57C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B049601" w14:textId="49B6200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1,181,716,608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9FB7B34" w14:textId="29AA726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FB267BC" w14:textId="1FC948E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A427C14" w14:textId="4F015E9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DCE7C44" w14:textId="098897C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1D252650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4FEE55A" w14:textId="2AF7305A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1B1661D" w14:textId="43A1AA6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DA75E1E" w14:textId="12D1D67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1,832,737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8D2A134" w14:textId="049FCB1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37F2EEB" w14:textId="448425A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137BDD8" w14:textId="78EA8F0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F9B1FF1" w14:textId="73A68E1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797271DA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53B82A9" w14:textId="5089EF45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7105EB1" w14:textId="0D34BFE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A0D8936" w14:textId="6995E5C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10,009,495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455BF72" w14:textId="62B5C80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89E68A7" w14:textId="07F9FCE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021D29D" w14:textId="3FC6104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33F2B72" w14:textId="5BA8677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68FDC10C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686B64D" w14:textId="12528F42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90C766C" w14:textId="4E80746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E27EDE5" w14:textId="3F196F2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113,490,458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CDE29CD" w14:textId="79044C4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15,075,253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1F6A5D7" w14:textId="4843318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E45196D" w14:textId="2D9C26D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4457DF4" w14:textId="12D3EAC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47F222C9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9E3C72B" w14:textId="4D100D8F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25CA658" w14:textId="2616084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7666320" w14:textId="1C2639A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DF57E58" w14:textId="765EC72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DFCC6E4" w14:textId="20A9219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298,217,398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566F943" w14:textId="5E907F5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19ABA84" w14:textId="7BB59AD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5FA0D986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F2D41C7" w14:textId="53DD9A5F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6413114" w14:textId="3AEA04F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E04B88A" w14:textId="083ABE0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6284BBD" w14:textId="03CB4B6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2EE880C" w14:textId="4571064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3E60DE5" w14:textId="08662AD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BE4B282" w14:textId="2AD3180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13F1E13C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8C5E1A4" w14:textId="73A2030B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1A6E2300" w14:textId="5242C2B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E418959" w14:textId="1CE34FC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33EE6B7" w14:textId="50FD683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F25A39E" w14:textId="32947BE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202B387" w14:textId="78BEC71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B0F45B3" w14:textId="725D8E3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50C5B" w14:paraId="0D05D74F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AAEB3F3" w14:textId="6CB681E6" w:rsidR="00550C5B" w:rsidRPr="00B442E8" w:rsidRDefault="00550C5B" w:rsidP="00550C5B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債務付息</w:t>
            </w:r>
            <w:r w:rsidRPr="00B442E8">
              <w:rPr>
                <w:rFonts w:ascii="標楷體" w:eastAsia="標楷體" w:hAnsi="標楷體" w:hint="eastAsia"/>
                <w:noProof/>
                <w:sz w:val="20"/>
              </w:rPr>
              <w:t>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B3A28CD" w14:textId="18BF3421" w:rsidR="00550C5B" w:rsidRPr="00177C28" w:rsidRDefault="00550C5B" w:rsidP="00550C5B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13C0ACD" w14:textId="7A3F9034" w:rsidR="00550C5B" w:rsidRPr="00177C28" w:rsidRDefault="00550C5B" w:rsidP="00550C5B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7773B81" w14:textId="738C2043" w:rsidR="00550C5B" w:rsidRPr="00177C28" w:rsidRDefault="00550C5B" w:rsidP="00550C5B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432A651" w14:textId="61BE9077" w:rsidR="00550C5B" w:rsidRPr="00177C28" w:rsidRDefault="00550C5B" w:rsidP="00550C5B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6236530" w14:textId="66B9153F" w:rsidR="00550C5B" w:rsidRPr="00177C28" w:rsidRDefault="00550C5B" w:rsidP="00550C5B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6EDD4B4" w14:textId="657100EE" w:rsidR="00550C5B" w:rsidRPr="00177C28" w:rsidRDefault="00550C5B" w:rsidP="00550C5B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268BC045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15A825B" w14:textId="1129C79E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847A271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F2FAA87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2AE094F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9A7F6BD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BB17EBC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BCBDA8B" w14:textId="317688EF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177C28" w14:paraId="24561332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A5BCC44" w14:textId="145C70F5" w:rsidR="00177C28" w:rsidRPr="00B442E8" w:rsidRDefault="00177C28" w:rsidP="00177C2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EB82532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977B67F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0A0FCFB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B15F0AB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3BE8E89" w14:textId="77777777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DE1390A" w14:textId="3B3064BC" w:rsidR="00177C28" w:rsidRPr="00B442E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</w:tbl>
    <w:p w14:paraId="152B217C" w14:textId="77777777" w:rsidR="00312C4B" w:rsidRDefault="00312C4B" w:rsidP="00312C4B"/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949"/>
        <w:gridCol w:w="3160"/>
        <w:gridCol w:w="3160"/>
        <w:gridCol w:w="3160"/>
        <w:gridCol w:w="3160"/>
        <w:gridCol w:w="3160"/>
      </w:tblGrid>
      <w:tr w:rsidR="00312C4B" w14:paraId="5D8F0924" w14:textId="77777777" w:rsidTr="000332E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73BFA7" w14:textId="0FE6CBDC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>
              <w:lastRenderedPageBreak/>
              <w:br w:type="page"/>
            </w: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48C3917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727715DF" w14:textId="77777777" w:rsidR="00312C4B" w:rsidRPr="005C62A3" w:rsidRDefault="00312C4B" w:rsidP="000332EF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12C4B" w14:paraId="513D8AF3" w14:textId="77777777" w:rsidTr="000332E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35E911B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DF18947" w14:textId="77777777" w:rsidR="00312C4B" w:rsidRPr="001D79E3" w:rsidRDefault="00312C4B" w:rsidP="000332E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6"/>
            <w:vMerge/>
            <w:tcBorders>
              <w:left w:val="nil"/>
            </w:tcBorders>
            <w:vAlign w:val="center"/>
          </w:tcPr>
          <w:p w14:paraId="662C6C24" w14:textId="77777777" w:rsidR="00312C4B" w:rsidRPr="00CC0D84" w:rsidRDefault="00312C4B" w:rsidP="000332E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5F48E9" w14:paraId="2FB867F1" w14:textId="77777777" w:rsidTr="005F48E9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41087F5E" w14:textId="77777777" w:rsidR="005F48E9" w:rsidRDefault="005F48E9" w:rsidP="005F48E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7E0B12FC" w14:textId="77777777" w:rsidR="005F48E9" w:rsidRDefault="005F48E9" w:rsidP="005F48E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160" w:type="dxa"/>
            <w:gridSpan w:val="2"/>
            <w:vAlign w:val="center"/>
          </w:tcPr>
          <w:p w14:paraId="154E3EAC" w14:textId="69274153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3160" w:type="dxa"/>
            <w:vAlign w:val="center"/>
          </w:tcPr>
          <w:p w14:paraId="75C70248" w14:textId="5676D9FC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財政稅務局主管</w:t>
            </w:r>
          </w:p>
        </w:tc>
        <w:tc>
          <w:tcPr>
            <w:tcW w:w="3160" w:type="dxa"/>
            <w:vAlign w:val="center"/>
          </w:tcPr>
          <w:p w14:paraId="6EAF6E07" w14:textId="076C1BFD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交通旅遊局主管</w:t>
            </w:r>
          </w:p>
        </w:tc>
        <w:tc>
          <w:tcPr>
            <w:tcW w:w="3160" w:type="dxa"/>
            <w:vAlign w:val="center"/>
          </w:tcPr>
          <w:p w14:paraId="5B1CF5B5" w14:textId="4635BF50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環境資源局主管</w:t>
            </w:r>
          </w:p>
        </w:tc>
        <w:tc>
          <w:tcPr>
            <w:tcW w:w="3160" w:type="dxa"/>
            <w:vAlign w:val="center"/>
          </w:tcPr>
          <w:p w14:paraId="010B01A4" w14:textId="720CA624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3160" w:type="dxa"/>
            <w:vAlign w:val="center"/>
          </w:tcPr>
          <w:p w14:paraId="1E4A9EBD" w14:textId="77777777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177C28" w:rsidRPr="00863D70" w14:paraId="075018EF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0785F21" w14:textId="77777777" w:rsidR="00177C28" w:rsidRPr="00863D70" w:rsidRDefault="00177C28" w:rsidP="00177C28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63D7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4A2A330" w14:textId="097753E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35,814,687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E5B16AA" w14:textId="014503A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28,016,683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7817ABC" w14:textId="2976F6B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949,038,120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D4E4540" w14:textId="6CF3506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737,882,611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EC3A8FA" w14:textId="723EDAA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95,133,673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3365B0E" w14:textId="58A6E1A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6,280,446,852</w:t>
            </w:r>
          </w:p>
        </w:tc>
      </w:tr>
      <w:tr w:rsidR="00177C28" w14:paraId="0D9A1960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6D92B38" w14:textId="6281B808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FA66F42" w14:textId="6526E63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F0722F3" w14:textId="7F1F2DE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FD49460" w14:textId="4ED358A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94D0762" w14:textId="20D5DA7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B2112A4" w14:textId="45703DD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ED507D4" w14:textId="6016A11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255,185,592</w:t>
            </w:r>
          </w:p>
        </w:tc>
      </w:tr>
      <w:tr w:rsidR="00177C28" w14:paraId="55A5A7F4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BCC24AE" w14:textId="03AEB3D9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8CF3857" w14:textId="41614A3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0B1622F" w14:textId="79B04B6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0107339" w14:textId="4DD7EAE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213CDB" w14:textId="3557C9F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0286DCF" w14:textId="108A113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A096647" w14:textId="0117035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77,181,797</w:t>
            </w:r>
          </w:p>
        </w:tc>
      </w:tr>
      <w:tr w:rsidR="00177C28" w14:paraId="69A0C72F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F2926B6" w14:textId="0382F68F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2FA5C4D" w14:textId="58A805F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35,814,687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9B3CDB6" w14:textId="3640D5B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1E7B3DB" w14:textId="621C272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0EBB240" w14:textId="026549C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D2204FD" w14:textId="482A70C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D26192D" w14:textId="68AC5AF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320,837,834</w:t>
            </w:r>
          </w:p>
        </w:tc>
      </w:tr>
      <w:tr w:rsidR="00177C28" w14:paraId="791F59AC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8064F62" w14:textId="3BF13749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12BA7AE" w14:textId="34858E3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CC9055" w14:textId="02B6D6E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CC9E9B7" w14:textId="52ABD67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917ED58" w14:textId="71FE69E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5F916F9" w14:textId="188FB92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FF3054F" w14:textId="4F12EF8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183,390,062</w:t>
            </w:r>
          </w:p>
        </w:tc>
      </w:tr>
      <w:tr w:rsidR="00177C28" w14:paraId="0B32F211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2C0219B" w14:textId="412A5D5C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32BA72B" w14:textId="39934ED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CB8D9D7" w14:textId="2759F3B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24,666,197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A89CFF1" w14:textId="21BD52C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3FB2B4A" w14:textId="4EDFC00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5B88E72" w14:textId="604EF18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43DA014" w14:textId="3C3D0BA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24,666,197</w:t>
            </w:r>
          </w:p>
        </w:tc>
      </w:tr>
      <w:tr w:rsidR="00177C28" w14:paraId="4AA3A9E9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C7D1EA3" w14:textId="0B232A1A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004BE11" w14:textId="3FF8CB0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0FC760F" w14:textId="15B11A2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049D5CC" w14:textId="62C0123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B9BBD5C" w14:textId="53F96DC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0BC72D9" w14:textId="1AED379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88ED58E" w14:textId="3258E65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1,038,113,410</w:t>
            </w:r>
          </w:p>
        </w:tc>
      </w:tr>
      <w:tr w:rsidR="00177C28" w14:paraId="4590592E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3BA3D1E" w14:textId="1B59D30D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F340A96" w14:textId="6A3B143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A870026" w14:textId="2C4134E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81D7BC2" w14:textId="266E2284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E21A608" w14:textId="257EC37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BEB519A" w14:textId="5F0FFA7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DA672D7" w14:textId="38F8CE9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221,174,541</w:t>
            </w:r>
          </w:p>
        </w:tc>
      </w:tr>
      <w:tr w:rsidR="00177C28" w14:paraId="1BC60441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DBA0098" w14:textId="36EA56BD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18F9593F" w14:textId="2646DE4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0E1820E" w14:textId="03A39E9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6472774" w14:textId="471854B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2C17B37" w14:textId="0B5BBD6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571,269,243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3A099F0" w14:textId="69211B8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33E656E" w14:textId="62839C03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1,299,877,101</w:t>
            </w:r>
          </w:p>
        </w:tc>
      </w:tr>
      <w:tr w:rsidR="00177C28" w14:paraId="1837369D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69DFC8B" w14:textId="41053E57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D2FDEB5" w14:textId="0A6B282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07FBC85" w14:textId="59B440F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F6FE9F9" w14:textId="7E1A19C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36FBD03" w14:textId="1D5D340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0B307D7" w14:textId="52EADEF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F407E39" w14:textId="4FF6D25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7,496,723</w:t>
            </w:r>
          </w:p>
        </w:tc>
      </w:tr>
      <w:tr w:rsidR="00177C28" w14:paraId="7106CF1F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936E540" w14:textId="1C817AD6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33C9424" w14:textId="4C580CE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60C10A0" w14:textId="6C9A06D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7E6CB87" w14:textId="53590E5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907,199,084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C1AC831" w14:textId="7EFD925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A7EEAF3" w14:textId="1FB4E73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2083C86" w14:textId="61166B1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925,245,083</w:t>
            </w:r>
          </w:p>
        </w:tc>
      </w:tr>
      <w:tr w:rsidR="00177C28" w14:paraId="31C9B348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D44CE6D" w14:textId="250F940A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FA2CFD4" w14:textId="5022D84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40BDCA5" w14:textId="6357BB7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61C7D9C" w14:textId="663B490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41,839,036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E0B9114" w14:textId="0FCBE75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CC98A14" w14:textId="1142E67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AC2E4A0" w14:textId="7420DA0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1,223,555,644</w:t>
            </w:r>
          </w:p>
        </w:tc>
      </w:tr>
      <w:tr w:rsidR="00177C28" w14:paraId="5ED73F32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1EF8CE0" w14:textId="4643B664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0EECA0B" w14:textId="515EE410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3C9D924" w14:textId="165A12F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19C2F6B" w14:textId="3A9D2A7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FD3E0BA" w14:textId="00CC235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E613CFF" w14:textId="625B3A3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36E0589" w14:textId="19057FE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1,832,737</w:t>
            </w:r>
          </w:p>
        </w:tc>
      </w:tr>
      <w:tr w:rsidR="00177C28" w14:paraId="1AD0D42A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2A046B2" w14:textId="145A0F17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EDA249A" w14:textId="4174389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1BB2141" w14:textId="6519967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F79773" w14:textId="5312607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F79F2A4" w14:textId="7D3A81E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45E4B93" w14:textId="40F26A3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08649FA" w14:textId="215EC96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10,009,495</w:t>
            </w:r>
          </w:p>
        </w:tc>
      </w:tr>
      <w:tr w:rsidR="00177C28" w14:paraId="05CA06B1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86808A7" w14:textId="0808C5CD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7822BD8" w14:textId="598D606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7D8E94A" w14:textId="3AD807E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77AA456" w14:textId="1CC4C45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6FF32AA" w14:textId="789C226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74758D0" w14:textId="062D21D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726C7C0" w14:textId="7958788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128,565,711</w:t>
            </w:r>
          </w:p>
        </w:tc>
      </w:tr>
      <w:tr w:rsidR="00177C28" w14:paraId="5FBC28F6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6F6408" w14:textId="1BCE6223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5A34495" w14:textId="7C0461BE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38B106D" w14:textId="7D95E75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901E8A8" w14:textId="05AF637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94764AD" w14:textId="5B8EEF6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2EE0D0E" w14:textId="6726E4D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1777B27" w14:textId="327B11F8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298,217,398</w:t>
            </w:r>
          </w:p>
        </w:tc>
      </w:tr>
      <w:tr w:rsidR="00177C28" w14:paraId="267A9850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07C5321" w14:textId="3A072B89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024989A" w14:textId="1991732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6FEF36F" w14:textId="2051983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DCDB899" w14:textId="73186C2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82FB488" w14:textId="153156C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166,613,368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92DA77E" w14:textId="6610223C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77F3755" w14:textId="118BA59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166,613,368</w:t>
            </w:r>
          </w:p>
        </w:tc>
      </w:tr>
      <w:tr w:rsidR="00177C28" w14:paraId="1D8BA5D7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8320622" w14:textId="111254FE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54D660A" w14:textId="240C07D5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5505663" w14:textId="1C10516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60EFC1E" w14:textId="0260C55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7EAD0F5" w14:textId="25D130B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65F1A79" w14:textId="7A9B7E4F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57,105,810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9877B22" w14:textId="26C7282D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57,105,810</w:t>
            </w:r>
          </w:p>
        </w:tc>
      </w:tr>
      <w:tr w:rsidR="009F1309" w14:paraId="57EB9231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353001F" w14:textId="5B0F9468" w:rsidR="009F1309" w:rsidRPr="00C01425" w:rsidRDefault="009F1309" w:rsidP="009F1309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債務付息</w:t>
            </w:r>
            <w:r w:rsidRPr="00B442E8">
              <w:rPr>
                <w:rFonts w:ascii="標楷體" w:eastAsia="標楷體" w:hAnsi="標楷體" w:hint="eastAsia"/>
                <w:noProof/>
                <w:sz w:val="20"/>
              </w:rPr>
              <w:t>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2389E58" w14:textId="12DA0052" w:rsidR="009F1309" w:rsidRPr="00177C28" w:rsidRDefault="009F1309" w:rsidP="009F1309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11F8430" w14:textId="32925D62" w:rsidR="009F1309" w:rsidRPr="00177C28" w:rsidRDefault="009F1309" w:rsidP="009F1309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50</w:t>
            </w: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4</w:t>
            </w: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</w:t>
            </w:r>
            <w:r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6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11F06B3" w14:textId="6FB5B7D6" w:rsidR="009F1309" w:rsidRPr="00177C28" w:rsidRDefault="009F1309" w:rsidP="009F1309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E50ABA9" w14:textId="295A86CD" w:rsidR="009F1309" w:rsidRPr="00177C28" w:rsidRDefault="009F1309" w:rsidP="009F1309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7D659CC" w14:textId="10F23C45" w:rsidR="009F1309" w:rsidRPr="00177C28" w:rsidRDefault="009F1309" w:rsidP="009F1309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53FB40F" w14:textId="3B42F008" w:rsidR="009F1309" w:rsidRPr="00177C28" w:rsidRDefault="009F1309" w:rsidP="009F1309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50</w:t>
            </w: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4</w:t>
            </w: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</w:t>
            </w:r>
            <w:r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6</w:t>
            </w:r>
          </w:p>
        </w:tc>
      </w:tr>
      <w:tr w:rsidR="00177C28" w14:paraId="73B87E71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165DE75" w14:textId="03D6B6DC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3B41620" w14:textId="23611E9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EC1C794" w14:textId="62A59AF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B125FA4" w14:textId="5E7B052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AEBFF7B" w14:textId="01E2704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AB4D08C" w14:textId="7D606D9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5B173E9" w14:textId="1716D1D7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</w:tr>
      <w:tr w:rsidR="00177C28" w14:paraId="2AC79B51" w14:textId="77777777" w:rsidTr="00550C5B">
        <w:tblPrEx>
          <w:tblBorders>
            <w:insideH w:val="none" w:sz="0" w:space="0" w:color="auto"/>
          </w:tblBorders>
        </w:tblPrEx>
        <w:trPr>
          <w:trHeight w:val="59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7D7BC3A" w14:textId="2B1F3786" w:rsidR="00177C28" w:rsidRPr="00C01425" w:rsidRDefault="00177C28" w:rsidP="00177C28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F1651BD" w14:textId="5FDF462B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64AB0E1" w14:textId="1861EDC1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A706CD3" w14:textId="6EFC9962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60BA042" w14:textId="53BA9B6A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70FFA5C" w14:textId="6386F769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38,027,863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B049B52" w14:textId="1133D3C6" w:rsidR="00177C28" w:rsidRPr="00177C28" w:rsidRDefault="00177C28" w:rsidP="00177C28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77C2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38,027,863</w:t>
            </w:r>
          </w:p>
        </w:tc>
      </w:tr>
    </w:tbl>
    <w:p w14:paraId="469E3616" w14:textId="77777777" w:rsidR="00312C4B" w:rsidRDefault="00312C4B" w:rsidP="00312C4B"/>
    <w:sectPr w:rsidR="00312C4B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C6CE3" w14:textId="77777777" w:rsidR="00312C4B" w:rsidRDefault="00312C4B">
      <w:r>
        <w:separator/>
      </w:r>
    </w:p>
  </w:endnote>
  <w:endnote w:type="continuationSeparator" w:id="0">
    <w:p w14:paraId="167FA765" w14:textId="77777777" w:rsidR="00312C4B" w:rsidRDefault="0031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7663C" w14:textId="77777777" w:rsidR="00312C4B" w:rsidRDefault="00312C4B">
      <w:r>
        <w:separator/>
      </w:r>
    </w:p>
  </w:footnote>
  <w:footnote w:type="continuationSeparator" w:id="0">
    <w:p w14:paraId="4AB9F059" w14:textId="77777777" w:rsidR="00312C4B" w:rsidRDefault="00312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C515" w14:textId="6E3A2302" w:rsidR="003A0BB1" w:rsidRDefault="00312C4B">
    <w:pPr>
      <w:jc w:val="center"/>
      <w:rPr>
        <w:rFonts w:ascii="標楷體" w:eastAsia="標楷體"/>
        <w:b/>
        <w:sz w:val="36"/>
        <w:u w:val="single"/>
      </w:rPr>
    </w:pPr>
    <w:r w:rsidRPr="00312C4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312C4B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177C28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12C4B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決算審定數綜計表</w:t>
    </w:r>
    <w:r w:rsidRPr="00312C4B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C1F0" w14:textId="1FCBA4B5" w:rsidR="003A0BB1" w:rsidRDefault="00312C4B">
    <w:pPr>
      <w:jc w:val="center"/>
      <w:rPr>
        <w:rFonts w:ascii="標楷體" w:eastAsia="標楷體"/>
        <w:b/>
        <w:sz w:val="32"/>
        <w:u w:val="single"/>
      </w:rPr>
    </w:pPr>
    <w:r w:rsidRPr="00312C4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312C4B">
      <w:rPr>
        <w:rFonts w:ascii="標楷體" w:eastAsia="標楷體" w:hAnsi="標楷體"/>
        <w:b/>
        <w:spacing w:val="60"/>
        <w:sz w:val="32"/>
        <w:u w:val="single"/>
      </w:rPr>
      <w:t>11</w:t>
    </w:r>
    <w:r w:rsidR="00177C28">
      <w:rPr>
        <w:rFonts w:ascii="標楷體" w:eastAsia="標楷體" w:hAnsi="標楷體" w:hint="eastAsia"/>
        <w:b/>
        <w:spacing w:val="60"/>
        <w:sz w:val="32"/>
        <w:u w:val="single"/>
      </w:rPr>
      <w:t>4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Pr="00312C4B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決算審定數綜計表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D6E96"/>
    <w:multiLevelType w:val="hybridMultilevel"/>
    <w:tmpl w:val="BE6024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C79314B"/>
    <w:multiLevelType w:val="hybridMultilevel"/>
    <w:tmpl w:val="2C82C1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C4B"/>
    <w:rsid w:val="00005F7A"/>
    <w:rsid w:val="00112731"/>
    <w:rsid w:val="00177C28"/>
    <w:rsid w:val="001C6823"/>
    <w:rsid w:val="00247C62"/>
    <w:rsid w:val="00312C4B"/>
    <w:rsid w:val="00393891"/>
    <w:rsid w:val="003A0BB1"/>
    <w:rsid w:val="003B0DD9"/>
    <w:rsid w:val="004439C8"/>
    <w:rsid w:val="00550C5B"/>
    <w:rsid w:val="005C3C66"/>
    <w:rsid w:val="005F48E9"/>
    <w:rsid w:val="0083101B"/>
    <w:rsid w:val="00930A01"/>
    <w:rsid w:val="00965C8B"/>
    <w:rsid w:val="009F1309"/>
    <w:rsid w:val="009F5E83"/>
    <w:rsid w:val="00A214F3"/>
    <w:rsid w:val="00AA34B5"/>
    <w:rsid w:val="00AB7299"/>
    <w:rsid w:val="00B442E8"/>
    <w:rsid w:val="00BE5D5C"/>
    <w:rsid w:val="00C01425"/>
    <w:rsid w:val="00C10A9E"/>
    <w:rsid w:val="00D3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3BEECA6"/>
  <w15:chartTrackingRefBased/>
  <w15:docId w15:val="{CCADF187-9624-4C10-82D5-A2E7AB71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List Paragraph"/>
    <w:basedOn w:val="a"/>
    <w:uiPriority w:val="34"/>
    <w:qFormat/>
    <w:rsid w:val="00B442E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1anlnz65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y1anlnz65歲出政事別機關別決算審定數綜計表</Template>
  <TotalTime>40</TotalTime>
  <Pages>2</Pages>
  <Words>606</Words>
  <Characters>912</Characters>
  <Application>Microsoft Office Word</Application>
  <DocSecurity>0</DocSecurity>
  <Lines>7</Lines>
  <Paragraphs>3</Paragraphs>
  <ScaleCrop>false</ScaleCrop>
  <Company>N.A.O.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賴怡玲</dc:creator>
  <cp:keywords/>
  <cp:lastModifiedBy>陳昱棋</cp:lastModifiedBy>
  <cp:revision>9</cp:revision>
  <cp:lastPrinted>2026-06-05T07:03:00Z</cp:lastPrinted>
  <dcterms:created xsi:type="dcterms:W3CDTF">2025-05-29T07:30:00Z</dcterms:created>
  <dcterms:modified xsi:type="dcterms:W3CDTF">2026-06-08T01:08:00Z</dcterms:modified>
</cp:coreProperties>
</file>