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DEB03" w14:textId="517EC120" w:rsidR="007F6363" w:rsidRPr="003922B2" w:rsidRDefault="00D36D51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w w:val="95"/>
          <w:sz w:val="32"/>
          <w:szCs w:val="32"/>
          <w:u w:val="single"/>
        </w:rPr>
        <w:t>貳</w:t>
      </w:r>
      <w:r w:rsidR="00C23209" w:rsidRPr="00E03A00">
        <w:rPr>
          <w:rFonts w:ascii="標楷體" w:eastAsia="標楷體" w:hAnsi="標楷體" w:hint="eastAsia"/>
          <w:b/>
          <w:sz w:val="32"/>
          <w:szCs w:val="32"/>
          <w:u w:val="single"/>
        </w:rPr>
        <w:t>、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>
        <w:rPr>
          <w:rFonts w:ascii="標楷體" w:eastAsia="標楷體" w:hAnsi="標楷體"/>
          <w:b/>
          <w:spacing w:val="60"/>
          <w:sz w:val="32"/>
          <w:szCs w:val="32"/>
          <w:u w:val="single"/>
        </w:rPr>
        <w:t>11</w:t>
      </w:r>
      <w:r w:rsidR="00A04342">
        <w:rPr>
          <w:rFonts w:ascii="標楷體" w:eastAsia="標楷體" w:hAnsi="標楷體"/>
          <w:b/>
          <w:spacing w:val="60"/>
          <w:sz w:val="32"/>
          <w:szCs w:val="32"/>
          <w:u w:val="single"/>
        </w:rPr>
        <w:t>4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>
        <w:rPr>
          <w:rFonts w:ascii="標楷體" w:eastAsia="標楷體" w:hAnsi="標楷體"/>
          <w:b/>
          <w:spacing w:val="60"/>
          <w:sz w:val="32"/>
          <w:szCs w:val="32"/>
          <w:u w:val="single"/>
        </w:rPr>
        <w:t>連江縣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14:paraId="446821BF" w14:textId="77777777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D8304" w14:textId="77777777" w:rsidR="007F6363" w:rsidRDefault="007F6363" w:rsidP="00517A51">
            <w:pPr>
              <w:pStyle w:val="af0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14:paraId="283E5E28" w14:textId="77777777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E36870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788A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F1687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F0356C" w14:textId="77777777" w:rsidR="007F6363" w:rsidRPr="00C00697" w:rsidRDefault="006A7A6D" w:rsidP="00C00697">
            <w:pPr>
              <w:pStyle w:val="af5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14:paraId="1C355E08" w14:textId="77777777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BAEE9E9" w14:textId="77777777" w:rsidR="007F6363" w:rsidRDefault="007F6363" w:rsidP="00466D60">
            <w:pPr>
              <w:pStyle w:val="af5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977E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7C64" w14:textId="77777777" w:rsidR="007F6363" w:rsidRPr="00C947B3" w:rsidRDefault="00B663D4" w:rsidP="00466D60">
            <w:pPr>
              <w:pStyle w:val="af5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0C3FA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FFCC" w14:textId="77777777" w:rsidR="007F6363" w:rsidRDefault="00B663D4" w:rsidP="00466D60">
            <w:pPr>
              <w:pStyle w:val="af5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14DE" w14:textId="77777777" w:rsidR="007F6363" w:rsidRDefault="00BB35AB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4167BC" w14:textId="77777777" w:rsidR="007F6363" w:rsidRDefault="007F6363" w:rsidP="00466D60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D36D51" w:rsidRPr="00A41D13" w14:paraId="40D396F2" w14:textId="77777777" w:rsidTr="0023239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5DEFE846" w14:textId="77777777" w:rsidR="00D36D51" w:rsidRPr="00A41D13" w:rsidRDefault="00D36D51" w:rsidP="00195B15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A41D13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7AEB705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4B022BD" w14:textId="77777777" w:rsidR="00D36D51" w:rsidRPr="001C71F9" w:rsidRDefault="00D36D51" w:rsidP="00195B15">
            <w:pPr>
              <w:pStyle w:val="af5"/>
              <w:ind w:leftChars="0" w:left="0" w:rightChars="0" w:right="0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431AA64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062903A" w14:textId="77777777" w:rsidR="00D36D51" w:rsidRPr="001C71F9" w:rsidRDefault="00D36D51" w:rsidP="00195B15">
            <w:pPr>
              <w:pStyle w:val="af5"/>
              <w:ind w:leftChars="0" w:left="0" w:rightChars="0" w:right="0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043C901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82ED3A" w14:textId="77777777" w:rsidR="00D36D51" w:rsidRPr="001C71F9" w:rsidRDefault="00D36D51" w:rsidP="00195B15">
            <w:pPr>
              <w:pStyle w:val="af5"/>
              <w:ind w:leftChars="0" w:left="0" w:rightChars="0" w:right="0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</w:p>
        </w:tc>
      </w:tr>
      <w:tr w:rsidR="0006139F" w:rsidRPr="00A41D13" w14:paraId="05207F1B" w14:textId="77777777" w:rsidTr="0023239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1052A9B1" w14:textId="77777777" w:rsidR="0006139F" w:rsidRPr="00A41D13" w:rsidRDefault="0006139F" w:rsidP="0006139F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41D13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E44B4BB" w14:textId="25A4C431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/>
                <w:b/>
                <w:noProof/>
              </w:rPr>
              <w:t>5,795,921,000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D64413" w14:textId="5BB70595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2FE5417" w14:textId="44E4E381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/>
                <w:b/>
                <w:noProof/>
              </w:rPr>
              <w:t>5,750,953,626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EC98E5" w14:textId="2CBA7EE9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CB27F49" w14:textId="4939587B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-</w:t>
            </w:r>
            <w:r w:rsidR="0023239C"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 xml:space="preserve"> </w:t>
            </w: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44,967,374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C9C1E7" w14:textId="5C0D27FE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  <w:bCs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-</w:t>
            </w:r>
            <w:r w:rsidRPr="00374BEF">
              <w:rPr>
                <w:rFonts w:asciiTheme="minorEastAsia" w:eastAsiaTheme="minorEastAsia" w:hAnsiTheme="minorEastAsia"/>
                <w:b/>
                <w:bCs/>
                <w:noProof/>
              </w:rPr>
              <w:t xml:space="preserve"> </w:t>
            </w: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0.78</w:t>
            </w:r>
          </w:p>
        </w:tc>
      </w:tr>
      <w:tr w:rsidR="0006139F" w14:paraId="599E96DC" w14:textId="77777777" w:rsidTr="0023239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4AB8ED86" w14:textId="77777777" w:rsidR="0006139F" w:rsidRPr="005A1810" w:rsidRDefault="0006139F" w:rsidP="0006139F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C46BF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37D08CB" w14:textId="57AEE21B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402,472,000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C728CA" w14:textId="5E315197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6.94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974AD72" w14:textId="6E21C9FA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  <w:noProof/>
              </w:rPr>
              <w:t>467</w:t>
            </w:r>
            <w:r w:rsidRPr="00374BEF">
              <w:rPr>
                <w:rFonts w:asciiTheme="minorEastAsia" w:eastAsiaTheme="minorEastAsia" w:hAnsiTheme="minorEastAsia"/>
                <w:noProof/>
              </w:rPr>
              <w:t>,</w:t>
            </w:r>
            <w:r w:rsidRPr="00374BEF">
              <w:rPr>
                <w:rFonts w:asciiTheme="minorEastAsia" w:eastAsiaTheme="minorEastAsia" w:hAnsiTheme="minorEastAsia" w:hint="eastAsia"/>
                <w:noProof/>
              </w:rPr>
              <w:t>867</w:t>
            </w:r>
            <w:r w:rsidRPr="00374BEF">
              <w:rPr>
                <w:rFonts w:asciiTheme="minorEastAsia" w:eastAsiaTheme="minorEastAsia" w:hAnsiTheme="minorEastAsia"/>
                <w:noProof/>
              </w:rPr>
              <w:t>,</w:t>
            </w:r>
            <w:r w:rsidRPr="00374BEF">
              <w:rPr>
                <w:rFonts w:asciiTheme="minorEastAsia" w:eastAsiaTheme="minorEastAsia" w:hAnsiTheme="minorEastAsia" w:hint="eastAsia"/>
                <w:noProof/>
              </w:rPr>
              <w:t>733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2E9CA5" w14:textId="0127CB6E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  <w:noProof/>
              </w:rPr>
              <w:t>8.14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33C428E" w14:textId="7B4255E7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65,395,733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D2088C" w14:textId="15FD082C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16.25</w:t>
            </w:r>
          </w:p>
        </w:tc>
      </w:tr>
      <w:tr w:rsidR="0006139F" w14:paraId="72102918" w14:textId="77777777" w:rsidTr="0023239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340E5203" w14:textId="77777777" w:rsidR="0006139F" w:rsidRPr="005A1810" w:rsidRDefault="0006139F" w:rsidP="0006139F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C46BF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46CF9A2" w14:textId="79111E30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551,281,000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B18CB4" w14:textId="7AC2AC81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9.51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D6F887E" w14:textId="1C1F6D4E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  <w:noProof/>
              </w:rPr>
              <w:t>478</w:t>
            </w:r>
            <w:r w:rsidRPr="00374BEF">
              <w:rPr>
                <w:rFonts w:asciiTheme="minorEastAsia" w:eastAsiaTheme="minorEastAsia" w:hAnsiTheme="minorEastAsia"/>
                <w:noProof/>
              </w:rPr>
              <w:t>,</w:t>
            </w:r>
            <w:r w:rsidRPr="00374BEF">
              <w:rPr>
                <w:rFonts w:asciiTheme="minorEastAsia" w:eastAsiaTheme="minorEastAsia" w:hAnsiTheme="minorEastAsia" w:hint="eastAsia"/>
                <w:noProof/>
              </w:rPr>
              <w:t>466</w:t>
            </w:r>
            <w:r w:rsidRPr="00374BEF">
              <w:rPr>
                <w:rFonts w:asciiTheme="minorEastAsia" w:eastAsiaTheme="minorEastAsia" w:hAnsiTheme="minorEastAsia"/>
                <w:noProof/>
              </w:rPr>
              <w:t>,</w:t>
            </w:r>
            <w:r w:rsidRPr="00374BEF">
              <w:rPr>
                <w:rFonts w:asciiTheme="minorEastAsia" w:eastAsiaTheme="minorEastAsia" w:hAnsiTheme="minorEastAsia" w:hint="eastAsia"/>
                <w:noProof/>
              </w:rPr>
              <w:t>67</w:t>
            </w:r>
            <w:r w:rsidR="00E3492E" w:rsidRPr="00374BEF">
              <w:rPr>
                <w:rFonts w:asciiTheme="minorEastAsia" w:eastAsiaTheme="minorEastAsia" w:hAnsiTheme="minorEastAsia" w:hint="eastAsia"/>
                <w:noProof/>
              </w:rPr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D41EF7" w14:textId="5943B70C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  <w:noProof/>
              </w:rPr>
              <w:t>8.32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6B4D7BA" w14:textId="366D2E49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-</w:t>
            </w:r>
            <w:r w:rsidR="0023239C" w:rsidRPr="00374BEF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72,814,32</w:t>
            </w:r>
            <w:r w:rsidR="00374BEF" w:rsidRPr="00374BEF">
              <w:rPr>
                <w:rFonts w:asciiTheme="minorEastAsia" w:eastAsiaTheme="minorEastAsia" w:hAnsiTheme="minorEastAsia" w:hint="eastAsia"/>
                <w:color w:val="00000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C4C6ED" w14:textId="1FD831CE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 xml:space="preserve">- </w:t>
            </w: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13.21</w:t>
            </w:r>
          </w:p>
        </w:tc>
      </w:tr>
      <w:tr w:rsidR="0006139F" w14:paraId="6A2E58AB" w14:textId="77777777" w:rsidTr="0023239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710563FE" w14:textId="77777777" w:rsidR="0006139F" w:rsidRPr="005A1810" w:rsidRDefault="0006139F" w:rsidP="0006139F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C46BF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6DA053A" w14:textId="480E01CE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4,842,168,000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0768F3" w14:textId="7C245EF6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83.54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851F4E4" w14:textId="2571111C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4,804,619,214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2C94A9" w14:textId="03CA9741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83.54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84FFC53" w14:textId="5A94230F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-</w:t>
            </w:r>
            <w:r w:rsidR="0023239C" w:rsidRPr="00374BEF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37,548,786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8FC968" w14:textId="203632B3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 xml:space="preserve">- </w:t>
            </w: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0.78</w:t>
            </w:r>
          </w:p>
        </w:tc>
      </w:tr>
      <w:tr w:rsidR="0006139F" w:rsidRPr="00A41D13" w14:paraId="3E875925" w14:textId="77777777" w:rsidTr="0023239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0F0C99AD" w14:textId="77777777" w:rsidR="0006139F" w:rsidRPr="00A41D13" w:rsidRDefault="0006139F" w:rsidP="0006139F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41D13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170377E" w14:textId="4B1CCA2A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/>
                <w:b/>
                <w:noProof/>
              </w:rPr>
              <w:t>3,537,925,000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0DDF12" w14:textId="3BFA1C54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433B0F3" w14:textId="0B4D068E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/>
                <w:b/>
                <w:noProof/>
              </w:rPr>
              <w:t>3,244,265,074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18140B" w14:textId="3AE421B7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CC5EBEC" w14:textId="226367DC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-</w:t>
            </w:r>
            <w:r w:rsidR="0023239C"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 xml:space="preserve"> </w:t>
            </w: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293,659,926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F89560" w14:textId="7307C8D3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  <w:bCs/>
              </w:rPr>
            </w:pPr>
            <w:r w:rsidRPr="00374BEF">
              <w:rPr>
                <w:rFonts w:asciiTheme="minorEastAsia" w:eastAsiaTheme="minorEastAsia" w:hAnsiTheme="minorEastAsia"/>
                <w:b/>
                <w:bCs/>
                <w:noProof/>
              </w:rPr>
              <w:t xml:space="preserve">- </w:t>
            </w: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8.30</w:t>
            </w:r>
          </w:p>
        </w:tc>
      </w:tr>
      <w:tr w:rsidR="0006139F" w14:paraId="67BB5AEB" w14:textId="77777777" w:rsidTr="0023239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6973AF0A" w14:textId="77777777" w:rsidR="0006139F" w:rsidRPr="005A1810" w:rsidRDefault="0006139F" w:rsidP="0006139F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C46BF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0F013B" w14:textId="02BBEE6B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3,5</w:t>
            </w:r>
            <w:r w:rsidR="0023239C" w:rsidRPr="00374BEF">
              <w:rPr>
                <w:rFonts w:asciiTheme="minorEastAsia" w:eastAsiaTheme="minorEastAsia" w:hAnsiTheme="minorEastAsia" w:hint="eastAsia"/>
                <w:noProof/>
              </w:rPr>
              <w:t>35</w:t>
            </w:r>
            <w:r w:rsidRPr="00374BEF">
              <w:rPr>
                <w:rFonts w:asciiTheme="minorEastAsia" w:eastAsiaTheme="minorEastAsia" w:hAnsiTheme="minorEastAsia"/>
                <w:noProof/>
              </w:rPr>
              <w:t>,</w:t>
            </w:r>
            <w:r w:rsidR="0023239C" w:rsidRPr="00374BEF">
              <w:rPr>
                <w:rFonts w:asciiTheme="minorEastAsia" w:eastAsiaTheme="minorEastAsia" w:hAnsiTheme="minorEastAsia" w:hint="eastAsia"/>
                <w:noProof/>
              </w:rPr>
              <w:t>925</w:t>
            </w:r>
            <w:r w:rsidRPr="00374BEF">
              <w:rPr>
                <w:rFonts w:asciiTheme="minorEastAsia" w:eastAsiaTheme="minorEastAsia" w:hAnsiTheme="minorEastAsia"/>
                <w:noProof/>
              </w:rPr>
              <w:t>,</w:t>
            </w:r>
            <w:r w:rsidR="0023239C" w:rsidRPr="00374BEF">
              <w:rPr>
                <w:rFonts w:asciiTheme="minorEastAsia" w:eastAsiaTheme="minorEastAsia" w:hAnsiTheme="minorEastAsia" w:hint="eastAsia"/>
                <w:noProof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AEEBCE" w14:textId="6291EE37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99.</w:t>
            </w:r>
            <w:r w:rsidR="0023239C" w:rsidRPr="00374BEF">
              <w:rPr>
                <w:rFonts w:asciiTheme="minorEastAsia" w:eastAsiaTheme="minorEastAsia" w:hAnsiTheme="minorEastAsia" w:hint="eastAsia"/>
                <w:noProof/>
              </w:rPr>
              <w:t>94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9992097" w14:textId="60697356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3,243,914,588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842A22" w14:textId="21CD6CE9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99.99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35115B1" w14:textId="0B7F0159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-</w:t>
            </w:r>
            <w:r w:rsidR="0023239C" w:rsidRPr="00374BEF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2</w:t>
            </w:r>
            <w:r w:rsidR="0023239C" w:rsidRPr="00374BEF">
              <w:rPr>
                <w:rFonts w:asciiTheme="minorEastAsia" w:eastAsiaTheme="minorEastAsia" w:hAnsiTheme="minorEastAsia" w:hint="eastAsia"/>
                <w:color w:val="000000"/>
              </w:rPr>
              <w:t>92</w:t>
            </w: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,</w:t>
            </w:r>
            <w:r w:rsidR="0023239C" w:rsidRPr="00374BEF">
              <w:rPr>
                <w:rFonts w:asciiTheme="minorEastAsia" w:eastAsiaTheme="minorEastAsia" w:hAnsiTheme="minorEastAsia" w:hint="eastAsia"/>
                <w:color w:val="000000"/>
              </w:rPr>
              <w:t>010</w:t>
            </w: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,</w:t>
            </w:r>
            <w:r w:rsidR="0023239C" w:rsidRPr="00374BEF">
              <w:rPr>
                <w:rFonts w:asciiTheme="minorEastAsia" w:eastAsiaTheme="minorEastAsia" w:hAnsiTheme="minorEastAsia" w:hint="eastAsia"/>
                <w:color w:val="000000"/>
              </w:rPr>
              <w:t>412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BA221D" w14:textId="74C3520E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 xml:space="preserve">- </w:t>
            </w: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8.</w:t>
            </w:r>
            <w:r w:rsidR="0023239C" w:rsidRPr="00374BEF">
              <w:rPr>
                <w:rFonts w:asciiTheme="minorEastAsia" w:eastAsiaTheme="minorEastAsia" w:hAnsiTheme="minorEastAsia" w:hint="eastAsia"/>
                <w:color w:val="000000"/>
              </w:rPr>
              <w:t>26</w:t>
            </w:r>
          </w:p>
        </w:tc>
      </w:tr>
      <w:tr w:rsidR="0006139F" w14:paraId="63DB6E03" w14:textId="77777777" w:rsidTr="0023239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199BE5E8" w14:textId="77777777" w:rsidR="0006139F" w:rsidRPr="005A1810" w:rsidRDefault="0006139F" w:rsidP="0006139F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C46BF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CCFA46A" w14:textId="09E11DC6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2,000,000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E333A7" w14:textId="5C841B47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0.06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B414989" w14:textId="5FD9711F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350,486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AEEBA1" w14:textId="25916EE8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0.01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B9257D4" w14:textId="76B7FD58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-</w:t>
            </w:r>
            <w:r w:rsidR="0023239C" w:rsidRPr="00374BEF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1,649,514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403FC6" w14:textId="44F13667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 xml:space="preserve">- </w:t>
            </w: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82.48</w:t>
            </w:r>
          </w:p>
        </w:tc>
      </w:tr>
      <w:tr w:rsidR="0006139F" w:rsidRPr="00A41D13" w14:paraId="1876F5AF" w14:textId="77777777" w:rsidTr="0023239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70DB1E4C" w14:textId="77777777" w:rsidR="0006139F" w:rsidRPr="00A41D13" w:rsidRDefault="0006139F" w:rsidP="0006139F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41D13">
              <w:rPr>
                <w:rFonts w:ascii="標楷體" w:hAnsi="標楷體" w:hint="eastAsia"/>
                <w:b/>
                <w:noProof/>
              </w:rPr>
              <w:t>(三)經常門賸餘（差短-）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12645FE" w14:textId="4136E543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/>
                <w:b/>
                <w:noProof/>
              </w:rPr>
              <w:t>2,257,996,000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57E8D4" w14:textId="703342B0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B8BF8C3" w14:textId="517C1219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/>
                <w:b/>
                <w:noProof/>
              </w:rPr>
              <w:t>2,506,688,552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D33252" w14:textId="691F6208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83E59B0" w14:textId="097CC80D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248,692,552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03B657" w14:textId="1E83FC7C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  <w:bCs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11.01</w:t>
            </w:r>
          </w:p>
        </w:tc>
      </w:tr>
      <w:tr w:rsidR="0006139F" w:rsidRPr="00A41D13" w14:paraId="1B394708" w14:textId="77777777" w:rsidTr="0023239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26BBF864" w14:textId="77777777" w:rsidR="0006139F" w:rsidRPr="00A41D13" w:rsidRDefault="0006139F" w:rsidP="0006139F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A41D13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434E88D" w14:textId="77777777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CCA22FE" w14:textId="77777777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1AD45D7" w14:textId="77777777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F5CFB3B" w14:textId="77777777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D1EF421" w14:textId="043B3E33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8883E9" w14:textId="77777777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23239C" w:rsidRPr="00A41D13" w14:paraId="22B2B02C" w14:textId="77777777" w:rsidTr="0023239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2BC582C5" w14:textId="77777777" w:rsidR="0023239C" w:rsidRPr="00A41D13" w:rsidRDefault="0023239C" w:rsidP="0023239C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41D13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336900A" w14:textId="7D7975C1" w:rsidR="0023239C" w:rsidRPr="00374BEF" w:rsidRDefault="0023239C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noProof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40AC9E" w14:textId="2C9B13DD" w:rsidR="0023239C" w:rsidRPr="00374BEF" w:rsidRDefault="0023239C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F2B1333" w14:textId="572AC69D" w:rsidR="0023239C" w:rsidRPr="00374BEF" w:rsidRDefault="0023239C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noProof/>
              </w:rPr>
              <w:t>40</w:t>
            </w:r>
            <w:r w:rsidRPr="00374BEF">
              <w:rPr>
                <w:rFonts w:asciiTheme="minorEastAsia" w:eastAsiaTheme="minorEastAsia" w:hAnsiTheme="minorEastAsia"/>
                <w:b/>
                <w:noProof/>
              </w:rPr>
              <w:t>,</w:t>
            </w:r>
            <w:r w:rsidRPr="00374BEF">
              <w:rPr>
                <w:rFonts w:asciiTheme="minorEastAsia" w:eastAsiaTheme="minorEastAsia" w:hAnsiTheme="minorEastAsia" w:hint="eastAsia"/>
                <w:b/>
                <w:noProof/>
              </w:rPr>
              <w:t>874</w:t>
            </w:r>
            <w:r w:rsidRPr="00374BEF">
              <w:rPr>
                <w:rFonts w:asciiTheme="minorEastAsia" w:eastAsiaTheme="minorEastAsia" w:hAnsiTheme="minorEastAsia"/>
                <w:b/>
                <w:noProof/>
              </w:rPr>
              <w:t>,</w:t>
            </w:r>
            <w:r w:rsidRPr="00374BEF">
              <w:rPr>
                <w:rFonts w:asciiTheme="minorEastAsia" w:eastAsiaTheme="minorEastAsia" w:hAnsiTheme="minorEastAsia" w:hint="eastAsia"/>
                <w:b/>
                <w:noProof/>
              </w:rPr>
              <w:t>392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8C5149" w14:textId="77777777" w:rsidR="0023239C" w:rsidRPr="00374BEF" w:rsidRDefault="0023239C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C173B7A" w14:textId="54087E31" w:rsidR="0023239C" w:rsidRPr="00374BEF" w:rsidRDefault="0023239C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noProof/>
              </w:rPr>
              <w:t>40</w:t>
            </w:r>
            <w:r w:rsidRPr="00374BEF">
              <w:rPr>
                <w:rFonts w:asciiTheme="minorEastAsia" w:eastAsiaTheme="minorEastAsia" w:hAnsiTheme="minorEastAsia"/>
                <w:b/>
                <w:noProof/>
              </w:rPr>
              <w:t>,</w:t>
            </w:r>
            <w:r w:rsidRPr="00374BEF">
              <w:rPr>
                <w:rFonts w:asciiTheme="minorEastAsia" w:eastAsiaTheme="minorEastAsia" w:hAnsiTheme="minorEastAsia" w:hint="eastAsia"/>
                <w:b/>
                <w:noProof/>
              </w:rPr>
              <w:t>874</w:t>
            </w:r>
            <w:r w:rsidRPr="00374BEF">
              <w:rPr>
                <w:rFonts w:asciiTheme="minorEastAsia" w:eastAsiaTheme="minorEastAsia" w:hAnsiTheme="minorEastAsia"/>
                <w:b/>
                <w:noProof/>
              </w:rPr>
              <w:t>,</w:t>
            </w:r>
            <w:r w:rsidRPr="00374BEF">
              <w:rPr>
                <w:rFonts w:asciiTheme="minorEastAsia" w:eastAsiaTheme="minorEastAsia" w:hAnsiTheme="minorEastAsia" w:hint="eastAsia"/>
                <w:b/>
                <w:noProof/>
              </w:rPr>
              <w:t>392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51AEFB" w14:textId="45D76A85" w:rsidR="0023239C" w:rsidRPr="00374BEF" w:rsidRDefault="00374BE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  <w:bCs/>
              </w:rPr>
            </w:pPr>
            <w:r w:rsidRPr="00374BEF">
              <w:rPr>
                <w:rFonts w:asciiTheme="minorEastAsia" w:eastAsiaTheme="minorEastAsia" w:hAnsiTheme="minorEastAsia"/>
                <w:b/>
                <w:bCs/>
                <w:color w:val="000000"/>
              </w:rPr>
              <w:t>--</w:t>
            </w:r>
          </w:p>
        </w:tc>
      </w:tr>
      <w:tr w:rsidR="0023239C" w14:paraId="62BA58B4" w14:textId="77777777" w:rsidTr="0023239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3C1D4B6C" w14:textId="0EE0D01A" w:rsidR="0023239C" w:rsidRPr="005A1810" w:rsidRDefault="0023239C" w:rsidP="0023239C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AE333FE" w14:textId="7CC54726" w:rsidR="0023239C" w:rsidRPr="00374BEF" w:rsidRDefault="0023239C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  <w:noProof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4E753D" w14:textId="4ABEFC7A" w:rsidR="0023239C" w:rsidRPr="00374BEF" w:rsidRDefault="0023239C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1F45019" w14:textId="0834EEA0" w:rsidR="0023239C" w:rsidRPr="00374BEF" w:rsidRDefault="0023239C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  <w:noProof/>
              </w:rPr>
              <w:t>40</w:t>
            </w:r>
            <w:r w:rsidRPr="00374BEF">
              <w:rPr>
                <w:rFonts w:asciiTheme="minorEastAsia" w:eastAsiaTheme="minorEastAsia" w:hAnsiTheme="minorEastAsia"/>
                <w:noProof/>
              </w:rPr>
              <w:t>,</w:t>
            </w:r>
            <w:r w:rsidRPr="00374BEF">
              <w:rPr>
                <w:rFonts w:asciiTheme="minorEastAsia" w:eastAsiaTheme="minorEastAsia" w:hAnsiTheme="minorEastAsia" w:hint="eastAsia"/>
                <w:noProof/>
              </w:rPr>
              <w:t>874</w:t>
            </w:r>
            <w:r w:rsidRPr="00374BEF">
              <w:rPr>
                <w:rFonts w:asciiTheme="minorEastAsia" w:eastAsiaTheme="minorEastAsia" w:hAnsiTheme="minorEastAsia"/>
                <w:noProof/>
              </w:rPr>
              <w:t>,</w:t>
            </w:r>
            <w:r w:rsidRPr="00374BEF">
              <w:rPr>
                <w:rFonts w:asciiTheme="minorEastAsia" w:eastAsiaTheme="minorEastAsia" w:hAnsiTheme="minorEastAsia" w:hint="eastAsia"/>
                <w:noProof/>
              </w:rPr>
              <w:t>392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B185A1" w14:textId="2026FEA1" w:rsidR="0023239C" w:rsidRPr="00374BEF" w:rsidRDefault="0023239C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9605452" w14:textId="3693F0A9" w:rsidR="0023239C" w:rsidRPr="00374BEF" w:rsidRDefault="0023239C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  <w:noProof/>
              </w:rPr>
              <w:t>40</w:t>
            </w:r>
            <w:r w:rsidRPr="00374BEF">
              <w:rPr>
                <w:rFonts w:asciiTheme="minorEastAsia" w:eastAsiaTheme="minorEastAsia" w:hAnsiTheme="minorEastAsia"/>
                <w:noProof/>
              </w:rPr>
              <w:t>,</w:t>
            </w:r>
            <w:r w:rsidRPr="00374BEF">
              <w:rPr>
                <w:rFonts w:asciiTheme="minorEastAsia" w:eastAsiaTheme="minorEastAsia" w:hAnsiTheme="minorEastAsia" w:hint="eastAsia"/>
                <w:noProof/>
              </w:rPr>
              <w:t>874</w:t>
            </w:r>
            <w:r w:rsidRPr="00374BEF">
              <w:rPr>
                <w:rFonts w:asciiTheme="minorEastAsia" w:eastAsiaTheme="minorEastAsia" w:hAnsiTheme="minorEastAsia"/>
                <w:noProof/>
              </w:rPr>
              <w:t>,</w:t>
            </w:r>
            <w:r w:rsidRPr="00374BEF">
              <w:rPr>
                <w:rFonts w:asciiTheme="minorEastAsia" w:eastAsiaTheme="minorEastAsia" w:hAnsiTheme="minorEastAsia" w:hint="eastAsia"/>
                <w:noProof/>
              </w:rPr>
              <w:t>392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8F97AC" w14:textId="6ABA6984" w:rsidR="0023239C" w:rsidRPr="00374BEF" w:rsidRDefault="00374BE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color w:val="000000"/>
              </w:rPr>
              <w:t>--</w:t>
            </w:r>
          </w:p>
        </w:tc>
      </w:tr>
      <w:tr w:rsidR="0006139F" w:rsidRPr="00A41D13" w14:paraId="7D1D0300" w14:textId="77777777" w:rsidTr="0023239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35A98169" w14:textId="362FAD4E" w:rsidR="0006139F" w:rsidRPr="00A41D13" w:rsidRDefault="0006139F" w:rsidP="0006139F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41D13">
              <w:rPr>
                <w:rFonts w:ascii="標楷體" w:hAnsi="標楷體" w:hint="eastAsia"/>
                <w:b/>
                <w:noProof/>
              </w:rPr>
              <w:t>(</w:t>
            </w:r>
            <w:r>
              <w:rPr>
                <w:rFonts w:ascii="標楷體" w:hAnsi="標楷體" w:hint="eastAsia"/>
                <w:b/>
                <w:noProof/>
              </w:rPr>
              <w:t>二</w:t>
            </w:r>
            <w:r w:rsidRPr="00A41D13">
              <w:rPr>
                <w:rFonts w:ascii="標楷體" w:hAnsi="標楷體" w:hint="eastAsia"/>
                <w:b/>
                <w:noProof/>
              </w:rPr>
              <w:t>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2D672FC" w14:textId="46A3A116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/>
                <w:b/>
                <w:noProof/>
              </w:rPr>
              <w:t>3,103,004,000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05FF38" w14:textId="5792BA31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91CE0BB" w14:textId="4D64A935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noProof/>
              </w:rPr>
              <w:t>3</w:t>
            </w:r>
            <w:r w:rsidRPr="00374BEF">
              <w:rPr>
                <w:rFonts w:asciiTheme="minorEastAsia" w:eastAsiaTheme="minorEastAsia" w:hAnsiTheme="minorEastAsia"/>
                <w:b/>
                <w:noProof/>
              </w:rPr>
              <w:t>,</w:t>
            </w:r>
            <w:r w:rsidRPr="00374BEF">
              <w:rPr>
                <w:rFonts w:asciiTheme="minorEastAsia" w:eastAsiaTheme="minorEastAsia" w:hAnsiTheme="minorEastAsia" w:hint="eastAsia"/>
                <w:b/>
                <w:noProof/>
              </w:rPr>
              <w:t>0</w:t>
            </w:r>
            <w:r w:rsidRPr="00374BEF">
              <w:rPr>
                <w:rFonts w:asciiTheme="minorEastAsia" w:eastAsiaTheme="minorEastAsia" w:hAnsiTheme="minorEastAsia"/>
                <w:b/>
                <w:noProof/>
              </w:rPr>
              <w:t>36,181,778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E65A86" w14:textId="279B6DFC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72B926E" w14:textId="1E748250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-</w:t>
            </w:r>
            <w:r w:rsidR="0023239C"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 xml:space="preserve"> </w:t>
            </w: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66,822,222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9D784D" w14:textId="2993E835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  <w:bCs/>
              </w:rPr>
            </w:pPr>
            <w:r w:rsidRPr="00374BEF">
              <w:rPr>
                <w:rFonts w:asciiTheme="minorEastAsia" w:eastAsiaTheme="minorEastAsia" w:hAnsiTheme="minorEastAsia"/>
                <w:b/>
                <w:bCs/>
                <w:noProof/>
              </w:rPr>
              <w:t xml:space="preserve">- </w:t>
            </w: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2.15</w:t>
            </w:r>
          </w:p>
        </w:tc>
      </w:tr>
      <w:tr w:rsidR="0006139F" w:rsidRPr="0006139F" w14:paraId="69589F56" w14:textId="77777777" w:rsidTr="0023239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5D091FD1" w14:textId="57057D4E" w:rsidR="0006139F" w:rsidRPr="005A1810" w:rsidRDefault="0006139F" w:rsidP="0006139F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>
              <w:rPr>
                <w:rFonts w:ascii="標楷體" w:hAnsi="標楷體" w:hint="eastAsia"/>
                <w:noProof/>
              </w:rPr>
              <w:t>1.</w:t>
            </w:r>
            <w:r w:rsidRPr="004C46BF">
              <w:rPr>
                <w:rFonts w:ascii="標楷體" w:hAnsi="標楷體" w:hint="eastAsia"/>
                <w:noProof/>
              </w:rPr>
              <w:t>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21688D7" w14:textId="11072304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3,0</w:t>
            </w:r>
            <w:r w:rsidR="0023239C" w:rsidRPr="00374BEF">
              <w:rPr>
                <w:rFonts w:asciiTheme="minorEastAsia" w:eastAsiaTheme="minorEastAsia" w:hAnsiTheme="minorEastAsia" w:hint="eastAsia"/>
                <w:noProof/>
              </w:rPr>
              <w:t>73</w:t>
            </w:r>
            <w:r w:rsidRPr="00374BEF">
              <w:rPr>
                <w:rFonts w:asciiTheme="minorEastAsia" w:eastAsiaTheme="minorEastAsia" w:hAnsiTheme="minorEastAsia"/>
                <w:noProof/>
              </w:rPr>
              <w:t>,</w:t>
            </w:r>
            <w:r w:rsidR="0023239C" w:rsidRPr="00374BEF">
              <w:rPr>
                <w:rFonts w:asciiTheme="minorEastAsia" w:eastAsiaTheme="minorEastAsia" w:hAnsiTheme="minorEastAsia" w:hint="eastAsia"/>
                <w:noProof/>
              </w:rPr>
              <w:t>004</w:t>
            </w:r>
            <w:r w:rsidRPr="00374BEF">
              <w:rPr>
                <w:rFonts w:asciiTheme="minorEastAsia" w:eastAsiaTheme="minorEastAsia" w:hAnsiTheme="minorEastAsia"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8C79DE" w14:textId="48838334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</w:rPr>
              <w:t>9</w:t>
            </w:r>
            <w:r w:rsidRPr="00374BEF">
              <w:rPr>
                <w:rFonts w:asciiTheme="minorEastAsia" w:eastAsiaTheme="minorEastAsia" w:hAnsiTheme="minorEastAsia"/>
              </w:rPr>
              <w:t>9.0</w:t>
            </w:r>
            <w:r w:rsidR="0023239C" w:rsidRPr="00374BEF"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92C2AB8" w14:textId="27D7477F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3,006,181,778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6F8C11" w14:textId="721A4FF8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99.01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85D3CFF" w14:textId="2B16A2E9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-</w:t>
            </w:r>
            <w:r w:rsidR="0023239C" w:rsidRPr="00374BEF">
              <w:rPr>
                <w:rFonts w:asciiTheme="minorEastAsia" w:eastAsiaTheme="minorEastAsia" w:hAnsiTheme="minorEastAsia" w:hint="eastAsia"/>
                <w:color w:val="000000"/>
              </w:rPr>
              <w:t xml:space="preserve"> 66</w:t>
            </w: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,</w:t>
            </w:r>
            <w:r w:rsidR="0023239C" w:rsidRPr="00374BEF">
              <w:rPr>
                <w:rFonts w:asciiTheme="minorEastAsia" w:eastAsiaTheme="minorEastAsia" w:hAnsiTheme="minorEastAsia" w:hint="eastAsia"/>
                <w:color w:val="000000"/>
              </w:rPr>
              <w:t>822</w:t>
            </w: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,222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F9CDCA" w14:textId="6EC9A872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  <w:color w:val="000000"/>
              </w:rPr>
              <w:t>-</w:t>
            </w:r>
            <w:r w:rsidRPr="00374BEF">
              <w:rPr>
                <w:rFonts w:asciiTheme="minorEastAsia" w:eastAsiaTheme="minorEastAsia" w:hAnsiTheme="minorEastAsia"/>
                <w:noProof/>
              </w:rPr>
              <w:t xml:space="preserve"> </w:t>
            </w:r>
            <w:r w:rsidR="0023239C" w:rsidRPr="00374BEF">
              <w:rPr>
                <w:rFonts w:asciiTheme="minorEastAsia" w:eastAsiaTheme="minorEastAsia" w:hAnsiTheme="minorEastAsia" w:hint="eastAsia"/>
                <w:noProof/>
              </w:rPr>
              <w:t>2.17</w:t>
            </w:r>
          </w:p>
        </w:tc>
      </w:tr>
      <w:tr w:rsidR="0023239C" w:rsidRPr="0006139F" w14:paraId="058E5F1E" w14:textId="77777777" w:rsidTr="0023239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449D7B10" w14:textId="21B9436D" w:rsidR="0023239C" w:rsidRPr="005A1810" w:rsidRDefault="0023239C" w:rsidP="0023239C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>
              <w:rPr>
                <w:rFonts w:ascii="標楷體" w:hAnsi="標楷體" w:hint="eastAsia"/>
                <w:noProof/>
              </w:rPr>
              <w:t>2.</w:t>
            </w:r>
            <w:r w:rsidRPr="004C46BF">
              <w:rPr>
                <w:rFonts w:ascii="標楷體" w:hAnsi="標楷體" w:hint="eastAsia"/>
                <w:noProof/>
              </w:rPr>
              <w:t>增</w:t>
            </w:r>
            <w:r>
              <w:rPr>
                <w:rFonts w:ascii="標楷體" w:hAnsi="標楷體" w:hint="eastAsia"/>
                <w:noProof/>
              </w:rPr>
              <w:t>加投資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886FA90" w14:textId="45E5E710" w:rsidR="0023239C" w:rsidRPr="00374BEF" w:rsidRDefault="0023239C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30,000,000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4759C8" w14:textId="451630D2" w:rsidR="0023239C" w:rsidRPr="00374BEF" w:rsidRDefault="0023239C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</w:rPr>
              <w:t>0</w:t>
            </w:r>
            <w:r w:rsidRPr="00374BEF">
              <w:rPr>
                <w:rFonts w:asciiTheme="minorEastAsia" w:eastAsiaTheme="minorEastAsia" w:hAnsiTheme="minorEastAsia"/>
              </w:rPr>
              <w:t>.9</w:t>
            </w:r>
            <w:r w:rsidRPr="00374BEF">
              <w:rPr>
                <w:rFonts w:asciiTheme="minorEastAsia" w:eastAsiaTheme="minorEastAsia" w:hAnsiTheme="minorEastAsia" w:hint="eastAsia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54BFD9C" w14:textId="27D478BC" w:rsidR="0023239C" w:rsidRPr="00374BEF" w:rsidRDefault="0023239C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30,000,000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4D2D1A" w14:textId="21CCB3EE" w:rsidR="0023239C" w:rsidRPr="00374BEF" w:rsidRDefault="0023239C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/>
                <w:noProof/>
              </w:rPr>
              <w:t>0.99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EC819B6" w14:textId="00A98C2C" w:rsidR="0023239C" w:rsidRPr="00374BEF" w:rsidRDefault="0023239C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8F17BC" w14:textId="730893AF" w:rsidR="0023239C" w:rsidRPr="00374BEF" w:rsidRDefault="0023239C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－</w:t>
            </w:r>
          </w:p>
        </w:tc>
      </w:tr>
      <w:tr w:rsidR="0006139F" w:rsidRPr="00A41D13" w14:paraId="3A6E9E78" w14:textId="77777777" w:rsidTr="0023239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48CA611F" w14:textId="7D885F22" w:rsidR="0006139F" w:rsidRPr="00A41D13" w:rsidRDefault="0006139F" w:rsidP="0006139F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41D13">
              <w:rPr>
                <w:rFonts w:ascii="標楷體" w:hAnsi="標楷體" w:hint="eastAsia"/>
                <w:b/>
                <w:noProof/>
              </w:rPr>
              <w:t>(</w:t>
            </w:r>
            <w:r>
              <w:rPr>
                <w:rFonts w:ascii="標楷體" w:hAnsi="標楷體" w:hint="eastAsia"/>
                <w:b/>
                <w:noProof/>
              </w:rPr>
              <w:t>三</w:t>
            </w:r>
            <w:r w:rsidRPr="00A41D13">
              <w:rPr>
                <w:rFonts w:ascii="標楷體" w:hAnsi="標楷體" w:hint="eastAsia"/>
                <w:b/>
                <w:noProof/>
              </w:rPr>
              <w:t>)資本門賸餘（差短-）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FCC7B8" w14:textId="663382D6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/>
                <w:b/>
                <w:noProof/>
              </w:rPr>
              <w:t>- 3,103,004,000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868F12" w14:textId="6E871453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72B8C58" w14:textId="2F242F1D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/>
                <w:b/>
                <w:noProof/>
              </w:rPr>
              <w:t xml:space="preserve">- </w:t>
            </w:r>
            <w:r w:rsidRPr="00374BEF">
              <w:rPr>
                <w:rFonts w:asciiTheme="minorEastAsia" w:eastAsiaTheme="minorEastAsia" w:hAnsiTheme="minorEastAsia" w:hint="eastAsia"/>
                <w:b/>
                <w:noProof/>
              </w:rPr>
              <w:t>2</w:t>
            </w:r>
            <w:r w:rsidRPr="00374BEF">
              <w:rPr>
                <w:rFonts w:asciiTheme="minorEastAsia" w:eastAsiaTheme="minorEastAsia" w:hAnsiTheme="minorEastAsia"/>
                <w:b/>
                <w:noProof/>
              </w:rPr>
              <w:t>,995,30</w:t>
            </w:r>
            <w:r w:rsidR="00E3492E" w:rsidRPr="00374BEF">
              <w:rPr>
                <w:rFonts w:asciiTheme="minorEastAsia" w:eastAsiaTheme="minorEastAsia" w:hAnsiTheme="minorEastAsia" w:hint="eastAsia"/>
                <w:b/>
                <w:noProof/>
              </w:rPr>
              <w:t>7</w:t>
            </w:r>
            <w:r w:rsidRPr="00374BEF">
              <w:rPr>
                <w:rFonts w:asciiTheme="minorEastAsia" w:eastAsiaTheme="minorEastAsia" w:hAnsiTheme="minorEastAsia"/>
                <w:b/>
                <w:noProof/>
              </w:rPr>
              <w:t>,386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B3C789" w14:textId="2549B5D0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7FABC1F" w14:textId="44CBF49F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107,69</w:t>
            </w:r>
            <w:r w:rsidR="00E3492E"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6</w:t>
            </w: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,614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0FB3BA" w14:textId="70CED21F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  <w:bCs/>
              </w:rPr>
            </w:pPr>
            <w:r w:rsidRPr="00374BEF">
              <w:rPr>
                <w:rFonts w:asciiTheme="minorEastAsia" w:eastAsiaTheme="minorEastAsia" w:hAnsiTheme="minorEastAsia"/>
                <w:b/>
                <w:bCs/>
                <w:noProof/>
              </w:rPr>
              <w:t xml:space="preserve">- </w:t>
            </w: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3.47</w:t>
            </w:r>
          </w:p>
        </w:tc>
      </w:tr>
      <w:tr w:rsidR="0006139F" w:rsidRPr="00A41D13" w14:paraId="25C9936A" w14:textId="77777777" w:rsidTr="0023239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40C22867" w14:textId="77777777" w:rsidR="0006139F" w:rsidRPr="00A41D13" w:rsidRDefault="0006139F" w:rsidP="0006139F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A41D13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94C3D8" w14:textId="267D67CF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/>
                <w:b/>
                <w:noProof/>
              </w:rPr>
              <w:t>- 845,008,000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2A19CD" w14:textId="2179EBC0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32C8957" w14:textId="3AC79DD0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/>
                <w:b/>
                <w:noProof/>
              </w:rPr>
              <w:t>- 488,618,834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9DAD78" w14:textId="4BC9DDB1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214866C" w14:textId="10F5CFD0" w:rsidR="0006139F" w:rsidRPr="00374BEF" w:rsidRDefault="0006139F" w:rsidP="0023239C">
            <w:pPr>
              <w:pStyle w:val="af5"/>
              <w:ind w:left="72" w:right="72"/>
              <w:jc w:val="right"/>
              <w:rPr>
                <w:rFonts w:asciiTheme="minorEastAsia" w:eastAsiaTheme="minorEastAsia" w:hAnsiTheme="minorEastAsia"/>
                <w:b/>
              </w:rPr>
            </w:pP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356,389,166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75AF0F" w14:textId="7D649D27" w:rsidR="0006139F" w:rsidRPr="00374BEF" w:rsidRDefault="0006139F" w:rsidP="0023239C">
            <w:pPr>
              <w:pStyle w:val="af5"/>
              <w:ind w:leftChars="0" w:left="0" w:right="72"/>
              <w:jc w:val="right"/>
              <w:rPr>
                <w:rFonts w:asciiTheme="minorEastAsia" w:eastAsiaTheme="minorEastAsia" w:hAnsiTheme="minorEastAsia"/>
                <w:b/>
                <w:bCs/>
              </w:rPr>
            </w:pPr>
            <w:r w:rsidRPr="00374BEF">
              <w:rPr>
                <w:rFonts w:asciiTheme="minorEastAsia" w:eastAsiaTheme="minorEastAsia" w:hAnsiTheme="minorEastAsia"/>
                <w:b/>
                <w:bCs/>
                <w:noProof/>
              </w:rPr>
              <w:t xml:space="preserve">- </w:t>
            </w:r>
            <w:r w:rsidRPr="00374B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42.18</w:t>
            </w:r>
          </w:p>
        </w:tc>
      </w:tr>
    </w:tbl>
    <w:p w14:paraId="7933AD88" w14:textId="77777777" w:rsidR="001A33AF" w:rsidRPr="004175A0" w:rsidRDefault="001A33AF" w:rsidP="00871D12">
      <w:pPr>
        <w:pStyle w:val="af1"/>
        <w:spacing w:line="240" w:lineRule="exact"/>
        <w:ind w:left="320" w:hangingChars="178" w:hanging="320"/>
        <w:rPr>
          <w:sz w:val="18"/>
          <w:szCs w:val="18"/>
        </w:rPr>
      </w:pPr>
    </w:p>
    <w:sectPr w:rsidR="001A33AF" w:rsidRPr="004175A0" w:rsidSect="00FF30BF">
      <w:headerReference w:type="even" r:id="rId6"/>
      <w:foot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90F2" w14:textId="77777777" w:rsidR="00D36D51" w:rsidRDefault="00D36D51" w:rsidP="00BC6307">
      <w:r>
        <w:separator/>
      </w:r>
    </w:p>
  </w:endnote>
  <w:endnote w:type="continuationSeparator" w:id="0">
    <w:p w14:paraId="5D8957D1" w14:textId="77777777" w:rsidR="00D36D51" w:rsidRDefault="00D36D51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69593" w14:textId="77777777"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="004576B4" w:rsidRPr="003C08EA">
      <w:rPr>
        <w:rStyle w:val="a6"/>
        <w:rFonts w:ascii="標楷體" w:eastAsia="標楷體" w:hAnsi="標楷體"/>
      </w:rPr>
      <w:fldChar w:fldCharType="separate"/>
    </w:r>
    <w:r w:rsidR="00FF30BF">
      <w:rPr>
        <w:rStyle w:val="a6"/>
        <w:rFonts w:ascii="標楷體" w:eastAsia="標楷體" w:hAnsi="標楷體"/>
        <w:noProof/>
      </w:rPr>
      <w:t>2</w:t>
    </w:r>
    <w:r w:rsidR="004576B4" w:rsidRPr="003C08EA">
      <w:rPr>
        <w:rStyle w:val="a6"/>
        <w:rFonts w:ascii="標楷體" w:eastAsia="標楷體" w:hAnsi="標楷體"/>
      </w:rPr>
      <w:fldChar w:fldCharType="end"/>
    </w:r>
  </w:p>
  <w:p w14:paraId="0C051161" w14:textId="77777777"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CA377" w14:textId="77777777" w:rsidR="004869FB" w:rsidRDefault="004869FB" w:rsidP="00411718">
    <w:pPr>
      <w:pStyle w:val="a4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542A0" w14:textId="77777777" w:rsidR="00D36D51" w:rsidRDefault="00D36D51" w:rsidP="00BC6307">
      <w:r>
        <w:separator/>
      </w:r>
    </w:p>
  </w:footnote>
  <w:footnote w:type="continuationSeparator" w:id="0">
    <w:p w14:paraId="131CBF67" w14:textId="77777777" w:rsidR="00D36D51" w:rsidRDefault="00D36D51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D667D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51"/>
    <w:rsid w:val="00002C33"/>
    <w:rsid w:val="00011ED9"/>
    <w:rsid w:val="00012AA1"/>
    <w:rsid w:val="00013891"/>
    <w:rsid w:val="00030A62"/>
    <w:rsid w:val="00040276"/>
    <w:rsid w:val="0004052A"/>
    <w:rsid w:val="00050592"/>
    <w:rsid w:val="00057A5D"/>
    <w:rsid w:val="0006139F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C71F9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239C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4BEF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365F7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04342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AE7478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0F9C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36D51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F9A"/>
    <w:rsid w:val="00E12804"/>
    <w:rsid w:val="00E26E20"/>
    <w:rsid w:val="00E3029B"/>
    <w:rsid w:val="00E33BD1"/>
    <w:rsid w:val="00E3492E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34F6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1AB83F81"/>
  <w15:chartTrackingRefBased/>
  <w15:docId w15:val="{3C3BB423-EFAE-42D3-82A1-6724BDB94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e7RJDXZ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e7RJDXZ審定後收支性質及餘絀簡明分析表A3.dot</Template>
  <TotalTime>115</TotalTime>
  <Pages>1</Pages>
  <Words>303</Words>
  <Characters>750</Characters>
  <Application>Microsoft Office Word</Application>
  <DocSecurity>0</DocSecurity>
  <Lines>6</Lines>
  <Paragraphs>2</Paragraphs>
  <ScaleCrop>false</ScaleCrop>
  <Company>nao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賴怡玲</dc:creator>
  <cp:keywords/>
  <cp:lastModifiedBy>賴怡玲</cp:lastModifiedBy>
  <cp:revision>6</cp:revision>
  <cp:lastPrinted>2026-06-05T03:36:00Z</cp:lastPrinted>
  <dcterms:created xsi:type="dcterms:W3CDTF">2026-06-01T00:56:00Z</dcterms:created>
  <dcterms:modified xsi:type="dcterms:W3CDTF">2026-06-08T09:05:00Z</dcterms:modified>
</cp:coreProperties>
</file>