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0"/>
        <w:gridCol w:w="400"/>
        <w:gridCol w:w="400"/>
        <w:gridCol w:w="2400"/>
        <w:gridCol w:w="3000"/>
        <w:gridCol w:w="1395"/>
        <w:gridCol w:w="1395"/>
        <w:gridCol w:w="1395"/>
        <w:gridCol w:w="1395"/>
        <w:gridCol w:w="1395"/>
        <w:gridCol w:w="1395"/>
        <w:gridCol w:w="1395"/>
        <w:gridCol w:w="1395"/>
        <w:gridCol w:w="1800"/>
        <w:gridCol w:w="2280"/>
      </w:tblGrid>
      <w:tr w:rsidR="00D74E0B" w14:paraId="1B835CE6" w14:textId="77777777" w:rsidTr="001A4BDC">
        <w:trPr>
          <w:cantSplit/>
          <w:tblHeader/>
        </w:trPr>
        <w:tc>
          <w:tcPr>
            <w:tcW w:w="36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722"/>
            </w:tblGrid>
            <w:tr w:rsidR="00D74E0B" w14:paraId="659B39B7" w14:textId="77777777" w:rsidTr="00BE1755">
              <w:tc>
                <w:tcPr>
                  <w:tcW w:w="534" w:type="dxa"/>
                  <w:hideMark/>
                </w:tcPr>
                <w:p w14:paraId="7592EDF2" w14:textId="77777777" w:rsidR="00D74E0B" w:rsidRDefault="00D74E0B" w:rsidP="00D74E0B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bookmarkStart w:id="0" w:name="_Hlk230191408"/>
                  <w:r>
                    <w:rPr>
                      <w:rFonts w:ascii="標楷體" w:eastAsia="標楷體"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722" w:type="dxa"/>
                  <w:vMerge w:val="restart"/>
                  <w:vAlign w:val="center"/>
                  <w:hideMark/>
                </w:tcPr>
                <w:p w14:paraId="20BF4A89" w14:textId="77777777" w:rsidR="00D74E0B" w:rsidRDefault="00D74E0B" w:rsidP="00D74E0B">
                  <w:pPr>
                    <w:snapToGrid w:val="0"/>
                    <w:spacing w:line="200" w:lineRule="atLeast"/>
                    <w:ind w:leftChars="-50" w:left="-120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門併計</w:t>
                  </w:r>
                </w:p>
              </w:tc>
            </w:tr>
            <w:tr w:rsidR="00D74E0B" w14:paraId="754212E1" w14:textId="77777777" w:rsidTr="00BE1755">
              <w:tc>
                <w:tcPr>
                  <w:tcW w:w="534" w:type="dxa"/>
                  <w:hideMark/>
                </w:tcPr>
                <w:p w14:paraId="0F021A6B" w14:textId="77777777" w:rsidR="00D74E0B" w:rsidRDefault="00D74E0B" w:rsidP="00D74E0B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722" w:type="dxa"/>
                  <w:vMerge/>
                  <w:vAlign w:val="center"/>
                  <w:hideMark/>
                </w:tcPr>
                <w:p w14:paraId="5EBC34CA" w14:textId="77777777" w:rsidR="00D74E0B" w:rsidRDefault="00D74E0B" w:rsidP="00D74E0B">
                  <w:pPr>
                    <w:widowControl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</w:tr>
            <w:bookmarkEnd w:id="0"/>
          </w:tbl>
          <w:p w14:paraId="02DB385B" w14:textId="77777777" w:rsidR="00D74E0B" w:rsidRDefault="00D74E0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0D9CDA" w14:textId="77777777" w:rsidR="00D74E0B" w:rsidRDefault="00D74E0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1116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72DF7" w14:textId="77777777" w:rsidR="00D74E0B" w:rsidRDefault="00D74E0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DBB3440" w14:textId="77777777" w:rsidR="00D74E0B" w:rsidRDefault="00D74E0B">
            <w:pPr>
              <w:ind w:leftChars="17" w:left="41" w:right="63"/>
              <w:jc w:val="distribute"/>
              <w:rPr>
                <w:rFonts w:eastAsia="標楷體"/>
                <w:b/>
                <w:bCs/>
                <w:sz w:val="22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14663B1" w14:textId="77777777" w:rsidR="004E5BEA" w:rsidRDefault="004E5BEA" w:rsidP="00E120AC">
            <w:pPr>
              <w:ind w:leftChars="32" w:left="77" w:right="79"/>
              <w:jc w:val="right"/>
              <w:rPr>
                <w:rFonts w:ascii="標楷體" w:eastAsia="標楷體" w:hAnsi="標楷體"/>
                <w:sz w:val="20"/>
              </w:rPr>
            </w:pPr>
          </w:p>
          <w:p w14:paraId="31D034B9" w14:textId="30719AA4" w:rsidR="00D74E0B" w:rsidRDefault="00E120AC" w:rsidP="00E120AC">
            <w:pPr>
              <w:ind w:leftChars="32" w:left="77" w:right="79"/>
              <w:jc w:val="right"/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763A6B" w14:paraId="4A557296" w14:textId="77777777" w:rsidTr="001A4BDC">
        <w:trPr>
          <w:cantSplit/>
          <w:tblHeader/>
        </w:trPr>
        <w:tc>
          <w:tcPr>
            <w:tcW w:w="3600" w:type="dxa"/>
            <w:gridSpan w:val="4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198FA62B" w14:textId="77777777" w:rsidR="00763A6B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科目</w:t>
            </w:r>
          </w:p>
        </w:tc>
        <w:tc>
          <w:tcPr>
            <w:tcW w:w="3000" w:type="dxa"/>
            <w:vMerge w:val="restart"/>
            <w:tcBorders>
              <w:top w:val="single" w:sz="4" w:space="0" w:color="auto"/>
            </w:tcBorders>
            <w:vAlign w:val="center"/>
          </w:tcPr>
          <w:p w14:paraId="36E68575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修正內容</w:t>
            </w:r>
          </w:p>
        </w:tc>
        <w:tc>
          <w:tcPr>
            <w:tcW w:w="11160" w:type="dxa"/>
            <w:gridSpan w:val="8"/>
            <w:tcBorders>
              <w:top w:val="single" w:sz="4" w:space="0" w:color="auto"/>
              <w:right w:val="single" w:sz="12" w:space="0" w:color="auto"/>
            </w:tcBorders>
          </w:tcPr>
          <w:p w14:paraId="449A9812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修正數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9C8B7B6" w14:textId="1E7F93D0" w:rsidR="00763A6B" w:rsidRDefault="00763A6B">
            <w:pPr>
              <w:ind w:leftChars="17" w:left="41" w:right="63"/>
              <w:jc w:val="distribute"/>
              <w:rPr>
                <w:rFonts w:eastAsia="標楷體"/>
                <w:b/>
                <w:bCs/>
                <w:sz w:val="22"/>
              </w:rPr>
            </w:pPr>
            <w:r>
              <w:rPr>
                <w:rFonts w:eastAsia="標楷體" w:hint="eastAsia"/>
                <w:b/>
                <w:bCs/>
                <w:sz w:val="22"/>
              </w:rPr>
              <w:t>應繳回</w:t>
            </w:r>
            <w:r w:rsidR="003C0A83">
              <w:rPr>
                <w:rFonts w:eastAsia="標楷體" w:hint="eastAsia"/>
                <w:b/>
                <w:bCs/>
                <w:sz w:val="22"/>
              </w:rPr>
              <w:t>縣</w:t>
            </w:r>
            <w:r>
              <w:rPr>
                <w:rFonts w:eastAsia="標楷體" w:hint="eastAsia"/>
                <w:b/>
                <w:bCs/>
                <w:sz w:val="22"/>
              </w:rPr>
              <w:t>庫數</w:t>
            </w:r>
          </w:p>
        </w:tc>
        <w:tc>
          <w:tcPr>
            <w:tcW w:w="2280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243CC4C5" w14:textId="77777777" w:rsidR="00763A6B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備註</w:t>
            </w:r>
          </w:p>
        </w:tc>
      </w:tr>
      <w:tr w:rsidR="00763A6B" w14:paraId="7AD53639" w14:textId="77777777" w:rsidTr="00D74E0B">
        <w:trPr>
          <w:cantSplit/>
          <w:tblHeader/>
        </w:trPr>
        <w:tc>
          <w:tcPr>
            <w:tcW w:w="3600" w:type="dxa"/>
            <w:gridSpan w:val="4"/>
            <w:vMerge/>
            <w:tcBorders>
              <w:left w:val="nil"/>
            </w:tcBorders>
          </w:tcPr>
          <w:p w14:paraId="4B19C719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3000" w:type="dxa"/>
            <w:vMerge/>
          </w:tcPr>
          <w:p w14:paraId="36F7E56C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790" w:type="dxa"/>
            <w:gridSpan w:val="2"/>
          </w:tcPr>
          <w:p w14:paraId="5F2923D1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實現數</w:t>
            </w:r>
          </w:p>
        </w:tc>
        <w:tc>
          <w:tcPr>
            <w:tcW w:w="2790" w:type="dxa"/>
            <w:gridSpan w:val="2"/>
          </w:tcPr>
          <w:p w14:paraId="485002FC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應收數</w:t>
            </w:r>
          </w:p>
        </w:tc>
        <w:tc>
          <w:tcPr>
            <w:tcW w:w="2790" w:type="dxa"/>
            <w:gridSpan w:val="2"/>
          </w:tcPr>
          <w:p w14:paraId="408F5344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保留數</w:t>
            </w:r>
          </w:p>
        </w:tc>
        <w:tc>
          <w:tcPr>
            <w:tcW w:w="2790" w:type="dxa"/>
            <w:gridSpan w:val="2"/>
            <w:tcBorders>
              <w:right w:val="single" w:sz="12" w:space="0" w:color="auto"/>
            </w:tcBorders>
          </w:tcPr>
          <w:p w14:paraId="557A29C0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合計</w:t>
            </w:r>
          </w:p>
        </w:tc>
        <w:tc>
          <w:tcPr>
            <w:tcW w:w="180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AA0809E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280" w:type="dxa"/>
            <w:vMerge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0A730D63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763A6B" w14:paraId="208F711A" w14:textId="77777777" w:rsidTr="00D74E0B">
        <w:trPr>
          <w:cantSplit/>
          <w:tblHeader/>
        </w:trPr>
        <w:tc>
          <w:tcPr>
            <w:tcW w:w="400" w:type="dxa"/>
            <w:tcBorders>
              <w:left w:val="nil"/>
            </w:tcBorders>
          </w:tcPr>
          <w:p w14:paraId="608E2FCD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款</w:t>
            </w:r>
          </w:p>
        </w:tc>
        <w:tc>
          <w:tcPr>
            <w:tcW w:w="400" w:type="dxa"/>
          </w:tcPr>
          <w:p w14:paraId="49CCB87E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項</w:t>
            </w:r>
          </w:p>
        </w:tc>
        <w:tc>
          <w:tcPr>
            <w:tcW w:w="400" w:type="dxa"/>
          </w:tcPr>
          <w:p w14:paraId="4DCE9EA0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目</w:t>
            </w:r>
          </w:p>
        </w:tc>
        <w:tc>
          <w:tcPr>
            <w:tcW w:w="2400" w:type="dxa"/>
          </w:tcPr>
          <w:p w14:paraId="0AA84CB3" w14:textId="77777777" w:rsidR="00763A6B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名稱</w:t>
            </w:r>
          </w:p>
        </w:tc>
        <w:tc>
          <w:tcPr>
            <w:tcW w:w="3000" w:type="dxa"/>
            <w:vMerge/>
          </w:tcPr>
          <w:p w14:paraId="75932A11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1395" w:type="dxa"/>
            <w:vAlign w:val="center"/>
          </w:tcPr>
          <w:p w14:paraId="29C1D37A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14:paraId="0BDAA832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  <w:vAlign w:val="center"/>
          </w:tcPr>
          <w:p w14:paraId="5E733478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14:paraId="04B0C32D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  <w:vAlign w:val="center"/>
          </w:tcPr>
          <w:p w14:paraId="0C3C5830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14:paraId="020FDDD1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</w:tcPr>
          <w:p w14:paraId="35BD4D21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  <w:tcBorders>
              <w:right w:val="single" w:sz="12" w:space="0" w:color="auto"/>
            </w:tcBorders>
          </w:tcPr>
          <w:p w14:paraId="3A44B94B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80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985359A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280" w:type="dxa"/>
            <w:vMerge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06666077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3C0A83" w:rsidRPr="00C52F81" w14:paraId="716B5D31" w14:textId="77777777" w:rsidTr="00C66878">
        <w:trPr>
          <w:cantSplit/>
          <w:trHeight w:val="395"/>
        </w:trPr>
        <w:tc>
          <w:tcPr>
            <w:tcW w:w="40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2C602298" w14:textId="77777777" w:rsidR="003C0A83" w:rsidRPr="00C52F81" w:rsidRDefault="003C0A83" w:rsidP="00C66878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  <w:vAlign w:val="center"/>
          </w:tcPr>
          <w:p w14:paraId="7F1BDF55" w14:textId="77777777" w:rsidR="003C0A83" w:rsidRPr="00C52F81" w:rsidRDefault="003C0A83" w:rsidP="00C66878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  <w:vAlign w:val="center"/>
          </w:tcPr>
          <w:p w14:paraId="6B53AFF8" w14:textId="77777777" w:rsidR="003C0A83" w:rsidRPr="00C52F81" w:rsidRDefault="003C0A83" w:rsidP="00C66878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shd w:val="clear" w:color="auto" w:fill="auto"/>
            <w:vAlign w:val="center"/>
          </w:tcPr>
          <w:p w14:paraId="0492B31C" w14:textId="77777777" w:rsidR="003C0A83" w:rsidRPr="00C52F81" w:rsidRDefault="003C0A83" w:rsidP="00C66878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C52F8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3000" w:type="dxa"/>
            <w:tcBorders>
              <w:bottom w:val="nil"/>
            </w:tcBorders>
            <w:shd w:val="clear" w:color="auto" w:fill="auto"/>
            <w:vAlign w:val="center"/>
          </w:tcPr>
          <w:p w14:paraId="0AEDEFF3" w14:textId="77777777" w:rsidR="003C0A83" w:rsidRPr="00C52F81" w:rsidRDefault="003C0A83" w:rsidP="00C66878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651AE849" w14:textId="77777777" w:rsidR="003C0A83" w:rsidRPr="00C52F81" w:rsidRDefault="003C0A83" w:rsidP="00C6687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52F8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544E1C66" w14:textId="77777777" w:rsidR="003C0A83" w:rsidRPr="00C52F81" w:rsidRDefault="003C0A83" w:rsidP="00C6687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52F8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53A453C3" w14:textId="77777777" w:rsidR="003C0A83" w:rsidRPr="00C52F81" w:rsidRDefault="003C0A83" w:rsidP="00C6687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52F81">
              <w:rPr>
                <w:rFonts w:ascii="新細明體" w:hAnsi="新細明體"/>
                <w:b/>
                <w:noProof/>
                <w:spacing w:val="-10"/>
                <w:sz w:val="20"/>
              </w:rPr>
              <w:t>40,874,392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622E5075" w14:textId="77777777" w:rsidR="003C0A83" w:rsidRPr="00C52F81" w:rsidRDefault="003C0A83" w:rsidP="00C6687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52F8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25D17292" w14:textId="77777777" w:rsidR="003C0A83" w:rsidRPr="00C52F81" w:rsidRDefault="003C0A83" w:rsidP="00C6687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52F8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6F250B40" w14:textId="77777777" w:rsidR="003C0A83" w:rsidRPr="00C52F81" w:rsidRDefault="003C0A83" w:rsidP="00C6687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52F8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7B2D89A3" w14:textId="77777777" w:rsidR="003C0A83" w:rsidRPr="00C52F81" w:rsidRDefault="003C0A83" w:rsidP="00C6687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52F81">
              <w:rPr>
                <w:rFonts w:ascii="新細明體" w:hAnsi="新細明體"/>
                <w:b/>
                <w:noProof/>
                <w:spacing w:val="-10"/>
                <w:sz w:val="20"/>
              </w:rPr>
              <w:t>40,874,392</w:t>
            </w:r>
          </w:p>
        </w:tc>
        <w:tc>
          <w:tcPr>
            <w:tcW w:w="1395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D0627EE" w14:textId="77777777" w:rsidR="003C0A83" w:rsidRPr="00C52F81" w:rsidRDefault="003C0A83" w:rsidP="00C6687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52F8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00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03696BA" w14:textId="77777777" w:rsidR="003C0A83" w:rsidRPr="00C52F81" w:rsidRDefault="003C0A83" w:rsidP="00C6687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52F81">
              <w:rPr>
                <w:rFonts w:ascii="新細明體" w:hAnsi="新細明體"/>
                <w:b/>
                <w:noProof/>
                <w:spacing w:val="-10"/>
                <w:sz w:val="20"/>
              </w:rPr>
              <w:t>40,874,392</w:t>
            </w:r>
          </w:p>
        </w:tc>
        <w:tc>
          <w:tcPr>
            <w:tcW w:w="228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411911" w14:textId="77777777" w:rsidR="003C0A83" w:rsidRPr="00C52F81" w:rsidRDefault="003C0A83" w:rsidP="00C66878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3C0A83" w:rsidRPr="00C52F81" w14:paraId="75F02588" w14:textId="77777777" w:rsidTr="00C66878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EE30D99" w14:textId="77777777" w:rsidR="003C0A83" w:rsidRPr="00C52F81" w:rsidRDefault="003C0A83" w:rsidP="00C66878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C52F81">
              <w:rPr>
                <w:rFonts w:ascii="新細明體" w:hAnsi="新細明體"/>
                <w:b/>
                <w:noProof/>
                <w:spacing w:val="-10"/>
                <w:sz w:val="20"/>
              </w:rPr>
              <w:t>4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8D7688" w14:textId="77777777" w:rsidR="003C0A83" w:rsidRPr="00C52F81" w:rsidRDefault="003C0A83" w:rsidP="00C66878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0911F9" w14:textId="77777777" w:rsidR="003C0A83" w:rsidRPr="00C52F81" w:rsidRDefault="003C0A83" w:rsidP="00C66878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03841A" w14:textId="77777777" w:rsidR="003C0A83" w:rsidRPr="00C52F81" w:rsidRDefault="003C0A83" w:rsidP="00C66878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C52F81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財產收入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EFC305" w14:textId="77777777" w:rsidR="003C0A83" w:rsidRPr="00C52F81" w:rsidRDefault="003C0A83" w:rsidP="00C66878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196E1B" w14:textId="77777777" w:rsidR="003C0A83" w:rsidRPr="00C52F81" w:rsidRDefault="003C0A83" w:rsidP="00C6687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52F8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A1F31A" w14:textId="77777777" w:rsidR="003C0A83" w:rsidRPr="00C52F81" w:rsidRDefault="003C0A83" w:rsidP="00C6687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52F8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F7F87F" w14:textId="77777777" w:rsidR="003C0A83" w:rsidRPr="00C52F81" w:rsidRDefault="003C0A83" w:rsidP="00C6687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52F81">
              <w:rPr>
                <w:rFonts w:ascii="新細明體" w:hAnsi="新細明體"/>
                <w:b/>
                <w:noProof/>
                <w:spacing w:val="-10"/>
                <w:sz w:val="20"/>
              </w:rPr>
              <w:t>40,874,392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0507FD" w14:textId="77777777" w:rsidR="003C0A83" w:rsidRPr="00C52F81" w:rsidRDefault="003C0A83" w:rsidP="00C6687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52F8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10454F" w14:textId="77777777" w:rsidR="003C0A83" w:rsidRPr="00C52F81" w:rsidRDefault="003C0A83" w:rsidP="00C6687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52F8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3FBDB8" w14:textId="77777777" w:rsidR="003C0A83" w:rsidRPr="00C52F81" w:rsidRDefault="003C0A83" w:rsidP="00C6687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52F8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5E0366" w14:textId="77777777" w:rsidR="003C0A83" w:rsidRPr="00C52F81" w:rsidRDefault="003C0A83" w:rsidP="00C6687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52F81">
              <w:rPr>
                <w:rFonts w:ascii="新細明體" w:hAnsi="新細明體"/>
                <w:b/>
                <w:noProof/>
                <w:spacing w:val="-10"/>
                <w:sz w:val="20"/>
              </w:rPr>
              <w:t>40,874,392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3B54BCD" w14:textId="77777777" w:rsidR="003C0A83" w:rsidRPr="00C52F81" w:rsidRDefault="003C0A83" w:rsidP="00C6687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52F81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D29D8F4" w14:textId="77777777" w:rsidR="003C0A83" w:rsidRPr="00C52F81" w:rsidRDefault="003C0A83" w:rsidP="00C6687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52F81">
              <w:rPr>
                <w:rFonts w:ascii="新細明體" w:hAnsi="新細明體"/>
                <w:b/>
                <w:noProof/>
                <w:spacing w:val="-10"/>
                <w:sz w:val="20"/>
              </w:rPr>
              <w:t>40,874,392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974EE8B" w14:textId="77777777" w:rsidR="003C0A83" w:rsidRPr="00C52F81" w:rsidRDefault="003C0A83" w:rsidP="00C66878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3C0A83" w:rsidRPr="006C7AF6" w14:paraId="5FA25032" w14:textId="77777777" w:rsidTr="00C66878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8DCC6D9" w14:textId="77777777" w:rsidR="003C0A83" w:rsidRPr="00C87AFA" w:rsidRDefault="003C0A83" w:rsidP="00C66878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C530CC" w14:textId="77777777" w:rsidR="003C0A83" w:rsidRPr="00C87AFA" w:rsidRDefault="003C0A83" w:rsidP="00C66878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5F5C33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EDE443" w14:textId="77777777" w:rsidR="003C0A83" w:rsidRPr="00C87AFA" w:rsidRDefault="003C0A83" w:rsidP="00C66878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5ADC99" w14:textId="70D9C093" w:rsidR="003C0A83" w:rsidRPr="006C7AF6" w:rsidRDefault="003C0A83" w:rsidP="00C66878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F5C3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縣政府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CD8F9A" w14:textId="77777777" w:rsidR="003C0A83" w:rsidRPr="006C7AF6" w:rsidRDefault="003C0A83" w:rsidP="00C66878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0B05B9" w14:textId="77777777" w:rsidR="003C0A83" w:rsidRPr="00C87AFA" w:rsidRDefault="003C0A83" w:rsidP="00C6687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F5C3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E770EF" w14:textId="77777777" w:rsidR="003C0A83" w:rsidRPr="00C87AFA" w:rsidRDefault="003C0A83" w:rsidP="00C6687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F5C3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E45BDD" w14:textId="77777777" w:rsidR="003C0A83" w:rsidRPr="00C87AFA" w:rsidRDefault="003C0A83" w:rsidP="00C6687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F5C33">
              <w:rPr>
                <w:rFonts w:ascii="新細明體" w:hAnsi="新細明體"/>
                <w:noProof/>
                <w:spacing w:val="-10"/>
                <w:sz w:val="20"/>
              </w:rPr>
              <w:t>40,874,392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A4FB5D" w14:textId="77777777" w:rsidR="003C0A83" w:rsidRPr="00C87AFA" w:rsidRDefault="003C0A83" w:rsidP="00C6687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F5C3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4BDC9B" w14:textId="77777777" w:rsidR="003C0A83" w:rsidRPr="00C87AFA" w:rsidRDefault="003C0A83" w:rsidP="00C6687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F5C3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5AD429" w14:textId="77777777" w:rsidR="003C0A83" w:rsidRPr="00C87AFA" w:rsidRDefault="003C0A83" w:rsidP="00C6687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F5C3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8A2F63" w14:textId="77777777" w:rsidR="003C0A83" w:rsidRPr="00C87AFA" w:rsidRDefault="003C0A83" w:rsidP="00C6687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F5C33">
              <w:rPr>
                <w:rFonts w:ascii="新細明體" w:hAnsi="新細明體"/>
                <w:noProof/>
                <w:spacing w:val="-10"/>
                <w:sz w:val="20"/>
              </w:rPr>
              <w:t>40,874,392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A48EAF7" w14:textId="77777777" w:rsidR="003C0A83" w:rsidRPr="00C87AFA" w:rsidRDefault="003C0A83" w:rsidP="00C6687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F5C3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A6AE544" w14:textId="77777777" w:rsidR="003C0A83" w:rsidRPr="00C87AFA" w:rsidRDefault="003C0A83" w:rsidP="00C6687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F5C33">
              <w:rPr>
                <w:rFonts w:ascii="新細明體" w:hAnsi="新細明體"/>
                <w:noProof/>
                <w:spacing w:val="-10"/>
                <w:sz w:val="20"/>
              </w:rPr>
              <w:t>40,874,392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1EA2BE3" w14:textId="77777777" w:rsidR="003C0A83" w:rsidRPr="006C7AF6" w:rsidRDefault="003C0A83" w:rsidP="00C66878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C0A83" w:rsidRPr="006C7AF6" w14:paraId="41A4856A" w14:textId="77777777" w:rsidTr="00C66878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70EB78DC" w14:textId="77777777" w:rsidR="003C0A83" w:rsidRPr="00C87AFA" w:rsidRDefault="003C0A83" w:rsidP="00C66878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  <w:vAlign w:val="center"/>
          </w:tcPr>
          <w:p w14:paraId="148882F1" w14:textId="77777777" w:rsidR="003C0A83" w:rsidRPr="00C87AFA" w:rsidRDefault="003C0A83" w:rsidP="00C66878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  <w:vAlign w:val="center"/>
          </w:tcPr>
          <w:p w14:paraId="54140422" w14:textId="77777777" w:rsidR="003C0A83" w:rsidRPr="00C87AFA" w:rsidRDefault="003C0A83" w:rsidP="00C66878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5F5C33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  <w:vAlign w:val="center"/>
          </w:tcPr>
          <w:p w14:paraId="1EEF691D" w14:textId="77777777" w:rsidR="003C0A83" w:rsidRPr="006C7AF6" w:rsidRDefault="003C0A83" w:rsidP="00C66878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F5C3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財產售價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center"/>
          </w:tcPr>
          <w:p w14:paraId="61A0526D" w14:textId="77777777" w:rsidR="003C0A83" w:rsidRPr="006C7AF6" w:rsidRDefault="003C0A83" w:rsidP="00C66878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5F5C3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增列應收出售示範住宅土地價款。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5E871815" w14:textId="77777777" w:rsidR="003C0A83" w:rsidRPr="00C87AFA" w:rsidRDefault="003C0A83" w:rsidP="00C6687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F5C3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7FB3BA76" w14:textId="77777777" w:rsidR="003C0A83" w:rsidRPr="00C87AFA" w:rsidRDefault="003C0A83" w:rsidP="00C6687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F5C3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2D054318" w14:textId="77777777" w:rsidR="003C0A83" w:rsidRPr="00C87AFA" w:rsidRDefault="003C0A83" w:rsidP="00C6687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F5C33">
              <w:rPr>
                <w:rFonts w:ascii="新細明體" w:hAnsi="新細明體"/>
                <w:noProof/>
                <w:spacing w:val="-10"/>
                <w:sz w:val="20"/>
              </w:rPr>
              <w:t>40,874,392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3DEBBDDF" w14:textId="77777777" w:rsidR="003C0A83" w:rsidRPr="00C87AFA" w:rsidRDefault="003C0A83" w:rsidP="00C6687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F5C3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17DFD8CC" w14:textId="77777777" w:rsidR="003C0A83" w:rsidRPr="00C87AFA" w:rsidRDefault="003C0A83" w:rsidP="00C6687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F5C3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018CDA36" w14:textId="77777777" w:rsidR="003C0A83" w:rsidRPr="00C87AFA" w:rsidRDefault="003C0A83" w:rsidP="00C6687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F5C3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139C03C4" w14:textId="77777777" w:rsidR="003C0A83" w:rsidRPr="00C87AFA" w:rsidRDefault="003C0A83" w:rsidP="00C6687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F5C33">
              <w:rPr>
                <w:rFonts w:ascii="新細明體" w:hAnsi="新細明體"/>
                <w:noProof/>
                <w:spacing w:val="-10"/>
                <w:sz w:val="20"/>
              </w:rPr>
              <w:t>40,874,392</w:t>
            </w:r>
          </w:p>
        </w:tc>
        <w:tc>
          <w:tcPr>
            <w:tcW w:w="1395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14:paraId="634927E1" w14:textId="77777777" w:rsidR="003C0A83" w:rsidRPr="00C87AFA" w:rsidRDefault="003C0A83" w:rsidP="00C6687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F5C3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8BD87E" w14:textId="77777777" w:rsidR="003C0A83" w:rsidRPr="00C87AFA" w:rsidRDefault="003C0A83" w:rsidP="00C6687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5F5C33">
              <w:rPr>
                <w:rFonts w:ascii="新細明體" w:hAnsi="新細明體"/>
                <w:noProof/>
                <w:spacing w:val="-10"/>
                <w:sz w:val="20"/>
              </w:rPr>
              <w:t>40,874,392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77FD0B39" w14:textId="4E44210D" w:rsidR="003C0A83" w:rsidRPr="006C7AF6" w:rsidRDefault="003C0A83" w:rsidP="00C66878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</w:tbl>
    <w:p w14:paraId="37FD307F" w14:textId="0B5010A4" w:rsidR="00F31595" w:rsidRDefault="00F31595" w:rsidP="004667AC">
      <w:pPr>
        <w:ind w:right="-186"/>
        <w:jc w:val="both"/>
        <w:rPr>
          <w:rFonts w:ascii="標楷體" w:eastAsia="標楷體" w:hAnsi="標楷體"/>
          <w:sz w:val="20"/>
        </w:rPr>
      </w:pPr>
    </w:p>
    <w:sectPr w:rsidR="00F3159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4800B" w14:textId="77777777" w:rsidR="003C0A83" w:rsidRDefault="003C0A83">
      <w:r>
        <w:separator/>
      </w:r>
    </w:p>
  </w:endnote>
  <w:endnote w:type="continuationSeparator" w:id="0">
    <w:p w14:paraId="73F516A7" w14:textId="77777777" w:rsidR="003C0A83" w:rsidRDefault="003C0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CE777" w14:textId="77777777" w:rsidR="00912D0E" w:rsidRDefault="00912D0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089D0" w14:textId="77777777" w:rsidR="00912D0E" w:rsidRDefault="00912D0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18800" w14:textId="77777777" w:rsidR="00912D0E" w:rsidRDefault="00912D0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A48B0" w14:textId="77777777" w:rsidR="003C0A83" w:rsidRDefault="003C0A83">
      <w:r>
        <w:separator/>
      </w:r>
    </w:p>
  </w:footnote>
  <w:footnote w:type="continuationSeparator" w:id="0">
    <w:p w14:paraId="328F31B9" w14:textId="77777777" w:rsidR="003C0A83" w:rsidRDefault="003C0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ADE95" w14:textId="77777777" w:rsidR="00912D0E" w:rsidRDefault="00912D0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30AD" w14:textId="025FA459" w:rsidR="00763A6B" w:rsidRDefault="007A5B98">
    <w:pPr>
      <w:pStyle w:val="a3"/>
      <w:jc w:val="center"/>
    </w:pPr>
    <w:r w:rsidRPr="007A5B98">
      <w:rPr>
        <w:rFonts w:ascii="標楷體" w:eastAsia="標楷體" w:hAnsi="標楷體" w:hint="eastAsia"/>
        <w:b/>
        <w:spacing w:val="10"/>
        <w:sz w:val="32"/>
        <w:szCs w:val="36"/>
        <w:u w:val="single"/>
      </w:rPr>
      <w:t>拾</w:t>
    </w:r>
    <w:r w:rsidR="00C96114">
      <w:rPr>
        <w:rFonts w:hint="eastAsia"/>
        <w:b/>
        <w:spacing w:val="10"/>
        <w:sz w:val="32"/>
        <w:szCs w:val="36"/>
        <w:u w:val="single"/>
      </w:rPr>
      <w:t>、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7A5B98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7A5B98">
      <w:rPr>
        <w:rFonts w:ascii="標楷體" w:eastAsia="標楷體" w:hAnsi="標楷體" w:hint="eastAsia"/>
        <w:b/>
        <w:spacing w:val="60"/>
        <w:sz w:val="32"/>
        <w:szCs w:val="32"/>
        <w:u w:val="single"/>
      </w:rPr>
      <w:t>連江縣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="00763A6B" w:rsidRPr="00F31595">
      <w:rPr>
        <w:rFonts w:eastAsia="標楷體" w:hint="eastAsia"/>
        <w:b/>
        <w:spacing w:val="60"/>
        <w:sz w:val="32"/>
        <w:szCs w:val="32"/>
        <w:u w:val="single"/>
      </w:rPr>
      <w:t>入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決算修正數明細表</w:t>
    </w:r>
    <w:r w:rsidRPr="007A5B98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93A66" w14:textId="77777777" w:rsidR="004667AC" w:rsidRDefault="004667AC" w:rsidP="004667AC">
    <w:pPr>
      <w:pStyle w:val="a3"/>
      <w:jc w:val="center"/>
      <w:rPr>
        <w:rFonts w:ascii="標楷體" w:eastAsia="標楷體" w:hAnsi="標楷體"/>
        <w:b/>
        <w:spacing w:val="10"/>
        <w:sz w:val="32"/>
        <w:szCs w:val="36"/>
        <w:u w:val="single"/>
      </w:rPr>
    </w:pPr>
    <w:r>
      <w:rPr>
        <w:rFonts w:ascii="標楷體" w:eastAsia="標楷體" w:hAnsi="標楷體" w:hint="eastAsia"/>
        <w:b/>
        <w:spacing w:val="10"/>
        <w:sz w:val="32"/>
        <w:szCs w:val="36"/>
        <w:u w:val="single"/>
      </w:rPr>
      <w:t>壹、總決算修正數</w:t>
    </w:r>
  </w:p>
  <w:p w14:paraId="07022071" w14:textId="7EF840E3" w:rsidR="004667AC" w:rsidRDefault="004667AC" w:rsidP="004667AC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中華民國</w:t>
    </w:r>
    <w:r w:rsidRPr="00B027D1">
      <w:rPr>
        <w:rFonts w:ascii="標楷體" w:eastAsia="標楷體" w:hAnsi="標楷體" w:hint="eastAsia"/>
        <w:b/>
        <w:spacing w:val="60"/>
        <w:sz w:val="32"/>
        <w:u w:val="single"/>
      </w:rPr>
      <w:t>11</w:t>
    </w:r>
    <w:r>
      <w:rPr>
        <w:rFonts w:ascii="標楷體" w:eastAsia="標楷體" w:hAnsi="標楷體" w:hint="eastAsia"/>
        <w:b/>
        <w:spacing w:val="60"/>
        <w:sz w:val="32"/>
        <w:u w:val="single"/>
      </w:rPr>
      <w:t>4</w:t>
    </w:r>
    <w:r>
      <w:rPr>
        <w:rFonts w:ascii="標楷體" w:eastAsia="標楷體" w:hint="eastAsia"/>
        <w:b/>
        <w:spacing w:val="60"/>
        <w:sz w:val="32"/>
        <w:u w:val="single"/>
      </w:rPr>
      <w:t>年度</w:t>
    </w:r>
    <w:r w:rsidRPr="00B027D1">
      <w:rPr>
        <w:rFonts w:ascii="標楷體" w:eastAsia="標楷體" w:hAnsi="標楷體" w:hint="eastAsia"/>
        <w:b/>
        <w:spacing w:val="60"/>
        <w:sz w:val="32"/>
        <w:u w:val="single"/>
      </w:rPr>
      <w:t>連江縣</w:t>
    </w:r>
    <w:r>
      <w:rPr>
        <w:rFonts w:ascii="標楷體" w:eastAsia="標楷體" w:hint="eastAsia"/>
        <w:b/>
        <w:spacing w:val="60"/>
        <w:sz w:val="32"/>
        <w:u w:val="single"/>
      </w:rPr>
      <w:t>總決算歲</w:t>
    </w:r>
    <w:r>
      <w:rPr>
        <w:rFonts w:eastAsia="標楷體" w:hint="eastAsia"/>
        <w:b/>
        <w:spacing w:val="60"/>
        <w:sz w:val="32"/>
        <w:u w:val="single"/>
      </w:rPr>
      <w:t>入</w:t>
    </w:r>
    <w:r>
      <w:rPr>
        <w:rFonts w:ascii="標楷體" w:eastAsia="標楷體" w:hint="eastAsia"/>
        <w:b/>
        <w:spacing w:val="60"/>
        <w:sz w:val="32"/>
        <w:u w:val="single"/>
      </w:rPr>
      <w:t>決算修正數明細表</w:t>
    </w:r>
  </w:p>
  <w:p w14:paraId="22BB4D0D" w14:textId="2B2482C3" w:rsidR="00763A6B" w:rsidRPr="004667AC" w:rsidRDefault="00763A6B" w:rsidP="004667A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A83"/>
    <w:rsid w:val="001A4BDC"/>
    <w:rsid w:val="002C1B9B"/>
    <w:rsid w:val="003C0A83"/>
    <w:rsid w:val="004667AC"/>
    <w:rsid w:val="004A7EFE"/>
    <w:rsid w:val="004E5BEA"/>
    <w:rsid w:val="00610C0F"/>
    <w:rsid w:val="006317B5"/>
    <w:rsid w:val="006C7AF6"/>
    <w:rsid w:val="007635B1"/>
    <w:rsid w:val="00763A6B"/>
    <w:rsid w:val="007A5B98"/>
    <w:rsid w:val="00912D0E"/>
    <w:rsid w:val="00A8063F"/>
    <w:rsid w:val="00A95D81"/>
    <w:rsid w:val="00BE1755"/>
    <w:rsid w:val="00C87AFA"/>
    <w:rsid w:val="00C96114"/>
    <w:rsid w:val="00D07366"/>
    <w:rsid w:val="00D74E0B"/>
    <w:rsid w:val="00E120AC"/>
    <w:rsid w:val="00F216E7"/>
    <w:rsid w:val="00F3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69E8DC7"/>
  <w15:chartTrackingRefBased/>
  <w15:docId w15:val="{FFFBE33F-E8B6-4902-9577-FBBB34743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semiHidden/>
    <w:rsid w:val="004667A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GnAujJ&#27506;&#20837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GnAujJ歲入決算修正數明細表</Template>
  <TotalTime>2</TotalTime>
  <Pages>1</Pages>
  <Words>122</Words>
  <Characters>217</Characters>
  <Application>Microsoft Office Word</Application>
  <DocSecurity>0</DocSecurity>
  <Lines>1</Lines>
  <Paragraphs>1</Paragraphs>
  <ScaleCrop>false</ScaleCrop>
  <Company>N.A.O.</Company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陳昱棋</dc:creator>
  <cp:keywords/>
  <cp:lastModifiedBy>陳昱棋</cp:lastModifiedBy>
  <cp:revision>6</cp:revision>
  <cp:lastPrinted>2026-05-20T09:52:00Z</cp:lastPrinted>
  <dcterms:created xsi:type="dcterms:W3CDTF">2026-05-20T09:50:00Z</dcterms:created>
  <dcterms:modified xsi:type="dcterms:W3CDTF">2026-06-26T02:16:00Z</dcterms:modified>
</cp:coreProperties>
</file>