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3"/>
        <w:gridCol w:w="1937"/>
        <w:gridCol w:w="1560"/>
        <w:gridCol w:w="1460"/>
        <w:gridCol w:w="1329"/>
        <w:gridCol w:w="131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</w:tblGrid>
      <w:tr w:rsidR="00D867AC" w14:paraId="670D87E7" w14:textId="77777777" w:rsidTr="00EB0524">
        <w:trPr>
          <w:cantSplit/>
          <w:trHeight w:val="270"/>
          <w:tblHeader/>
        </w:trPr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14:paraId="427CFCE9" w14:textId="77777777"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28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FF50B5" w14:textId="77777777" w:rsidR="00D867AC" w:rsidRDefault="00D867A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31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81655" w14:textId="1094687B" w:rsidR="00D867AC" w:rsidRDefault="00D867A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1517C3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867AC" w14:paraId="7ED0E4D1" w14:textId="77777777" w:rsidTr="00EB0524">
        <w:trPr>
          <w:cantSplit/>
          <w:trHeight w:val="270"/>
          <w:tblHeader/>
        </w:trPr>
        <w:tc>
          <w:tcPr>
            <w:tcW w:w="823" w:type="dxa"/>
            <w:tcBorders>
              <w:top w:val="nil"/>
              <w:left w:val="nil"/>
              <w:right w:val="nil"/>
            </w:tcBorders>
          </w:tcPr>
          <w:p w14:paraId="0D239EA2" w14:textId="77777777"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286" w:type="dxa"/>
            <w:gridSpan w:val="4"/>
            <w:vMerge/>
            <w:tcBorders>
              <w:top w:val="nil"/>
              <w:left w:val="nil"/>
              <w:right w:val="nil"/>
            </w:tcBorders>
          </w:tcPr>
          <w:p w14:paraId="2A896E0A" w14:textId="77777777"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31" w:type="dxa"/>
            <w:gridSpan w:val="11"/>
            <w:vMerge/>
            <w:tcBorders>
              <w:top w:val="nil"/>
              <w:left w:val="nil"/>
              <w:right w:val="nil"/>
            </w:tcBorders>
          </w:tcPr>
          <w:p w14:paraId="754F5085" w14:textId="77777777"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867AC" w14:paraId="0C1E4C02" w14:textId="77777777" w:rsidTr="00EB0524">
        <w:trPr>
          <w:cantSplit/>
          <w:tblHeader/>
        </w:trPr>
        <w:tc>
          <w:tcPr>
            <w:tcW w:w="823" w:type="dxa"/>
            <w:vMerge w:val="restart"/>
            <w:tcBorders>
              <w:left w:val="nil"/>
            </w:tcBorders>
            <w:vAlign w:val="center"/>
          </w:tcPr>
          <w:p w14:paraId="2EE71259" w14:textId="77777777" w:rsidR="00D867AC" w:rsidRDefault="00D867A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1937" w:type="dxa"/>
            <w:vMerge w:val="restart"/>
            <w:tcBorders>
              <w:left w:val="nil"/>
            </w:tcBorders>
            <w:vAlign w:val="center"/>
          </w:tcPr>
          <w:p w14:paraId="71B7B3E0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560" w:type="dxa"/>
            <w:vMerge w:val="restart"/>
            <w:vAlign w:val="center"/>
          </w:tcPr>
          <w:p w14:paraId="2F7C8685" w14:textId="77777777" w:rsidR="00D867AC" w:rsidRDefault="00D867AC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840" w:type="dxa"/>
            <w:gridSpan w:val="5"/>
            <w:vAlign w:val="center"/>
          </w:tcPr>
          <w:p w14:paraId="574176C1" w14:textId="77777777"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840" w:type="dxa"/>
            <w:gridSpan w:val="4"/>
            <w:vAlign w:val="center"/>
          </w:tcPr>
          <w:p w14:paraId="0575AD2C" w14:textId="77777777"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840" w:type="dxa"/>
            <w:gridSpan w:val="4"/>
            <w:tcBorders>
              <w:right w:val="nil"/>
            </w:tcBorders>
            <w:vAlign w:val="center"/>
          </w:tcPr>
          <w:p w14:paraId="0E812969" w14:textId="77777777"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867AC" w14:paraId="26C63D51" w14:textId="77777777" w:rsidTr="00EB0524">
        <w:trPr>
          <w:cantSplit/>
          <w:trHeight w:val="260"/>
          <w:tblHeader/>
        </w:trPr>
        <w:tc>
          <w:tcPr>
            <w:tcW w:w="823" w:type="dxa"/>
            <w:vMerge/>
            <w:tcBorders>
              <w:left w:val="nil"/>
            </w:tcBorders>
            <w:vAlign w:val="center"/>
          </w:tcPr>
          <w:p w14:paraId="0156984F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37" w:type="dxa"/>
            <w:vMerge/>
            <w:vAlign w:val="center"/>
          </w:tcPr>
          <w:p w14:paraId="721DCF49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7CA61363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60" w:type="dxa"/>
            <w:vAlign w:val="center"/>
          </w:tcPr>
          <w:p w14:paraId="0A42A9B0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gridSpan w:val="2"/>
            <w:vAlign w:val="center"/>
          </w:tcPr>
          <w:p w14:paraId="3A748DFE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14:paraId="247826F0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14:paraId="307A7A9D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14:paraId="65BEA011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14:paraId="5D0F8D82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14:paraId="38B48C31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14:paraId="01731716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14:paraId="37494DF5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14:paraId="124074DE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4DD024D1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45213A4C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867AC" w14:paraId="1F2BFFAC" w14:textId="77777777" w:rsidTr="00EB0524">
        <w:trPr>
          <w:cantSplit/>
          <w:trHeight w:val="128"/>
          <w:tblHeader/>
        </w:trPr>
        <w:tc>
          <w:tcPr>
            <w:tcW w:w="823" w:type="dxa"/>
            <w:vMerge/>
            <w:tcBorders>
              <w:left w:val="nil"/>
            </w:tcBorders>
            <w:vAlign w:val="center"/>
          </w:tcPr>
          <w:p w14:paraId="1E2B1FC0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37" w:type="dxa"/>
            <w:vMerge/>
            <w:vAlign w:val="center"/>
          </w:tcPr>
          <w:p w14:paraId="776DBBA0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47C3CFC7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3E06D970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gridSpan w:val="2"/>
            <w:vAlign w:val="center"/>
          </w:tcPr>
          <w:p w14:paraId="27D076DB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036C68E2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710057DA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3537376A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2255A2AB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4A4E46B3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37FB0CEE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352BE060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6F4B9B83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4299EC39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26081575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D867AC" w14:paraId="0588EF89" w14:textId="77777777" w:rsidTr="00EB0524">
        <w:trPr>
          <w:cantSplit/>
          <w:trHeight w:val="127"/>
          <w:tblHeader/>
        </w:trPr>
        <w:tc>
          <w:tcPr>
            <w:tcW w:w="823" w:type="dxa"/>
            <w:vMerge/>
            <w:tcBorders>
              <w:left w:val="nil"/>
            </w:tcBorders>
            <w:vAlign w:val="center"/>
          </w:tcPr>
          <w:p w14:paraId="75FC3EF9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37" w:type="dxa"/>
            <w:vMerge/>
            <w:vAlign w:val="center"/>
          </w:tcPr>
          <w:p w14:paraId="6908E053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1492B263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5AD23876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gridSpan w:val="2"/>
            <w:vAlign w:val="center"/>
          </w:tcPr>
          <w:p w14:paraId="4DCCDF0F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47961445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63948264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535B22AC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6A4E1359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504928A1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21A88687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593D9AF2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2B6E0EB5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3836F299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2F059DF1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1517C3" w:rsidRPr="0070500F" w14:paraId="3B4FCCA5" w14:textId="77777777" w:rsidTr="00EB052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61976205" w14:textId="77777777" w:rsidR="001517C3" w:rsidRPr="0070500F" w:rsidRDefault="001517C3" w:rsidP="00BF70AF">
            <w:pPr>
              <w:snapToGrid w:val="0"/>
              <w:spacing w:line="360" w:lineRule="exact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07984FC2" w14:textId="77777777" w:rsidR="001517C3" w:rsidRPr="0070500F" w:rsidRDefault="001517C3" w:rsidP="00BF70AF">
            <w:pPr>
              <w:snapToGrid w:val="0"/>
              <w:spacing w:line="36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0500F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9387534" w14:textId="77777777" w:rsidR="001517C3" w:rsidRPr="0070500F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0500F">
              <w:rPr>
                <w:rFonts w:ascii="新細明體" w:hAnsi="新細明體"/>
                <w:b/>
                <w:noProof/>
                <w:spacing w:val="-6"/>
                <w:sz w:val="20"/>
              </w:rPr>
              <w:t>889,766,003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5F540C8" w14:textId="77777777" w:rsidR="001517C3" w:rsidRPr="0070500F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0500F">
              <w:rPr>
                <w:rFonts w:ascii="新細明體" w:hAnsi="新細明體"/>
                <w:b/>
                <w:noProof/>
                <w:spacing w:val="-6"/>
                <w:sz w:val="20"/>
              </w:rPr>
              <w:t>50,123,478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2CC2F9EC" w14:textId="77777777" w:rsidR="001517C3" w:rsidRPr="0070500F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0500F">
              <w:rPr>
                <w:rFonts w:ascii="新細明體" w:hAnsi="新細明體"/>
                <w:b/>
                <w:noProof/>
                <w:spacing w:val="-6"/>
                <w:sz w:val="20"/>
              </w:rPr>
              <w:t>685,143,854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EFA8E3A" w14:textId="77777777" w:rsidR="001517C3" w:rsidRPr="0070500F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0500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D2F2973" w14:textId="77777777" w:rsidR="001517C3" w:rsidRPr="0070500F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0500F">
              <w:rPr>
                <w:rFonts w:ascii="新細明體" w:hAnsi="新細明體"/>
                <w:b/>
                <w:noProof/>
                <w:spacing w:val="-6"/>
                <w:sz w:val="20"/>
              </w:rPr>
              <w:t>154,498,671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5560D93" w14:textId="77777777" w:rsidR="001517C3" w:rsidRPr="0070500F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0500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153905A" w14:textId="77777777" w:rsidR="001517C3" w:rsidRPr="0070500F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0500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DD59F45" w14:textId="77777777" w:rsidR="001517C3" w:rsidRPr="0070500F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0500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74BD3FD" w14:textId="77777777" w:rsidR="001517C3" w:rsidRPr="0070500F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0500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310540C" w14:textId="77777777" w:rsidR="001517C3" w:rsidRPr="0070500F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0500F">
              <w:rPr>
                <w:rFonts w:ascii="新細明體" w:hAnsi="新細明體"/>
                <w:b/>
                <w:noProof/>
                <w:spacing w:val="-6"/>
                <w:sz w:val="20"/>
              </w:rPr>
              <w:t>50,123,478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475209C" w14:textId="77777777" w:rsidR="001517C3" w:rsidRPr="0070500F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0500F">
              <w:rPr>
                <w:rFonts w:ascii="新細明體" w:hAnsi="新細明體"/>
                <w:b/>
                <w:noProof/>
                <w:spacing w:val="-6"/>
                <w:sz w:val="20"/>
              </w:rPr>
              <w:t>685,143,854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C70C8C0" w14:textId="77777777" w:rsidR="001517C3" w:rsidRPr="0070500F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0500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DD263E9" w14:textId="77777777" w:rsidR="001517C3" w:rsidRPr="0070500F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0500F">
              <w:rPr>
                <w:rFonts w:ascii="新細明體" w:hAnsi="新細明體"/>
                <w:b/>
                <w:noProof/>
                <w:spacing w:val="-6"/>
                <w:sz w:val="20"/>
              </w:rPr>
              <w:t>154,498,671</w:t>
            </w:r>
          </w:p>
        </w:tc>
      </w:tr>
      <w:tr w:rsidR="00EB0524" w14:paraId="7605B0F5" w14:textId="77777777" w:rsidTr="0005443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823" w:type="dxa"/>
            <w:shd w:val="clear" w:color="auto" w:fill="auto"/>
            <w:vAlign w:val="center"/>
          </w:tcPr>
          <w:p w14:paraId="697E1C96" w14:textId="77777777" w:rsidR="00EB0524" w:rsidRDefault="00EB0524" w:rsidP="0005443D">
            <w:pPr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261B91F1" w14:textId="77777777" w:rsidR="00EB0524" w:rsidRDefault="00EB0524" w:rsidP="0005443D">
            <w:pPr>
              <w:snapToGrid w:val="0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ABA902A" w14:textId="77777777" w:rsidR="00EB0524" w:rsidRPr="008B0CCA" w:rsidRDefault="00EB0524" w:rsidP="0005443D">
            <w:pPr>
              <w:snapToGrid w:val="0"/>
              <w:jc w:val="right"/>
              <w:rPr>
                <w:rFonts w:ascii="新細明體" w:hAnsi="新細明體"/>
                <w:spacing w:val="-6"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323944EB" w14:textId="77777777" w:rsidR="00EB0524" w:rsidRPr="008B0CCA" w:rsidRDefault="00EB0524" w:rsidP="0005443D">
            <w:pPr>
              <w:snapToGrid w:val="0"/>
              <w:jc w:val="right"/>
              <w:rPr>
                <w:rFonts w:ascii="新細明體" w:hAnsi="新細明體"/>
                <w:spacing w:val="-6"/>
                <w:sz w:val="20"/>
              </w:rPr>
            </w:pP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5A15C4E9" w14:textId="77777777" w:rsidR="00EB0524" w:rsidRPr="008B0CCA" w:rsidRDefault="00EB0524" w:rsidP="0005443D">
            <w:pPr>
              <w:snapToGrid w:val="0"/>
              <w:jc w:val="right"/>
              <w:rPr>
                <w:rFonts w:ascii="新細明體" w:hAnsi="新細明體"/>
                <w:spacing w:val="-6"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102FFACF" w14:textId="77777777" w:rsidR="00EB0524" w:rsidRPr="008B0CCA" w:rsidRDefault="00EB0524" w:rsidP="0005443D">
            <w:pPr>
              <w:snapToGrid w:val="0"/>
              <w:jc w:val="right"/>
              <w:rPr>
                <w:rFonts w:ascii="新細明體" w:hAnsi="新細明體"/>
                <w:spacing w:val="-6"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1BB59AB6" w14:textId="77777777" w:rsidR="00EB0524" w:rsidRPr="008B0CCA" w:rsidRDefault="00EB0524" w:rsidP="0005443D">
            <w:pPr>
              <w:snapToGrid w:val="0"/>
              <w:jc w:val="right"/>
              <w:rPr>
                <w:rFonts w:ascii="新細明體" w:hAnsi="新細明體"/>
                <w:spacing w:val="-6"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20FD04D9" w14:textId="77777777" w:rsidR="00EB0524" w:rsidRPr="008B0CCA" w:rsidRDefault="00EB0524" w:rsidP="0005443D">
            <w:pPr>
              <w:snapToGrid w:val="0"/>
              <w:jc w:val="right"/>
              <w:rPr>
                <w:rFonts w:ascii="新細明體" w:hAnsi="新細明體"/>
                <w:spacing w:val="-6"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25AFAC4F" w14:textId="77777777" w:rsidR="00EB0524" w:rsidRPr="008B0CCA" w:rsidRDefault="00EB0524" w:rsidP="0005443D">
            <w:pPr>
              <w:snapToGrid w:val="0"/>
              <w:jc w:val="right"/>
              <w:rPr>
                <w:rFonts w:ascii="新細明體" w:hAnsi="新細明體"/>
                <w:spacing w:val="-6"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5F72245F" w14:textId="77777777" w:rsidR="00EB0524" w:rsidRPr="008B0CCA" w:rsidRDefault="00EB0524" w:rsidP="0005443D">
            <w:pPr>
              <w:snapToGrid w:val="0"/>
              <w:jc w:val="right"/>
              <w:rPr>
                <w:rFonts w:ascii="新細明體" w:hAnsi="新細明體"/>
                <w:spacing w:val="-6"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38EA29E7" w14:textId="77777777" w:rsidR="00EB0524" w:rsidRPr="008B0CCA" w:rsidRDefault="00EB0524" w:rsidP="0005443D">
            <w:pPr>
              <w:snapToGrid w:val="0"/>
              <w:jc w:val="right"/>
              <w:rPr>
                <w:rFonts w:ascii="新細明體" w:hAnsi="新細明體"/>
                <w:spacing w:val="-6"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0A565126" w14:textId="77777777" w:rsidR="00EB0524" w:rsidRPr="008B0CCA" w:rsidRDefault="00EB0524" w:rsidP="0005443D">
            <w:pPr>
              <w:snapToGrid w:val="0"/>
              <w:jc w:val="right"/>
              <w:rPr>
                <w:rFonts w:ascii="新細明體" w:hAnsi="新細明體"/>
                <w:spacing w:val="-6"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2C73C432" w14:textId="77777777" w:rsidR="00EB0524" w:rsidRPr="008B0CCA" w:rsidRDefault="00EB0524" w:rsidP="0005443D">
            <w:pPr>
              <w:snapToGrid w:val="0"/>
              <w:jc w:val="right"/>
              <w:rPr>
                <w:rFonts w:ascii="新細明體" w:hAnsi="新細明體"/>
                <w:spacing w:val="-6"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703A7E24" w14:textId="77777777" w:rsidR="00EB0524" w:rsidRPr="008B0CCA" w:rsidRDefault="00EB0524" w:rsidP="0005443D">
            <w:pPr>
              <w:snapToGrid w:val="0"/>
              <w:jc w:val="right"/>
              <w:rPr>
                <w:rFonts w:ascii="新細明體" w:hAnsi="新細明體"/>
                <w:spacing w:val="-6"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0F060BF7" w14:textId="77777777" w:rsidR="00EB0524" w:rsidRPr="008B0CCA" w:rsidRDefault="00EB0524" w:rsidP="0005443D">
            <w:pPr>
              <w:snapToGrid w:val="0"/>
              <w:jc w:val="right"/>
              <w:rPr>
                <w:rFonts w:ascii="新細明體" w:hAnsi="新細明體"/>
                <w:spacing w:val="-6"/>
                <w:sz w:val="20"/>
              </w:rPr>
            </w:pPr>
          </w:p>
        </w:tc>
      </w:tr>
      <w:tr w:rsidR="001517C3" w:rsidRPr="0070500F" w14:paraId="3399E089" w14:textId="77777777" w:rsidTr="00EB052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7F6A9819" w14:textId="77777777" w:rsidR="001517C3" w:rsidRPr="0070500F" w:rsidRDefault="001517C3" w:rsidP="00BF70AF">
            <w:pPr>
              <w:snapToGrid w:val="0"/>
              <w:spacing w:line="360" w:lineRule="exact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375A0632" w14:textId="77777777" w:rsidR="001517C3" w:rsidRPr="0070500F" w:rsidRDefault="001517C3" w:rsidP="00BF70AF">
            <w:pPr>
              <w:snapToGrid w:val="0"/>
              <w:spacing w:line="36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0500F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3AC839C" w14:textId="77777777" w:rsidR="001517C3" w:rsidRPr="0070500F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0500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5C41AA2C" w14:textId="77777777" w:rsidR="001517C3" w:rsidRPr="0070500F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0500F">
              <w:rPr>
                <w:rFonts w:ascii="新細明體" w:hAnsi="新細明體"/>
                <w:b/>
                <w:noProof/>
                <w:spacing w:val="-6"/>
                <w:sz w:val="20"/>
              </w:rPr>
              <w:t>889,766,003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E2A4428" w14:textId="77777777" w:rsidR="001517C3" w:rsidRPr="0070500F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0500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16859B22" w14:textId="77777777" w:rsidR="001517C3" w:rsidRPr="0070500F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0500F">
              <w:rPr>
                <w:rFonts w:ascii="新細明體" w:hAnsi="新細明體"/>
                <w:b/>
                <w:noProof/>
                <w:spacing w:val="-6"/>
                <w:sz w:val="20"/>
              </w:rPr>
              <w:t>50,123,478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1E9D30B5" w14:textId="77777777" w:rsidR="001517C3" w:rsidRPr="0070500F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0500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0F6262ED" w14:textId="77777777" w:rsidR="001517C3" w:rsidRPr="0070500F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0500F">
              <w:rPr>
                <w:rFonts w:ascii="新細明體" w:hAnsi="新細明體"/>
                <w:b/>
                <w:noProof/>
                <w:spacing w:val="-6"/>
                <w:sz w:val="20"/>
              </w:rPr>
              <w:t>685,143,854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C79E966" w14:textId="77777777" w:rsidR="001517C3" w:rsidRPr="0070500F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0500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7BFBDCF2" w14:textId="77777777" w:rsidR="001517C3" w:rsidRPr="0070500F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0500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8582987" w14:textId="77777777" w:rsidR="001517C3" w:rsidRPr="0070500F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0500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393DCC07" w14:textId="77777777" w:rsidR="001517C3" w:rsidRPr="0070500F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0500F">
              <w:rPr>
                <w:rFonts w:ascii="新細明體" w:hAnsi="新細明體"/>
                <w:b/>
                <w:noProof/>
                <w:spacing w:val="-6"/>
                <w:sz w:val="20"/>
              </w:rPr>
              <w:t>154,498,671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2C8F3ED" w14:textId="77777777" w:rsidR="001517C3" w:rsidRPr="0070500F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0500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4242743C" w14:textId="77777777" w:rsidR="001517C3" w:rsidRPr="0070500F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0500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A71F0ED" w14:textId="77777777" w:rsidR="001517C3" w:rsidRPr="0070500F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0500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50346061" w14:textId="77777777" w:rsidR="001517C3" w:rsidRPr="0070500F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0500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462507E" w14:textId="77777777" w:rsidR="001517C3" w:rsidRPr="0070500F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0500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4AB6B0CA" w14:textId="77777777" w:rsidR="001517C3" w:rsidRPr="0070500F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0500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DA90601" w14:textId="77777777" w:rsidR="001517C3" w:rsidRPr="0070500F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0500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38583F49" w14:textId="77777777" w:rsidR="001517C3" w:rsidRPr="0070500F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0500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C80B514" w14:textId="77777777" w:rsidR="001517C3" w:rsidRPr="0070500F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0500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60AF86C5" w14:textId="77777777" w:rsidR="001517C3" w:rsidRPr="0070500F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0500F">
              <w:rPr>
                <w:rFonts w:ascii="新細明體" w:hAnsi="新細明體"/>
                <w:b/>
                <w:noProof/>
                <w:spacing w:val="-6"/>
                <w:sz w:val="20"/>
              </w:rPr>
              <w:t>50,123,478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8D230D9" w14:textId="77777777" w:rsidR="001517C3" w:rsidRPr="0070500F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0500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42A8C348" w14:textId="77777777" w:rsidR="001517C3" w:rsidRPr="0070500F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0500F">
              <w:rPr>
                <w:rFonts w:ascii="新細明體" w:hAnsi="新細明體"/>
                <w:b/>
                <w:noProof/>
                <w:spacing w:val="-6"/>
                <w:sz w:val="20"/>
              </w:rPr>
              <w:t>685,143,854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F5881D0" w14:textId="77777777" w:rsidR="001517C3" w:rsidRPr="0070500F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0500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6178EE8A" w14:textId="77777777" w:rsidR="001517C3" w:rsidRPr="0070500F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0500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7640623" w14:textId="77777777" w:rsidR="001517C3" w:rsidRPr="0070500F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0500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534C5D08" w14:textId="77777777" w:rsidR="001517C3" w:rsidRPr="0070500F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0500F">
              <w:rPr>
                <w:rFonts w:ascii="新細明體" w:hAnsi="新細明體"/>
                <w:b/>
                <w:noProof/>
                <w:spacing w:val="-6"/>
                <w:sz w:val="20"/>
              </w:rPr>
              <w:t>154,498,671</w:t>
            </w:r>
          </w:p>
        </w:tc>
      </w:tr>
      <w:tr w:rsidR="00EB0524" w14:paraId="017D5439" w14:textId="77777777" w:rsidTr="0005443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823" w:type="dxa"/>
            <w:shd w:val="clear" w:color="auto" w:fill="auto"/>
            <w:vAlign w:val="center"/>
          </w:tcPr>
          <w:p w14:paraId="5362A9FA" w14:textId="77777777" w:rsidR="00EB0524" w:rsidRDefault="00EB0524" w:rsidP="0005443D">
            <w:pPr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0B1FC925" w14:textId="77777777" w:rsidR="00EB0524" w:rsidRDefault="00EB0524" w:rsidP="0005443D">
            <w:pPr>
              <w:snapToGrid w:val="0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D744471" w14:textId="77777777" w:rsidR="00EB0524" w:rsidRPr="008B0CCA" w:rsidRDefault="00EB0524" w:rsidP="0005443D">
            <w:pPr>
              <w:snapToGrid w:val="0"/>
              <w:jc w:val="right"/>
              <w:rPr>
                <w:rFonts w:ascii="新細明體" w:hAnsi="新細明體"/>
                <w:spacing w:val="-6"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50727F23" w14:textId="77777777" w:rsidR="00EB0524" w:rsidRPr="008B0CCA" w:rsidRDefault="00EB0524" w:rsidP="0005443D">
            <w:pPr>
              <w:snapToGrid w:val="0"/>
              <w:jc w:val="right"/>
              <w:rPr>
                <w:rFonts w:ascii="新細明體" w:hAnsi="新細明體"/>
                <w:spacing w:val="-6"/>
                <w:sz w:val="20"/>
              </w:rPr>
            </w:pP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5384449F" w14:textId="77777777" w:rsidR="00EB0524" w:rsidRPr="008B0CCA" w:rsidRDefault="00EB0524" w:rsidP="0005443D">
            <w:pPr>
              <w:snapToGrid w:val="0"/>
              <w:jc w:val="right"/>
              <w:rPr>
                <w:rFonts w:ascii="新細明體" w:hAnsi="新細明體"/>
                <w:spacing w:val="-6"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1449589D" w14:textId="77777777" w:rsidR="00EB0524" w:rsidRPr="008B0CCA" w:rsidRDefault="00EB0524" w:rsidP="0005443D">
            <w:pPr>
              <w:snapToGrid w:val="0"/>
              <w:jc w:val="right"/>
              <w:rPr>
                <w:rFonts w:ascii="新細明體" w:hAnsi="新細明體"/>
                <w:spacing w:val="-6"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5CD93223" w14:textId="77777777" w:rsidR="00EB0524" w:rsidRPr="008B0CCA" w:rsidRDefault="00EB0524" w:rsidP="0005443D">
            <w:pPr>
              <w:snapToGrid w:val="0"/>
              <w:jc w:val="right"/>
              <w:rPr>
                <w:rFonts w:ascii="新細明體" w:hAnsi="新細明體"/>
                <w:spacing w:val="-6"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13653DE9" w14:textId="77777777" w:rsidR="00EB0524" w:rsidRPr="008B0CCA" w:rsidRDefault="00EB0524" w:rsidP="0005443D">
            <w:pPr>
              <w:snapToGrid w:val="0"/>
              <w:jc w:val="right"/>
              <w:rPr>
                <w:rFonts w:ascii="新細明體" w:hAnsi="新細明體"/>
                <w:spacing w:val="-6"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2E04DB47" w14:textId="77777777" w:rsidR="00EB0524" w:rsidRPr="008B0CCA" w:rsidRDefault="00EB0524" w:rsidP="0005443D">
            <w:pPr>
              <w:snapToGrid w:val="0"/>
              <w:jc w:val="right"/>
              <w:rPr>
                <w:rFonts w:ascii="新細明體" w:hAnsi="新細明體"/>
                <w:spacing w:val="-6"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0B5CFF26" w14:textId="77777777" w:rsidR="00EB0524" w:rsidRPr="008B0CCA" w:rsidRDefault="00EB0524" w:rsidP="0005443D">
            <w:pPr>
              <w:snapToGrid w:val="0"/>
              <w:jc w:val="right"/>
              <w:rPr>
                <w:rFonts w:ascii="新細明體" w:hAnsi="新細明體"/>
                <w:spacing w:val="-6"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09B50BCE" w14:textId="77777777" w:rsidR="00EB0524" w:rsidRPr="008B0CCA" w:rsidRDefault="00EB0524" w:rsidP="0005443D">
            <w:pPr>
              <w:snapToGrid w:val="0"/>
              <w:jc w:val="right"/>
              <w:rPr>
                <w:rFonts w:ascii="新細明體" w:hAnsi="新細明體"/>
                <w:spacing w:val="-6"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01929DC1" w14:textId="77777777" w:rsidR="00EB0524" w:rsidRPr="008B0CCA" w:rsidRDefault="00EB0524" w:rsidP="0005443D">
            <w:pPr>
              <w:snapToGrid w:val="0"/>
              <w:jc w:val="right"/>
              <w:rPr>
                <w:rFonts w:ascii="新細明體" w:hAnsi="新細明體"/>
                <w:spacing w:val="-6"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70BAA643" w14:textId="77777777" w:rsidR="00EB0524" w:rsidRPr="008B0CCA" w:rsidRDefault="00EB0524" w:rsidP="0005443D">
            <w:pPr>
              <w:snapToGrid w:val="0"/>
              <w:jc w:val="right"/>
              <w:rPr>
                <w:rFonts w:ascii="新細明體" w:hAnsi="新細明體"/>
                <w:spacing w:val="-6"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43895E8A" w14:textId="77777777" w:rsidR="00EB0524" w:rsidRPr="008B0CCA" w:rsidRDefault="00EB0524" w:rsidP="0005443D">
            <w:pPr>
              <w:snapToGrid w:val="0"/>
              <w:jc w:val="right"/>
              <w:rPr>
                <w:rFonts w:ascii="新細明體" w:hAnsi="新細明體"/>
                <w:spacing w:val="-6"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07FC9F71" w14:textId="77777777" w:rsidR="00EB0524" w:rsidRPr="008B0CCA" w:rsidRDefault="00EB0524" w:rsidP="0005443D">
            <w:pPr>
              <w:snapToGrid w:val="0"/>
              <w:jc w:val="right"/>
              <w:rPr>
                <w:rFonts w:ascii="新細明體" w:hAnsi="新細明體"/>
                <w:spacing w:val="-6"/>
                <w:sz w:val="20"/>
              </w:rPr>
            </w:pPr>
          </w:p>
        </w:tc>
      </w:tr>
      <w:tr w:rsidR="001517C3" w:rsidRPr="00EB0524" w14:paraId="7E23D5BF" w14:textId="77777777" w:rsidTr="00EB052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3147BF70" w14:textId="77777777" w:rsidR="001517C3" w:rsidRPr="00EB0524" w:rsidRDefault="001517C3" w:rsidP="00BF70AF">
            <w:pPr>
              <w:snapToGrid w:val="0"/>
              <w:spacing w:line="360" w:lineRule="exact"/>
              <w:jc w:val="center"/>
              <w:rPr>
                <w:rFonts w:ascii="新細明體" w:hAnsi="新細明體"/>
                <w:bCs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z w:val="20"/>
              </w:rPr>
              <w:t>108－113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2887F319" w14:textId="77777777" w:rsidR="001517C3" w:rsidRPr="00EB0524" w:rsidRDefault="001517C3" w:rsidP="00BF70AF">
            <w:pPr>
              <w:snapToGrid w:val="0"/>
              <w:spacing w:line="360" w:lineRule="exact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EB0524">
              <w:rPr>
                <w:rFonts w:ascii="標楷體" w:eastAsia="標楷體" w:hAnsi="標楷體" w:hint="eastAsia"/>
                <w:bCs/>
                <w:noProof/>
                <w:sz w:val="20"/>
              </w:rPr>
              <w:t>縣政府主管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285BD88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FC4CDC4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/>
                <w:bCs/>
                <w:noProof/>
                <w:spacing w:val="-6"/>
                <w:sz w:val="20"/>
              </w:rPr>
              <w:t>476,745,532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C16BD5C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F6B4525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/>
                <w:bCs/>
                <w:noProof/>
                <w:spacing w:val="-6"/>
                <w:sz w:val="20"/>
              </w:rPr>
              <w:t>17,530,588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4148644C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13C98DF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/>
                <w:bCs/>
                <w:noProof/>
                <w:spacing w:val="-6"/>
                <w:sz w:val="20"/>
              </w:rPr>
              <w:t>372,039,888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CC14DA5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ECC9A57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A49EEEC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15F9C30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/>
                <w:bCs/>
                <w:noProof/>
                <w:spacing w:val="-6"/>
                <w:sz w:val="20"/>
              </w:rPr>
              <w:t>87,175,056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BF7D014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CF665A8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3A6C86E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063FB1A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6A4F7CD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1C347C5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BA5114E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695B4C6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8450F29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C635BB5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/>
                <w:bCs/>
                <w:noProof/>
                <w:spacing w:val="-6"/>
                <w:sz w:val="20"/>
              </w:rPr>
              <w:t>17,530,588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AC1F0FD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D4709A0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/>
                <w:bCs/>
                <w:noProof/>
                <w:spacing w:val="-6"/>
                <w:sz w:val="20"/>
              </w:rPr>
              <w:t>372,039,888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94938BC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91256A4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F92C352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C5BF070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/>
                <w:bCs/>
                <w:noProof/>
                <w:spacing w:val="-6"/>
                <w:sz w:val="20"/>
              </w:rPr>
              <w:t>87,175,056</w:t>
            </w:r>
          </w:p>
        </w:tc>
      </w:tr>
      <w:tr w:rsidR="001517C3" w:rsidRPr="00EB0524" w14:paraId="51A93C4E" w14:textId="77777777" w:rsidTr="00EB052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823" w:type="dxa"/>
            <w:shd w:val="clear" w:color="auto" w:fill="auto"/>
            <w:vAlign w:val="center"/>
          </w:tcPr>
          <w:p w14:paraId="3FCBF127" w14:textId="1CEA6E13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0DEF4D3F" w14:textId="2EDADA03" w:rsidR="001517C3" w:rsidRPr="00EB0524" w:rsidRDefault="001517C3" w:rsidP="00EB0524">
            <w:pPr>
              <w:snapToGrid w:val="0"/>
              <w:ind w:leftChars="100" w:left="240"/>
              <w:jc w:val="distribute"/>
              <w:rPr>
                <w:rFonts w:ascii="標楷體" w:eastAsia="標楷體" w:hAnsi="標楷體"/>
                <w:bCs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CF216AB" w14:textId="1AAB0B3D" w:rsidR="001517C3" w:rsidRPr="00EB0524" w:rsidRDefault="001517C3" w:rsidP="00EB0524">
            <w:pPr>
              <w:snapToGrid w:val="0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3FA06571" w14:textId="0309666D" w:rsidR="001517C3" w:rsidRPr="00EB0524" w:rsidRDefault="001517C3" w:rsidP="00EB0524">
            <w:pPr>
              <w:snapToGrid w:val="0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18D54CA9" w14:textId="2CFD0DDB" w:rsidR="001517C3" w:rsidRPr="00EB0524" w:rsidRDefault="001517C3" w:rsidP="00EB0524">
            <w:pPr>
              <w:snapToGrid w:val="0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4C9BF279" w14:textId="39953AC9" w:rsidR="001517C3" w:rsidRPr="00EB0524" w:rsidRDefault="001517C3" w:rsidP="00EB0524">
            <w:pPr>
              <w:snapToGrid w:val="0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64455ABA" w14:textId="7326FBC2" w:rsidR="001517C3" w:rsidRPr="00EB0524" w:rsidRDefault="001517C3" w:rsidP="00EB0524">
            <w:pPr>
              <w:snapToGrid w:val="0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1D9BAF42" w14:textId="0A8032BC" w:rsidR="001517C3" w:rsidRPr="00EB0524" w:rsidRDefault="001517C3" w:rsidP="00EB0524">
            <w:pPr>
              <w:snapToGrid w:val="0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12177D2C" w14:textId="12BD7D64" w:rsidR="001517C3" w:rsidRPr="00EB0524" w:rsidRDefault="001517C3" w:rsidP="00EB0524">
            <w:pPr>
              <w:snapToGrid w:val="0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1CA0E8AE" w14:textId="2AD399BC" w:rsidR="001517C3" w:rsidRPr="00EB0524" w:rsidRDefault="001517C3" w:rsidP="00EB0524">
            <w:pPr>
              <w:snapToGrid w:val="0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19B1EB6B" w14:textId="04F44A50" w:rsidR="001517C3" w:rsidRPr="00EB0524" w:rsidRDefault="001517C3" w:rsidP="00EB0524">
            <w:pPr>
              <w:snapToGrid w:val="0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17EA513E" w14:textId="6D7A3947" w:rsidR="001517C3" w:rsidRPr="00EB0524" w:rsidRDefault="001517C3" w:rsidP="00EB0524">
            <w:pPr>
              <w:snapToGrid w:val="0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6D16C78B" w14:textId="602102ED" w:rsidR="001517C3" w:rsidRPr="00EB0524" w:rsidRDefault="001517C3" w:rsidP="00EB0524">
            <w:pPr>
              <w:snapToGrid w:val="0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6BB9F327" w14:textId="5ADCB538" w:rsidR="001517C3" w:rsidRPr="00EB0524" w:rsidRDefault="001517C3" w:rsidP="00EB0524">
            <w:pPr>
              <w:snapToGrid w:val="0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653F8A4B" w14:textId="79736453" w:rsidR="001517C3" w:rsidRPr="00EB0524" w:rsidRDefault="001517C3" w:rsidP="00EB0524">
            <w:pPr>
              <w:snapToGrid w:val="0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</w:p>
        </w:tc>
      </w:tr>
      <w:tr w:rsidR="001517C3" w:rsidRPr="00EB0524" w14:paraId="46DFC111" w14:textId="77777777" w:rsidTr="00EB052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647B6D1A" w14:textId="77777777" w:rsidR="001517C3" w:rsidRPr="00EB0524" w:rsidRDefault="001517C3" w:rsidP="00BF70AF">
            <w:pPr>
              <w:snapToGrid w:val="0"/>
              <w:spacing w:line="360" w:lineRule="exact"/>
              <w:jc w:val="center"/>
              <w:rPr>
                <w:rFonts w:ascii="新細明體" w:hAnsi="新細明體"/>
                <w:bCs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z w:val="20"/>
              </w:rPr>
              <w:t>111－113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6E156671" w14:textId="77777777" w:rsidR="001517C3" w:rsidRPr="00EB0524" w:rsidRDefault="001517C3" w:rsidP="00BF70AF">
            <w:pPr>
              <w:snapToGrid w:val="0"/>
              <w:spacing w:line="360" w:lineRule="exact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EB0524">
              <w:rPr>
                <w:rFonts w:ascii="標楷體" w:eastAsia="標楷體" w:hAnsi="標楷體" w:hint="eastAsia"/>
                <w:bCs/>
                <w:noProof/>
                <w:sz w:val="20"/>
              </w:rPr>
              <w:t>衛生局主管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60801C0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C37F09A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/>
                <w:bCs/>
                <w:noProof/>
                <w:spacing w:val="-6"/>
                <w:sz w:val="20"/>
              </w:rPr>
              <w:t>79,474,159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9161338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EEC2BEC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/>
                <w:bCs/>
                <w:noProof/>
                <w:spacing w:val="-6"/>
                <w:sz w:val="20"/>
              </w:rPr>
              <w:t>282,000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755E021B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283ABF0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/>
                <w:bCs/>
                <w:noProof/>
                <w:spacing w:val="-6"/>
                <w:sz w:val="20"/>
              </w:rPr>
              <w:t>59,453,713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067DFD9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C032A27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074D4FE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D1BC653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/>
                <w:bCs/>
                <w:noProof/>
                <w:spacing w:val="-6"/>
                <w:sz w:val="20"/>
              </w:rPr>
              <w:t>19,738,446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D9444E1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C2346C7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05F0E5F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9B71054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EFA3ABC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0AC1E6F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6183D99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AFFF60A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88EC735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87D1379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/>
                <w:bCs/>
                <w:noProof/>
                <w:spacing w:val="-6"/>
                <w:sz w:val="20"/>
              </w:rPr>
              <w:t>282,000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160CCEB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9A2238C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/>
                <w:bCs/>
                <w:noProof/>
                <w:spacing w:val="-6"/>
                <w:sz w:val="20"/>
              </w:rPr>
              <w:t>59,453,713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C3A72F9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9598E61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BB7E37F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89F6B2E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/>
                <w:bCs/>
                <w:noProof/>
                <w:spacing w:val="-6"/>
                <w:sz w:val="20"/>
              </w:rPr>
              <w:t>19,738,446</w:t>
            </w:r>
          </w:p>
        </w:tc>
      </w:tr>
      <w:tr w:rsidR="001517C3" w:rsidRPr="00EB0524" w14:paraId="646C5A93" w14:textId="77777777" w:rsidTr="00EB052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823" w:type="dxa"/>
            <w:shd w:val="clear" w:color="auto" w:fill="auto"/>
            <w:vAlign w:val="center"/>
          </w:tcPr>
          <w:p w14:paraId="10FE7E99" w14:textId="3D6CD3A0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0E4B69C2" w14:textId="20CEED28" w:rsidR="001517C3" w:rsidRPr="00EB0524" w:rsidRDefault="001517C3" w:rsidP="00EB0524">
            <w:pPr>
              <w:snapToGrid w:val="0"/>
              <w:ind w:leftChars="100" w:left="240"/>
              <w:jc w:val="distribute"/>
              <w:rPr>
                <w:rFonts w:ascii="標楷體" w:eastAsia="標楷體" w:hAnsi="標楷體"/>
                <w:bCs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B366EB6" w14:textId="3B6B5CAB" w:rsidR="001517C3" w:rsidRPr="00EB0524" w:rsidRDefault="001517C3" w:rsidP="00EB0524">
            <w:pPr>
              <w:snapToGrid w:val="0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625BA42C" w14:textId="724E2842" w:rsidR="001517C3" w:rsidRPr="00EB0524" w:rsidRDefault="001517C3" w:rsidP="00EB0524">
            <w:pPr>
              <w:snapToGrid w:val="0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1435085E" w14:textId="5D110DE0" w:rsidR="001517C3" w:rsidRPr="00EB0524" w:rsidRDefault="001517C3" w:rsidP="00EB0524">
            <w:pPr>
              <w:snapToGrid w:val="0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6BBC87B9" w14:textId="598EF9C6" w:rsidR="001517C3" w:rsidRPr="00EB0524" w:rsidRDefault="001517C3" w:rsidP="00EB0524">
            <w:pPr>
              <w:snapToGrid w:val="0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02F50E92" w14:textId="35CB7687" w:rsidR="001517C3" w:rsidRPr="00EB0524" w:rsidRDefault="001517C3" w:rsidP="00EB0524">
            <w:pPr>
              <w:snapToGrid w:val="0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46A8CFAC" w14:textId="084E1014" w:rsidR="001517C3" w:rsidRPr="00EB0524" w:rsidRDefault="001517C3" w:rsidP="00EB0524">
            <w:pPr>
              <w:snapToGrid w:val="0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419D990C" w14:textId="0F1DE104" w:rsidR="001517C3" w:rsidRPr="00EB0524" w:rsidRDefault="001517C3" w:rsidP="00EB0524">
            <w:pPr>
              <w:snapToGrid w:val="0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21106CF6" w14:textId="7249AA79" w:rsidR="001517C3" w:rsidRPr="00EB0524" w:rsidRDefault="001517C3" w:rsidP="00EB0524">
            <w:pPr>
              <w:snapToGrid w:val="0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03AD6F6F" w14:textId="698D718A" w:rsidR="001517C3" w:rsidRPr="00EB0524" w:rsidRDefault="001517C3" w:rsidP="00EB0524">
            <w:pPr>
              <w:snapToGrid w:val="0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0F5F88D6" w14:textId="663A66FA" w:rsidR="001517C3" w:rsidRPr="00EB0524" w:rsidRDefault="001517C3" w:rsidP="00EB0524">
            <w:pPr>
              <w:snapToGrid w:val="0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32763E34" w14:textId="7A03289F" w:rsidR="001517C3" w:rsidRPr="00EB0524" w:rsidRDefault="001517C3" w:rsidP="00EB0524">
            <w:pPr>
              <w:snapToGrid w:val="0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2EBF980E" w14:textId="1756DA58" w:rsidR="001517C3" w:rsidRPr="00EB0524" w:rsidRDefault="001517C3" w:rsidP="00EB0524">
            <w:pPr>
              <w:snapToGrid w:val="0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357BAB6E" w14:textId="688D7F3B" w:rsidR="001517C3" w:rsidRPr="00EB0524" w:rsidRDefault="001517C3" w:rsidP="00EB0524">
            <w:pPr>
              <w:snapToGrid w:val="0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</w:p>
        </w:tc>
      </w:tr>
      <w:tr w:rsidR="001517C3" w:rsidRPr="00EB0524" w14:paraId="62764581" w14:textId="77777777" w:rsidTr="00EB052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2BDB9B69" w14:textId="77777777" w:rsidR="001517C3" w:rsidRPr="00EB0524" w:rsidRDefault="001517C3" w:rsidP="00BF70AF">
            <w:pPr>
              <w:snapToGrid w:val="0"/>
              <w:spacing w:line="360" w:lineRule="exact"/>
              <w:jc w:val="center"/>
              <w:rPr>
                <w:rFonts w:ascii="新細明體" w:hAnsi="新細明體"/>
                <w:bCs/>
                <w:sz w:val="20"/>
              </w:rPr>
            </w:pPr>
            <w:r w:rsidRPr="00EB0524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22E5D51A" w14:textId="77777777" w:rsidR="001517C3" w:rsidRPr="00EB0524" w:rsidRDefault="001517C3" w:rsidP="00BF70AF">
            <w:pPr>
              <w:snapToGrid w:val="0"/>
              <w:spacing w:line="360" w:lineRule="exact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EB0524">
              <w:rPr>
                <w:rFonts w:ascii="標楷體" w:eastAsia="標楷體" w:hAnsi="標楷體" w:hint="eastAsia"/>
                <w:bCs/>
                <w:noProof/>
                <w:sz w:val="20"/>
              </w:rPr>
              <w:t>警察局主管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2D04A2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817B1E9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/>
                <w:bCs/>
                <w:noProof/>
                <w:spacing w:val="-6"/>
                <w:sz w:val="20"/>
              </w:rPr>
              <w:t>4,339,000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0112988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D734A34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2AF29A36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812E3FB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7C0F045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FCE69F9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CC4464E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0C9F7CD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/>
                <w:bCs/>
                <w:noProof/>
                <w:spacing w:val="-6"/>
                <w:sz w:val="20"/>
              </w:rPr>
              <w:t>4,339,000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F3448AA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3D48FC1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C9BAB77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B0DD198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C2E7422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D2A13DF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2490B7C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74A53BC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97B3C46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7C40F43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78A6245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2E8BE51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5DA0DAE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94BA766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661D011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177F81D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/>
                <w:bCs/>
                <w:noProof/>
                <w:spacing w:val="-6"/>
                <w:sz w:val="20"/>
              </w:rPr>
              <w:t>4,339,000</w:t>
            </w:r>
          </w:p>
        </w:tc>
      </w:tr>
      <w:tr w:rsidR="001517C3" w:rsidRPr="00EB0524" w14:paraId="3D7DD973" w14:textId="77777777" w:rsidTr="00EB052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823" w:type="dxa"/>
            <w:shd w:val="clear" w:color="auto" w:fill="auto"/>
            <w:vAlign w:val="center"/>
          </w:tcPr>
          <w:p w14:paraId="6E553EF3" w14:textId="46781144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575CEF5B" w14:textId="5CB27D26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7FCF816" w14:textId="686097F5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49698195" w14:textId="5256D61A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74FA31F0" w14:textId="17A5E535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5CBD12A1" w14:textId="29B1736D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48EB817D" w14:textId="1C20999A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061498EE" w14:textId="281A8302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0E3B6F9C" w14:textId="731FDAD1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31CE4273" w14:textId="590A16F7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0BD91234" w14:textId="23784C0B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7A86A97B" w14:textId="175498D8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53D82F85" w14:textId="6DD4C9F4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56F85E39" w14:textId="6C3FFCDE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6A93A716" w14:textId="12FF6E87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</w:tr>
      <w:tr w:rsidR="001517C3" w:rsidRPr="00EB0524" w14:paraId="595E134E" w14:textId="77777777" w:rsidTr="00EB052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200BDE2E" w14:textId="77777777" w:rsidR="001517C3" w:rsidRPr="00EB0524" w:rsidRDefault="001517C3" w:rsidP="00BF70AF">
            <w:pPr>
              <w:snapToGrid w:val="0"/>
              <w:spacing w:line="360" w:lineRule="exact"/>
              <w:jc w:val="center"/>
              <w:rPr>
                <w:rFonts w:ascii="新細明體" w:hAnsi="新細明體"/>
                <w:bCs/>
                <w:sz w:val="20"/>
              </w:rPr>
            </w:pPr>
            <w:r w:rsidRPr="00EB0524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0257568B" w14:textId="77777777" w:rsidR="001517C3" w:rsidRPr="00EB0524" w:rsidRDefault="001517C3" w:rsidP="00BF70AF">
            <w:pPr>
              <w:snapToGrid w:val="0"/>
              <w:spacing w:line="360" w:lineRule="exact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EB0524">
              <w:rPr>
                <w:rFonts w:ascii="標楷體" w:eastAsia="標楷體" w:hAnsi="標楷體" w:hint="eastAsia"/>
                <w:bCs/>
                <w:noProof/>
                <w:sz w:val="20"/>
              </w:rPr>
              <w:t>財政稅務局主管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B9FBF13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A723F07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/>
                <w:bCs/>
                <w:noProof/>
                <w:spacing w:val="-6"/>
                <w:sz w:val="20"/>
              </w:rPr>
              <w:t>366,827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BE8DB84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F3A26F9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24F61E5D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0F78BA9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/>
                <w:bCs/>
                <w:noProof/>
                <w:spacing w:val="-6"/>
                <w:sz w:val="20"/>
              </w:rPr>
              <w:t>366,827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3B59CE1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95005FA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E024866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8A03F34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6A5990A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9ECE4E2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0157A2E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2FD2CE0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5AF5203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1E9FF41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8F22300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C358E4A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DA09E2C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5E0F066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17360E8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25974D4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/>
                <w:bCs/>
                <w:noProof/>
                <w:spacing w:val="-6"/>
                <w:sz w:val="20"/>
              </w:rPr>
              <w:t>366,827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CE3CCF8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A3B2BC5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B0B1110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29A6D40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</w:tr>
      <w:tr w:rsidR="001517C3" w:rsidRPr="00EB0524" w14:paraId="0792DFBC" w14:textId="77777777" w:rsidTr="00EB052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823" w:type="dxa"/>
            <w:shd w:val="clear" w:color="auto" w:fill="auto"/>
            <w:vAlign w:val="center"/>
          </w:tcPr>
          <w:p w14:paraId="09177620" w14:textId="4924B40F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641B547B" w14:textId="21D37B0F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1D146DD" w14:textId="5F4CD6A6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0320077E" w14:textId="065E00AE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7A53EE05" w14:textId="0207F566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0F925F45" w14:textId="54A611DC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0CB220A4" w14:textId="0DC4DEDA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5C45373C" w14:textId="58E2BEF7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489A9EBA" w14:textId="672A3290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0E3BD2E4" w14:textId="42FFB75D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736B9D25" w14:textId="67D07404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66449730" w14:textId="2ED2CB5D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05A45FF6" w14:textId="39849848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7F3928BA" w14:textId="06CE75A9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7635C351" w14:textId="073B3E37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</w:tr>
      <w:tr w:rsidR="001517C3" w:rsidRPr="00EB0524" w14:paraId="1BF56D3F" w14:textId="77777777" w:rsidTr="00EB052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289DD297" w14:textId="77777777" w:rsidR="001517C3" w:rsidRPr="00EB0524" w:rsidRDefault="001517C3" w:rsidP="00BF70AF">
            <w:pPr>
              <w:snapToGrid w:val="0"/>
              <w:spacing w:line="360" w:lineRule="exact"/>
              <w:jc w:val="center"/>
              <w:rPr>
                <w:rFonts w:ascii="新細明體" w:hAnsi="新細明體"/>
                <w:bCs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z w:val="20"/>
              </w:rPr>
              <w:t>111－113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49A4B389" w14:textId="77777777" w:rsidR="001517C3" w:rsidRPr="00EB0524" w:rsidRDefault="001517C3" w:rsidP="00BF70AF">
            <w:pPr>
              <w:snapToGrid w:val="0"/>
              <w:spacing w:line="360" w:lineRule="exact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EB0524">
              <w:rPr>
                <w:rFonts w:ascii="標楷體" w:eastAsia="標楷體" w:hAnsi="標楷體" w:hint="eastAsia"/>
                <w:bCs/>
                <w:noProof/>
                <w:sz w:val="20"/>
              </w:rPr>
              <w:t>交通旅遊局主管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E886FF3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33BADAB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/>
                <w:bCs/>
                <w:noProof/>
                <w:spacing w:val="-6"/>
                <w:sz w:val="20"/>
              </w:rPr>
              <w:t>225,419,680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38264A6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C5BDA85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/>
                <w:bCs/>
                <w:noProof/>
                <w:spacing w:val="-6"/>
                <w:sz w:val="20"/>
              </w:rPr>
              <w:t>18,385,069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2ADAEC38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BA4FA42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/>
                <w:bCs/>
                <w:noProof/>
                <w:spacing w:val="-6"/>
                <w:sz w:val="20"/>
              </w:rPr>
              <w:t>163,863,932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3218E9D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96918AA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FE426DE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EB40F2D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/>
                <w:bCs/>
                <w:noProof/>
                <w:spacing w:val="-6"/>
                <w:sz w:val="20"/>
              </w:rPr>
              <w:t>43,170,679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CB72D5C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A53C736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B0E4393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D4339E3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710B159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6709526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816A959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86B8D4D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118B83D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C60B9E7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/>
                <w:bCs/>
                <w:noProof/>
                <w:spacing w:val="-6"/>
                <w:sz w:val="20"/>
              </w:rPr>
              <w:t>18,385,069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5C8A02B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CB575E0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/>
                <w:bCs/>
                <w:noProof/>
                <w:spacing w:val="-6"/>
                <w:sz w:val="20"/>
              </w:rPr>
              <w:t>163,863,932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877ED91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BE18953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65E1117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1C27454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/>
                <w:bCs/>
                <w:noProof/>
                <w:spacing w:val="-6"/>
                <w:sz w:val="20"/>
              </w:rPr>
              <w:t>43,170,679</w:t>
            </w:r>
          </w:p>
        </w:tc>
      </w:tr>
      <w:tr w:rsidR="001517C3" w:rsidRPr="00EB0524" w14:paraId="6FB5D1B2" w14:textId="77777777" w:rsidTr="00EB052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823" w:type="dxa"/>
            <w:shd w:val="clear" w:color="auto" w:fill="auto"/>
            <w:vAlign w:val="center"/>
          </w:tcPr>
          <w:p w14:paraId="316CBC3E" w14:textId="66222893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337E6367" w14:textId="780B5754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DDCDFCF" w14:textId="6B56B284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0131EACB" w14:textId="3DDD3C14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3DC2B69C" w14:textId="6408BA3A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5DA647F8" w14:textId="36C94FD7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3094C125" w14:textId="47A8EE43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221E150E" w14:textId="6A2C7C49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4DE3E839" w14:textId="0ED3B0A6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2176C2D8" w14:textId="4642E18D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5E0FC341" w14:textId="27F6E884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4A7E027F" w14:textId="448E73A2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357F4182" w14:textId="12E05E4D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33C0D9F4" w14:textId="7E86C27E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3B9C2149" w14:textId="201C737A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</w:tr>
      <w:tr w:rsidR="001517C3" w:rsidRPr="00EB0524" w14:paraId="605E7051" w14:textId="77777777" w:rsidTr="00EB052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2D3A9440" w14:textId="77777777" w:rsidR="001517C3" w:rsidRPr="00EB0524" w:rsidRDefault="001517C3" w:rsidP="00BF70AF">
            <w:pPr>
              <w:snapToGrid w:val="0"/>
              <w:spacing w:line="360" w:lineRule="exact"/>
              <w:jc w:val="center"/>
              <w:rPr>
                <w:rFonts w:ascii="新細明體" w:hAnsi="新細明體"/>
                <w:bCs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z w:val="20"/>
              </w:rPr>
              <w:t>112－113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3B561505" w14:textId="77777777" w:rsidR="001517C3" w:rsidRPr="00EB0524" w:rsidRDefault="001517C3" w:rsidP="00BF70AF">
            <w:pPr>
              <w:snapToGrid w:val="0"/>
              <w:spacing w:line="360" w:lineRule="exact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EB0524">
              <w:rPr>
                <w:rFonts w:ascii="標楷體" w:eastAsia="標楷體" w:hAnsi="標楷體" w:hint="eastAsia"/>
                <w:bCs/>
                <w:noProof/>
                <w:sz w:val="20"/>
              </w:rPr>
              <w:t>環境資源局主管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0713C60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3262DBB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/>
                <w:bCs/>
                <w:noProof/>
                <w:spacing w:val="-6"/>
                <w:sz w:val="20"/>
              </w:rPr>
              <w:t>64,643,922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AB52658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28CB56B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/>
                <w:bCs/>
                <w:noProof/>
                <w:spacing w:val="-6"/>
                <w:sz w:val="20"/>
              </w:rPr>
              <w:t>13,534,663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6B188D3B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7EEF597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/>
                <w:bCs/>
                <w:noProof/>
                <w:spacing w:val="-6"/>
                <w:sz w:val="20"/>
              </w:rPr>
              <w:t>51,033,769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55074A7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A97F97E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34B33E9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7134304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/>
                <w:bCs/>
                <w:noProof/>
                <w:spacing w:val="-6"/>
                <w:sz w:val="20"/>
              </w:rPr>
              <w:t>75,490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8FED454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3249F96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F0B2E1D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AF4C23C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ACC5E5F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D4D55E6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AE54E44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9F86E54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AAD6E60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A7014E4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/>
                <w:bCs/>
                <w:noProof/>
                <w:spacing w:val="-6"/>
                <w:sz w:val="20"/>
              </w:rPr>
              <w:t>13,534,663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8DE5BA0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56DD913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/>
                <w:bCs/>
                <w:noProof/>
                <w:spacing w:val="-6"/>
                <w:sz w:val="20"/>
              </w:rPr>
              <w:t>51,033,769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22D807A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6A6823E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CDF47A9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CCD05A4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/>
                <w:bCs/>
                <w:noProof/>
                <w:spacing w:val="-6"/>
                <w:sz w:val="20"/>
              </w:rPr>
              <w:t>75,490</w:t>
            </w:r>
          </w:p>
        </w:tc>
      </w:tr>
      <w:tr w:rsidR="001517C3" w:rsidRPr="00EB0524" w14:paraId="7153AAD6" w14:textId="77777777" w:rsidTr="00EB052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823" w:type="dxa"/>
            <w:shd w:val="clear" w:color="auto" w:fill="auto"/>
            <w:vAlign w:val="center"/>
          </w:tcPr>
          <w:p w14:paraId="2207CA7D" w14:textId="6C1FCFCF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1FEFE8F1" w14:textId="493E0A59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4FEED03" w14:textId="196816C4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55B73A78" w14:textId="0832A171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62EACFFE" w14:textId="01A092F6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04899009" w14:textId="2ED3779D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130AAC52" w14:textId="355F9492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54E74B67" w14:textId="01B26F2C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0AD83EDF" w14:textId="5524D955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41500526" w14:textId="02AA2A49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46CCC5D7" w14:textId="107C1123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692E7C84" w14:textId="71E59B19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3D2A260D" w14:textId="0240255A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1EDC6467" w14:textId="681ED78D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300CACF3" w14:textId="477B815E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</w:tr>
      <w:tr w:rsidR="001517C3" w:rsidRPr="00EB0524" w14:paraId="0DB57725" w14:textId="77777777" w:rsidTr="00EB052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31CDB54D" w14:textId="77777777" w:rsidR="001517C3" w:rsidRPr="00EB0524" w:rsidRDefault="001517C3" w:rsidP="00BF70AF">
            <w:pPr>
              <w:snapToGrid w:val="0"/>
              <w:spacing w:line="360" w:lineRule="exact"/>
              <w:jc w:val="center"/>
              <w:rPr>
                <w:rFonts w:ascii="新細明體" w:hAnsi="新細明體"/>
                <w:bCs/>
                <w:sz w:val="20"/>
              </w:rPr>
            </w:pPr>
            <w:r w:rsidRPr="00EB0524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3BB111A1" w14:textId="77777777" w:rsidR="001517C3" w:rsidRPr="00EB0524" w:rsidRDefault="001517C3" w:rsidP="00BF70AF">
            <w:pPr>
              <w:snapToGrid w:val="0"/>
              <w:spacing w:line="360" w:lineRule="exact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EB0524">
              <w:rPr>
                <w:rFonts w:ascii="標楷體" w:eastAsia="標楷體" w:hAnsi="標楷體" w:hint="eastAsia"/>
                <w:bCs/>
                <w:noProof/>
                <w:sz w:val="20"/>
              </w:rPr>
              <w:t>統籌支撥科目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2FE3258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CDE202D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/>
                <w:bCs/>
                <w:noProof/>
                <w:spacing w:val="-6"/>
                <w:sz w:val="20"/>
              </w:rPr>
              <w:t>38,776,883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0853FC1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2EBAE0D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/>
                <w:bCs/>
                <w:noProof/>
                <w:spacing w:val="-6"/>
                <w:sz w:val="20"/>
              </w:rPr>
              <w:t>391,158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2680E185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9587905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/>
                <w:bCs/>
                <w:noProof/>
                <w:spacing w:val="-6"/>
                <w:sz w:val="20"/>
              </w:rPr>
              <w:t>38,385,725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2278D29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25F174B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50D50F7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AE800D3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1748A79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EF12C69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541738F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AFB36B9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26F4820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22EC346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706317E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3A5792D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E269B59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A2283AC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/>
                <w:bCs/>
                <w:noProof/>
                <w:spacing w:val="-6"/>
                <w:sz w:val="20"/>
              </w:rPr>
              <w:t>391,158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92204E5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922B3DC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/>
                <w:bCs/>
                <w:noProof/>
                <w:spacing w:val="-6"/>
                <w:sz w:val="20"/>
              </w:rPr>
              <w:t>38,385,725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35AE3A1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0DB4FC2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88FAF21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B3E3CF6" w14:textId="77777777" w:rsidR="001517C3" w:rsidRPr="00EB0524" w:rsidRDefault="001517C3" w:rsidP="00BF70AF">
            <w:pPr>
              <w:snapToGrid w:val="0"/>
              <w:spacing w:line="360" w:lineRule="exact"/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EB0524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</w:tr>
      <w:tr w:rsidR="001517C3" w:rsidRPr="00EB0524" w14:paraId="4B11C645" w14:textId="77777777" w:rsidTr="00EB052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823" w:type="dxa"/>
            <w:shd w:val="clear" w:color="auto" w:fill="auto"/>
            <w:vAlign w:val="center"/>
          </w:tcPr>
          <w:p w14:paraId="05A88EC0" w14:textId="38F159EC" w:rsidR="001517C3" w:rsidRDefault="001517C3" w:rsidP="00EB0524">
            <w:pPr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2E791A17" w14:textId="11565B18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474D90" w14:textId="253F8823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7BA9CF4B" w14:textId="7F8B7CCC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7085DB86" w14:textId="4C7354DD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707A00D8" w14:textId="06E2F8E6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145D8C7A" w14:textId="0BE26254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1485705B" w14:textId="47BBD4E0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0F5B4B62" w14:textId="726FD7EF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6CE76046" w14:textId="0D4D883A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611F5488" w14:textId="6F2C3080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780291F4" w14:textId="1CEDF066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265A30BC" w14:textId="3A3BA321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12258E00" w14:textId="522395EE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4077B2C3" w14:textId="1B7427B2" w:rsidR="001517C3" w:rsidRPr="00EB0524" w:rsidRDefault="001517C3" w:rsidP="00EB0524">
            <w:pPr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</w:tr>
    </w:tbl>
    <w:p w14:paraId="26F16AF4" w14:textId="77777777" w:rsidR="00D867AC" w:rsidRDefault="00D867AC" w:rsidP="00ED19D3">
      <w:pPr>
        <w:ind w:right="414"/>
        <w:rPr>
          <w:rFonts w:eastAsia="標楷體"/>
          <w:sz w:val="22"/>
        </w:rPr>
      </w:pPr>
    </w:p>
    <w:sectPr w:rsidR="00D867A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C96D2" w14:textId="77777777" w:rsidR="001517C3" w:rsidRDefault="001517C3">
      <w:r>
        <w:separator/>
      </w:r>
    </w:p>
  </w:endnote>
  <w:endnote w:type="continuationSeparator" w:id="0">
    <w:p w14:paraId="101FC7C4" w14:textId="77777777" w:rsidR="001517C3" w:rsidRDefault="00151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3255B" w14:textId="77777777" w:rsidR="00BF70AF" w:rsidRDefault="00BF70AF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650A4" w14:textId="77777777" w:rsidR="00BF70AF" w:rsidRDefault="00BF70AF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BEC6A" w14:textId="77777777" w:rsidR="00BF70AF" w:rsidRDefault="00BF70A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0E85D" w14:textId="77777777" w:rsidR="001517C3" w:rsidRDefault="001517C3">
      <w:r>
        <w:separator/>
      </w:r>
    </w:p>
  </w:footnote>
  <w:footnote w:type="continuationSeparator" w:id="0">
    <w:p w14:paraId="0E694877" w14:textId="77777777" w:rsidR="001517C3" w:rsidRDefault="001517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F4389" w14:textId="77777777" w:rsidR="00BF70AF" w:rsidRDefault="00BF70A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4E6E6" w14:textId="64322A19" w:rsidR="00D867AC" w:rsidRDefault="00BF70AF">
    <w:pPr>
      <w:jc w:val="center"/>
    </w:pPr>
    <w:r w:rsidRPr="00BF70AF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拾伍</w:t>
    </w:r>
    <w:r w:rsidR="00B27658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BF70AF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proofErr w:type="gramEnd"/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Pr="00BF70AF">
      <w:rPr>
        <w:rFonts w:ascii="標楷體" w:eastAsia="標楷體" w:hAnsi="標楷體" w:hint="eastAsia"/>
        <w:b/>
        <w:spacing w:val="60"/>
        <w:sz w:val="32"/>
        <w:szCs w:val="32"/>
        <w:u w:val="single"/>
      </w:rPr>
      <w:t>連江縣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總決算以前年度歲出</w:t>
    </w:r>
    <w:r w:rsidRPr="00BF70AF">
      <w:rPr>
        <w:rFonts w:ascii="標楷體" w:eastAsia="標楷體" w:hAnsi="標楷體"/>
        <w:b/>
        <w:spacing w:val="60"/>
        <w:sz w:val="32"/>
        <w:szCs w:val="32"/>
        <w:u w:val="single"/>
      </w:rPr>
      <w:t>機關別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轉入數決算審定</w:t>
    </w:r>
    <w:r w:rsidR="00AB6EA1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  <w:r w:rsidRPr="00BF70AF">
      <w:rPr>
        <w:rFonts w:ascii="標楷體" w:eastAsia="標楷體" w:hAnsi="標楷體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CEAF3" w14:textId="37AF8BCD" w:rsidR="00D867AC" w:rsidRDefault="00BF70AF">
    <w:pPr>
      <w:jc w:val="center"/>
      <w:rPr>
        <w:rFonts w:ascii="標楷體" w:eastAsia="標楷體" w:hAnsi="標楷體"/>
        <w:b/>
        <w:sz w:val="32"/>
      </w:rPr>
    </w:pPr>
    <w:r w:rsidRPr="00BF70AF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</w:t>
    </w: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肆</w:t>
    </w:r>
    <w:r w:rsidR="00B27658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中華民國</w:t>
    </w:r>
    <w:proofErr w:type="gramStart"/>
    <w:r w:rsidRPr="00BF70AF">
      <w:rPr>
        <w:rFonts w:ascii="標楷體" w:eastAsia="標楷體" w:hAnsi="標楷體" w:hint="eastAsia"/>
        <w:b/>
        <w:spacing w:val="60"/>
        <w:sz w:val="32"/>
        <w:u w:val="single"/>
      </w:rPr>
      <w:t>114</w:t>
    </w:r>
    <w:proofErr w:type="gramEnd"/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年度</w:t>
    </w:r>
    <w:r w:rsidRPr="00BF70AF">
      <w:rPr>
        <w:rFonts w:ascii="標楷體" w:eastAsia="標楷體" w:hAnsi="標楷體" w:hint="eastAsia"/>
        <w:b/>
        <w:spacing w:val="60"/>
        <w:sz w:val="32"/>
        <w:u w:val="single"/>
      </w:rPr>
      <w:t>連江縣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總決算以前年度歲出</w:t>
    </w:r>
    <w:r w:rsidRPr="00BF70AF">
      <w:rPr>
        <w:rFonts w:ascii="標楷體" w:eastAsia="標楷體" w:hAnsi="標楷體"/>
        <w:b/>
        <w:spacing w:val="60"/>
        <w:sz w:val="32"/>
        <w:u w:val="single"/>
      </w:rPr>
      <w:t>機關別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轉入數決算審定</w:t>
    </w:r>
    <w:r w:rsidR="009D2E50" w:rsidRPr="003F092B">
      <w:rPr>
        <w:rFonts w:ascii="標楷體" w:eastAsia="標楷體" w:hAnsi="標楷體" w:hint="eastAsia"/>
        <w:b/>
        <w:spacing w:val="60"/>
        <w:sz w:val="32"/>
        <w:u w:val="single"/>
      </w:rPr>
      <w:t>總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7C3"/>
    <w:rsid w:val="0001712C"/>
    <w:rsid w:val="000A3326"/>
    <w:rsid w:val="001214FD"/>
    <w:rsid w:val="001517C3"/>
    <w:rsid w:val="001A4B2C"/>
    <w:rsid w:val="002B6885"/>
    <w:rsid w:val="003F092B"/>
    <w:rsid w:val="004E0B7F"/>
    <w:rsid w:val="0056473C"/>
    <w:rsid w:val="00734FFE"/>
    <w:rsid w:val="00775C5D"/>
    <w:rsid w:val="008B0CCA"/>
    <w:rsid w:val="008E605A"/>
    <w:rsid w:val="009D2E50"/>
    <w:rsid w:val="00AA7593"/>
    <w:rsid w:val="00AB6EA1"/>
    <w:rsid w:val="00B27658"/>
    <w:rsid w:val="00BF70AF"/>
    <w:rsid w:val="00CE74C9"/>
    <w:rsid w:val="00D867AC"/>
    <w:rsid w:val="00EB0524"/>
    <w:rsid w:val="00EC414C"/>
    <w:rsid w:val="00ED19D3"/>
    <w:rsid w:val="00FB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3F2A8EF"/>
  <w15:chartTrackingRefBased/>
  <w15:docId w15:val="{034A7CA0-E674-4910-97AD-47D98A25D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NMnvX0pNt6wcf&#20197;&#21069;&#24180;&#24230;&#27506;&#20986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NMnvX0pNt6wcf以前年度歲出決算審定表</Template>
  <TotalTime>0</TotalTime>
  <Pages>1</Pages>
  <Words>450</Words>
  <Characters>940</Characters>
  <Application>Microsoft Office Word</Application>
  <DocSecurity>0</DocSecurity>
  <Lines>7</Lines>
  <Paragraphs>2</Paragraphs>
  <ScaleCrop>false</ScaleCrop>
  <Company>N.A.O.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陳金菊</dc:creator>
  <cp:keywords/>
  <cp:lastModifiedBy>陳金菊</cp:lastModifiedBy>
  <cp:revision>2</cp:revision>
  <cp:lastPrinted>2026-05-20T01:16:00Z</cp:lastPrinted>
  <dcterms:created xsi:type="dcterms:W3CDTF">2026-05-25T03:48:00Z</dcterms:created>
  <dcterms:modified xsi:type="dcterms:W3CDTF">2026-05-25T03:48:00Z</dcterms:modified>
</cp:coreProperties>
</file>