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1CFB82EB" w14:textId="77777777" w:rsidTr="002B45EF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42E992C2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00468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AC9" w14:textId="35BCA13D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B13512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2978E311" w14:textId="77777777" w:rsidTr="002B45EF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7DA394D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09D52734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514D9C7A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589A1E19" w14:textId="77777777" w:rsidTr="002B45EF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1DABC87D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6237178F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768FB2F8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01D1D520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69E9D802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4B10A51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42CDB2A5" w14:textId="77777777" w:rsidTr="002B45EF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B818E82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2444DA8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07F796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3562406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154CDE2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0F22D9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25CAF98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6D29DE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0901AC0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20311FB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799CE6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028F032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377E30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94E504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C6B7E0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6BEA5BCD" w14:textId="77777777" w:rsidTr="002B45EF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84B4C77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2BC159F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3A5C97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A2F183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7BC21B4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09E40E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22C8EF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276A58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CB809A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B57F42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83E993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488C86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E7C965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CA17F8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AA5F66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50E71403" w14:textId="77777777" w:rsidTr="002B45EF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18D0C2E2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1BD111E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EA7739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909A6E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4254668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AEDF98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68A512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35876A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3CD8A1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F37538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88BF3E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C17BB0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56FEA6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17FE42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260A6A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B13512" w:rsidRPr="004A59BB" w14:paraId="01984483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6DB1B37" w14:textId="77777777" w:rsidR="00B13512" w:rsidRPr="004A59BB" w:rsidRDefault="00B13512" w:rsidP="00FA1153">
            <w:pPr>
              <w:spacing w:line="36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EB01114" w14:textId="77777777" w:rsidR="00B13512" w:rsidRPr="004A59BB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59B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8C0F18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889,766,003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2BFBF6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56DE9F5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B50A76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5F1C06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C2CCC5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36A36A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281177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32FB16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D77ABF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8CBFB0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A295A9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543C3F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</w:tr>
      <w:tr w:rsidR="00B13512" w:rsidRPr="004A59BB" w14:paraId="2AB03E3B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9890060" w14:textId="77777777" w:rsidR="00B13512" w:rsidRPr="004A59BB" w:rsidRDefault="00B13512" w:rsidP="00FA1153">
            <w:pPr>
              <w:spacing w:line="36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27E031DA" w14:textId="77777777" w:rsidR="00B13512" w:rsidRPr="004A59BB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59B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E5485E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D1625A0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889,766,003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AE3F0B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8B5739F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4216086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F80AC47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5DF116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CF6DC45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6CFF88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193F4A5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1D620A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646FC78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502B1B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A92AEC2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471D5F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B3E97A1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4BFEB0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D7681E1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614359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C61600F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50,123,478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AEF82A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9733F80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685,143,854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57B59E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0DF3701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4DFB93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0B92AEB" w14:textId="77777777" w:rsidR="00B13512" w:rsidRPr="004A59BB" w:rsidRDefault="00B13512" w:rsidP="00FA1153">
            <w:pPr>
              <w:spacing w:line="36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59BB">
              <w:rPr>
                <w:rFonts w:ascii="新細明體" w:hAnsi="新細明體"/>
                <w:b/>
                <w:noProof/>
                <w:spacing w:val="-6"/>
                <w:sz w:val="20"/>
              </w:rPr>
              <w:t>154,498,671</w:t>
            </w:r>
          </w:p>
        </w:tc>
      </w:tr>
      <w:tr w:rsidR="00B13512" w14:paraId="4F13D711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6503480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DFAEEE4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AB52E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97687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343,500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8F784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05BD2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A35F26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A161E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343,500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370C1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D7379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7BFA3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3AD47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F5B3D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0049E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2092E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B0ECF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80281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8E91B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79A68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F72D1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8A8CB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45713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154D4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42983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343,500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D5BC9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B09B1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3A779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0B3C4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13512" w14:paraId="541F2B1F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72E8343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E6E843E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D435B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1E46C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4,339,000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8D7C0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DC2CF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BB6462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ADAC5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B8861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FC814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F7B29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8A4C9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4,339,000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A9875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B8DA1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943A0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8371C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B047D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C0E29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C097E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8FB6A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601B8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0D26F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9BD30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FB877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88A47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1B3B7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C4CE7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32B38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4,339,000</w:t>
            </w:r>
          </w:p>
        </w:tc>
      </w:tr>
      <w:tr w:rsidR="00B13512" w14:paraId="5EFFD4F3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AC62A9D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F5DA785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F0750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C673F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366,827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5BD68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42907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7AC72A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B7599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366,827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F3F4E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072AF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0838E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7B8A0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69EF8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17CDF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462D9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50BD8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8471B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0B226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3336E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CE67A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6B57C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13F6C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EE85E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93104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366,827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E48A8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A4086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E2642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2A049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13512" w14:paraId="3F2356A0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79946EC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E427AA3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67B42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78110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58,500,000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31AB2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7FFC2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5F9C0E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6A627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58,500,000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50557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EA53D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A075F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DA6A6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1044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7DF23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C2A47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2D2E3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52056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A57CE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B5B73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43424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53651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5999B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69E49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72F45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58,500,000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14304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8DE87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1D008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AA950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13512" w14:paraId="0814BE20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9BF1D5A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3D5EEBF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34E23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D62C3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70,058,665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6C3A7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0ABFE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5,521,411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715D0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0BD54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64,537,254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00D90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93E20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51F3C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0170E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5551C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2FA69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1718B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1C1C3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734E0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848F5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7D17E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0A3A5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6D753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35EB9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5,521,411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9BACF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4740B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64,537,254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89B2A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9756C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EA083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49BE4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13512" w14:paraId="43A15832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ECE846E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3BB2947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2B874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F1534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104,694,241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14DCA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62CBC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15,600,529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330D04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B35A6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89,018,222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A12CF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46D50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662F9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3CEF2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75,490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B06F1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A25B6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98A7E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6D1E1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27E01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CC079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4B87F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ABE86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003AF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E31DB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15,600,529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F8360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3E3D4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89,018,222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C2B62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D391D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8EFFD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F96B9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75,490</w:t>
            </w:r>
          </w:p>
        </w:tc>
      </w:tr>
      <w:tr w:rsidR="00B13512" w14:paraId="3725F0BC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FC155ED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70A1DD1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26C80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D453A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728,921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997CA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5067B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EA6B45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621D1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618,921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01E16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3015A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BBE2E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FD01C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39EFC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B19AB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8A038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B614B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4616B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E30B1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2DEF5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44937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DADE9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99A82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D40E6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3A188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618,921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CCD8D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A6FD4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506D5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7F211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110,000</w:t>
            </w:r>
          </w:p>
        </w:tc>
      </w:tr>
      <w:tr w:rsidR="00B13512" w14:paraId="015D52E7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59133AA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E77D2A7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D93EF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514B9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209,454,680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CDD31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2827A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16,567,507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985BC4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95F49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153,091,494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D5598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D7DED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8BC4C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09D43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39,795,679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2064A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C3415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AEE0F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F8C09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01336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1EBCE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40ED3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DA0D6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413D3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D6A9D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16,567,507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3F94A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36667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153,091,494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05CBF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6F337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169A3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28554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39,795,679</w:t>
            </w:r>
          </w:p>
        </w:tc>
      </w:tr>
      <w:tr w:rsidR="00B13512" w14:paraId="5A1CA2FF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44218EB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6C2E7A2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3D056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04E1D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312,985,740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58A90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596D0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11,754,873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9B8663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35CFC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210,790,811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71CF6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2F6E4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A65FF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BDC16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90,440,056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B191B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2FF8A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62794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D3807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F54A9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3BADE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8BDE2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D6201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9AB6E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668E0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11,754,873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62CC6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475D0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210,790,811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C9EEA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D54D3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001AE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16288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90,440,056</w:t>
            </w:r>
          </w:p>
        </w:tc>
      </w:tr>
      <w:tr w:rsidR="00B13512" w14:paraId="2B290E86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7A5EB14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3381AF5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6F07C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8AA19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79,474,159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668D4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45B73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282,000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B921AD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1D430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59,453,713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A0A2C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92951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6DC46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13AC5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19,738,446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C8073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C9688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BBC89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0A9ED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7BBBF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E6353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9453F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656A8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B4309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B97E4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282,000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2F419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F3193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59,453,713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1C108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B2DCF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D2D17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BB43E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19,738,446</w:t>
            </w:r>
          </w:p>
        </w:tc>
      </w:tr>
      <w:tr w:rsidR="00B13512" w14:paraId="62E595D6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11EEC17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A5429A6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CEAE0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F8268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10,043,387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EAE1E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E96B7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6,000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0CC29B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6A276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10,037,387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75876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D8927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770E4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6CBFF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0C793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91EAD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EB5A7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1F9E2E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821AF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527E2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BDB28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758B4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6DE8A9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834D25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3375A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35997A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10,037,387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4DC94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301257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3C9A7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FF297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B13512" w14:paraId="2045BA86" w14:textId="77777777" w:rsidTr="002B45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CB21F04" w14:textId="77777777" w:rsidR="00B13512" w:rsidRDefault="00B13512" w:rsidP="00FA1153">
            <w:pPr>
              <w:spacing w:line="360" w:lineRule="exact"/>
              <w:jc w:val="center"/>
              <w:rPr>
                <w:rFonts w:ascii="新細明體" w:hAnsi="新細明體"/>
                <w:sz w:val="20"/>
              </w:rPr>
            </w:pPr>
            <w:r w:rsidRPr="00044BD9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85CA1FC" w14:textId="77777777" w:rsidR="00B13512" w:rsidRDefault="00B13512" w:rsidP="00FA1153">
            <w:pPr>
              <w:spacing w:line="36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044BD9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BF2FF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9FF47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38,776,883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725BFC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3FBBD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391,158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21548F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9E331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38,385,725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1A7B4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F92EA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80D721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C9C1A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1764D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84239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54F93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EAA69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071F9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52D69E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00362F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2B4E78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6DF736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B198A3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391,158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97444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2E2062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/>
                <w:noProof/>
                <w:spacing w:val="-6"/>
                <w:sz w:val="20"/>
              </w:rPr>
              <w:t>38,385,725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9D149B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2C89A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AA85FD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E33A70" w14:textId="77777777" w:rsidR="00B13512" w:rsidRPr="008B0CCA" w:rsidRDefault="00B13512" w:rsidP="00FA1153">
            <w:pPr>
              <w:spacing w:line="36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044BD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439D32D0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52B55" w14:textId="77777777" w:rsidR="00B13512" w:rsidRDefault="00B13512">
      <w:r>
        <w:separator/>
      </w:r>
    </w:p>
  </w:endnote>
  <w:endnote w:type="continuationSeparator" w:id="0">
    <w:p w14:paraId="30D96330" w14:textId="77777777" w:rsidR="00B13512" w:rsidRDefault="00B1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9BB9" w14:textId="77777777" w:rsidR="00984858" w:rsidRDefault="0098485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10E13" w14:textId="77777777" w:rsidR="00984858" w:rsidRDefault="0098485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2572" w14:textId="77777777" w:rsidR="00984858" w:rsidRDefault="009848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33493" w14:textId="77777777" w:rsidR="00B13512" w:rsidRDefault="00B13512">
      <w:r>
        <w:separator/>
      </w:r>
    </w:p>
  </w:footnote>
  <w:footnote w:type="continuationSeparator" w:id="0">
    <w:p w14:paraId="46575A34" w14:textId="77777777" w:rsidR="00B13512" w:rsidRDefault="00B13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43B7" w14:textId="77777777" w:rsidR="00984858" w:rsidRDefault="009848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ABD9" w14:textId="444D1DC8" w:rsidR="00D867AC" w:rsidRDefault="00FA1153">
    <w:pPr>
      <w:jc w:val="center"/>
    </w:pPr>
    <w:r w:rsidRPr="00FA115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A115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FA1153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FA1153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FA1153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84AA" w14:textId="5A17DA4B" w:rsidR="00D867AC" w:rsidRDefault="00FA1153">
    <w:pPr>
      <w:jc w:val="center"/>
      <w:rPr>
        <w:rFonts w:ascii="標楷體" w:eastAsia="標楷體" w:hAnsi="標楷體"/>
        <w:b/>
        <w:sz w:val="32"/>
      </w:rPr>
    </w:pPr>
    <w:r w:rsidRPr="00FA1153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FA1153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FA1153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FA1153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512"/>
    <w:rsid w:val="0001712C"/>
    <w:rsid w:val="000A3326"/>
    <w:rsid w:val="001214FD"/>
    <w:rsid w:val="001A4B2C"/>
    <w:rsid w:val="002B45EF"/>
    <w:rsid w:val="003F092B"/>
    <w:rsid w:val="004E0B7F"/>
    <w:rsid w:val="00734FFE"/>
    <w:rsid w:val="00775C5D"/>
    <w:rsid w:val="008B0CCA"/>
    <w:rsid w:val="008E605A"/>
    <w:rsid w:val="00984858"/>
    <w:rsid w:val="009D2E50"/>
    <w:rsid w:val="00A70399"/>
    <w:rsid w:val="00AA7593"/>
    <w:rsid w:val="00AB6EA1"/>
    <w:rsid w:val="00B13512"/>
    <w:rsid w:val="00B27658"/>
    <w:rsid w:val="00CE74C9"/>
    <w:rsid w:val="00D867AC"/>
    <w:rsid w:val="00EC414C"/>
    <w:rsid w:val="00ED19D3"/>
    <w:rsid w:val="00FA115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9863015"/>
  <w15:chartTrackingRefBased/>
  <w15:docId w15:val="{A478B586-0FF2-4F48-AD1D-B06B3249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hFvBTNe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8hFvBTNe以前年度歲出決算審定表</Template>
  <TotalTime>0</TotalTime>
  <Pages>1</Pages>
  <Words>603</Words>
  <Characters>1109</Characters>
  <Application>Microsoft Office Word</Application>
  <DocSecurity>0</DocSecurity>
  <Lines>9</Lines>
  <Paragraphs>3</Paragraphs>
  <ScaleCrop>false</ScaleCrop>
  <Company>N.A.O.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陳金菊</dc:creator>
  <cp:keywords/>
  <cp:lastModifiedBy>陳金菊</cp:lastModifiedBy>
  <cp:revision>2</cp:revision>
  <cp:lastPrinted>2026-05-20T00:55:00Z</cp:lastPrinted>
  <dcterms:created xsi:type="dcterms:W3CDTF">2026-05-25T03:47:00Z</dcterms:created>
  <dcterms:modified xsi:type="dcterms:W3CDTF">2026-05-25T03:47:00Z</dcterms:modified>
</cp:coreProperties>
</file>