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45"/>
        <w:gridCol w:w="1984"/>
        <w:gridCol w:w="1418"/>
        <w:gridCol w:w="1417"/>
        <w:gridCol w:w="1457"/>
        <w:gridCol w:w="103"/>
        <w:gridCol w:w="1092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428FCA66" w14:textId="77777777" w:rsidTr="00B248C9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2DEA049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7B982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716B" w14:textId="58A7A27A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86B2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4C26EA7B" w14:textId="77777777" w:rsidTr="00B248C9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21548231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21364E5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7D128FE3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385E2146" w14:textId="77777777" w:rsidTr="00337AC1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0BFE43A2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14:paraId="34755440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18" w:type="dxa"/>
            <w:vMerge w:val="restart"/>
            <w:vAlign w:val="center"/>
          </w:tcPr>
          <w:p w14:paraId="142DF026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574" w:type="dxa"/>
            <w:gridSpan w:val="5"/>
            <w:vAlign w:val="center"/>
          </w:tcPr>
          <w:p w14:paraId="41628D90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7CDDAA25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5ED54FAA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37632194" w14:textId="77777777" w:rsidTr="00337AC1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0E2F3F38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4598F114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7656CC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90ABFF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60" w:type="dxa"/>
            <w:gridSpan w:val="2"/>
            <w:vAlign w:val="center"/>
          </w:tcPr>
          <w:p w14:paraId="1C73775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092" w:type="dxa"/>
            <w:vAlign w:val="center"/>
          </w:tcPr>
          <w:p w14:paraId="14B6342D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2CFC6795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6A1E92A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31EDBEA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08B700C8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6FA5A76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41144E2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4307BE8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1B254B5D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00C8EE1B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10E9A457" w14:textId="77777777" w:rsidTr="00337AC1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710C0534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75308A68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23AB4F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14:paraId="013E157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60" w:type="dxa"/>
            <w:gridSpan w:val="2"/>
            <w:vAlign w:val="center"/>
          </w:tcPr>
          <w:p w14:paraId="45CA61F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092" w:type="dxa"/>
            <w:vAlign w:val="center"/>
          </w:tcPr>
          <w:p w14:paraId="001D954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09F59C5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2E7B88A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435543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1CED3E8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5484902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7C9B944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7793DBF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7E6A052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4455214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4B46E15B" w14:textId="77777777" w:rsidTr="00337AC1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6E525C65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68AF70C5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862CE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0F76678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gridSpan w:val="2"/>
            <w:vAlign w:val="center"/>
          </w:tcPr>
          <w:p w14:paraId="4C6D667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092" w:type="dxa"/>
            <w:vAlign w:val="center"/>
          </w:tcPr>
          <w:p w14:paraId="1C00388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4F8531F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43DB916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5966C64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56D0ACA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1E7BE12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117A4DC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C0650E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395AEC6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702B617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A86B24" w:rsidRPr="00AB1C13" w14:paraId="265DC29D" w14:textId="77777777" w:rsidTr="00337A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6C1BC06" w14:textId="77777777" w:rsidR="00A86B24" w:rsidRPr="00AB1C13" w:rsidRDefault="00A86B24" w:rsidP="00B248C9">
            <w:pPr>
              <w:snapToGrid w:val="0"/>
              <w:spacing w:line="36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1572379" w14:textId="77777777" w:rsidR="00A86B24" w:rsidRPr="00AB1C13" w:rsidRDefault="00A86B24" w:rsidP="00B248C9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1C1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8A502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868,009,111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DF2594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51,594,291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AB16F4F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678,533,167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4083405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C06348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137,881,653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4AD9539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242A444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1A4A896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4E43AD6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2B2145B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51,594,291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4C3E790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678,533,167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A974691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87B1EE9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137,881,653</w:t>
            </w:r>
          </w:p>
        </w:tc>
      </w:tr>
      <w:tr w:rsidR="00A86B24" w:rsidRPr="00AB1C13" w14:paraId="2C23A6E1" w14:textId="77777777" w:rsidTr="00337A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5FFBF26" w14:textId="77777777" w:rsidR="00A86B24" w:rsidRPr="00AB1C13" w:rsidRDefault="00A86B24" w:rsidP="00B248C9">
            <w:pPr>
              <w:snapToGrid w:val="0"/>
              <w:spacing w:line="36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5504E5" w14:textId="77777777" w:rsidR="00A86B24" w:rsidRPr="00AB1C13" w:rsidRDefault="00A86B24" w:rsidP="00B248C9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1C1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A9BB34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403,470,583</w:t>
            </w:r>
          </w:p>
          <w:p w14:paraId="297F9707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464,538,528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D1B8EB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263,886</w:t>
            </w:r>
          </w:p>
          <w:p w14:paraId="6EAFCCE2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51,330,405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953FF2C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371,829,516</w:t>
            </w:r>
          </w:p>
          <w:p w14:paraId="56712B9A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306,703,651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EA28D02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D086C4E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72FB95C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31,377,181</w:t>
            </w:r>
          </w:p>
          <w:p w14:paraId="5CE6F422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106,504,472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330A3E8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C0CAFCF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DC15857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D66C7A9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B06983B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70AD065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4E99F0A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1870F23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55C76A7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263,886</w:t>
            </w:r>
          </w:p>
          <w:p w14:paraId="67409C56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51,330,405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4BA8DDF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371,829,516</w:t>
            </w:r>
          </w:p>
          <w:p w14:paraId="73E17CCD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306,703,651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C7DA7AE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B968491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8689E06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31,377,181</w:t>
            </w:r>
          </w:p>
          <w:p w14:paraId="3082FCA9" w14:textId="77777777" w:rsidR="00A86B24" w:rsidRPr="00AB1C1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B1C13">
              <w:rPr>
                <w:rFonts w:ascii="新細明體" w:hAnsi="新細明體"/>
                <w:b/>
                <w:noProof/>
                <w:spacing w:val="-6"/>
                <w:sz w:val="20"/>
              </w:rPr>
              <w:t>106,504,472</w:t>
            </w:r>
          </w:p>
        </w:tc>
      </w:tr>
      <w:tr w:rsidR="00A86B24" w14:paraId="0C473E3B" w14:textId="77777777" w:rsidTr="00337A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EC5C427" w14:textId="77777777" w:rsidR="00A86B24" w:rsidRDefault="00A86B24" w:rsidP="00B248C9">
            <w:pPr>
              <w:snapToGrid w:val="0"/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2F1C6" w14:textId="77777777" w:rsidR="00A86B24" w:rsidRDefault="00A86B24" w:rsidP="00B248C9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46547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01F81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32,804,245</w:t>
            </w:r>
          </w:p>
          <w:p w14:paraId="16978F48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60799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263,886</w:t>
            </w:r>
          </w:p>
          <w:p w14:paraId="4326B901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F9438F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27,508,793</w:t>
            </w:r>
          </w:p>
          <w:p w14:paraId="3459971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C06653C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668FC1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5A5BAC1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5,031,566</w:t>
            </w:r>
          </w:p>
          <w:p w14:paraId="11FA373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724D5D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2BFD3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19EAAC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09A4BA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0013BA8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5A457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427D13C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92947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056260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263,886</w:t>
            </w:r>
          </w:p>
          <w:p w14:paraId="43FE5028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E55F86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27,508,793</w:t>
            </w:r>
          </w:p>
          <w:p w14:paraId="13277A8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C93A71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7D08D8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2C9466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5,031,566</w:t>
            </w:r>
          </w:p>
          <w:p w14:paraId="4E9D86B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86B24" w14:paraId="1D049637" w14:textId="77777777" w:rsidTr="00337A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42B260B" w14:textId="77777777" w:rsidR="00A86B24" w:rsidRDefault="00A86B24" w:rsidP="00B248C9">
            <w:pPr>
              <w:snapToGrid w:val="0"/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z w:val="20"/>
              </w:rPr>
              <w:t>104－113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5F27D9" w14:textId="77777777" w:rsidR="00A86B24" w:rsidRDefault="00A86B24" w:rsidP="00B248C9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46547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887DFC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29,662,084</w:t>
            </w:r>
          </w:p>
          <w:p w14:paraId="2E55F155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1819FA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A96C5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BADAA8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3,316,469</w:t>
            </w:r>
          </w:p>
          <w:p w14:paraId="1074F3D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1BB21F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122C8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B42712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26,345,615</w:t>
            </w:r>
          </w:p>
          <w:p w14:paraId="1EFB138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127C96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672FB8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79E668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CF59B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7B1050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1A2DE5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05F609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0955C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F2B78D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C8DFD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24063B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3,316,469</w:t>
            </w:r>
          </w:p>
          <w:p w14:paraId="1B3D71A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F3E63F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8DF96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CA6F715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26,345,615</w:t>
            </w:r>
          </w:p>
          <w:p w14:paraId="0C61BFB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86B24" w14:paraId="79E8D528" w14:textId="77777777" w:rsidTr="00337A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4038170" w14:textId="77777777" w:rsidR="00A86B24" w:rsidRDefault="00A86B24" w:rsidP="00B248C9">
            <w:pPr>
              <w:snapToGrid w:val="0"/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94654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898E24" w14:textId="77777777" w:rsidR="00A86B24" w:rsidRDefault="00A86B24" w:rsidP="00B248C9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46547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1EB67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1,031,182</w:t>
            </w:r>
          </w:p>
          <w:p w14:paraId="1A4C018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E448C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C8C9D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1F51FE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1,031,182</w:t>
            </w:r>
          </w:p>
          <w:p w14:paraId="23D54A4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88FE3C5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21C775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1EDAF3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67B76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3F3F63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3A336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D243D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81781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AE8837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082AC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55EA15C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612AC1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CB1E9E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67412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43C116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1,031,182</w:t>
            </w:r>
          </w:p>
          <w:p w14:paraId="5F7341E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3B51631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2133D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5CE710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D2328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86B24" w14:paraId="0B81DF82" w14:textId="77777777" w:rsidTr="00337A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4464C40" w14:textId="77777777" w:rsidR="00A86B24" w:rsidRDefault="00A86B24" w:rsidP="00B248C9">
            <w:pPr>
              <w:snapToGrid w:val="0"/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E822AB" w14:textId="77777777" w:rsidR="00A86B24" w:rsidRDefault="00A86B24" w:rsidP="00B248C9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46547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86D7DC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61,143,072</w:t>
            </w:r>
          </w:p>
          <w:p w14:paraId="6313CF5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464,538,528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05195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A9D9F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51,330,405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0F1B13BA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61,143,072</w:t>
            </w:r>
          </w:p>
          <w:p w14:paraId="1CD06EE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306,703,651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33AAECE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50D6B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14ACDD8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C79AAE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106,504,472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D85DC6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662BE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1AFCCF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57A7A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DC69B4A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402A84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3ABF27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821B13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85558D5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3DAE4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51,330,405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254D8C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61,143,072</w:t>
            </w:r>
          </w:p>
          <w:p w14:paraId="6C0C259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306,703,651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90B5558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D5E71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30E1F5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D50DDE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106,504,472</w:t>
            </w:r>
          </w:p>
        </w:tc>
      </w:tr>
      <w:tr w:rsidR="00A86B24" w14:paraId="6051867D" w14:textId="77777777" w:rsidTr="00337A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0683A3F" w14:textId="77777777" w:rsidR="00A86B24" w:rsidRDefault="00A86B24" w:rsidP="00B248C9">
            <w:pPr>
              <w:snapToGrid w:val="0"/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F4953" w14:textId="77777777" w:rsidR="00A86B24" w:rsidRDefault="00A86B24" w:rsidP="00B248C9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46547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C9EB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278,830,000</w:t>
            </w:r>
          </w:p>
          <w:p w14:paraId="6E628B3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8436B7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33F40E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0026944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278,830,000</w:t>
            </w:r>
          </w:p>
          <w:p w14:paraId="6314384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9C08BC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BF6D8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CD95670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D5FFB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4BF36F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AD7441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751D4A1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56F75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85C5A3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FDC8FF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814B06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BF7FF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99CCA79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105016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FDD2472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/>
                <w:noProof/>
                <w:spacing w:val="-6"/>
                <w:sz w:val="20"/>
              </w:rPr>
              <w:t>278,830,000</w:t>
            </w:r>
          </w:p>
          <w:p w14:paraId="71CC1C0D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E5D1B7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F401CC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FF5A6DA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0EFECB" w14:textId="77777777" w:rsidR="00A86B24" w:rsidRPr="00B205E3" w:rsidRDefault="00A86B24" w:rsidP="00B248C9">
            <w:pPr>
              <w:snapToGrid w:val="0"/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654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42FDBA88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0DE66" w14:textId="77777777" w:rsidR="00A86B24" w:rsidRDefault="00A86B24">
      <w:r>
        <w:separator/>
      </w:r>
    </w:p>
  </w:endnote>
  <w:endnote w:type="continuationSeparator" w:id="0">
    <w:p w14:paraId="402DB61D" w14:textId="77777777" w:rsidR="00A86B24" w:rsidRDefault="00A8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44EE" w14:textId="77777777" w:rsidR="007258D5" w:rsidRDefault="007258D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9BBC" w14:textId="77777777" w:rsidR="007258D5" w:rsidRDefault="007258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5E3F" w14:textId="77777777" w:rsidR="007258D5" w:rsidRDefault="007258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9C6CE" w14:textId="77777777" w:rsidR="00A86B24" w:rsidRDefault="00A86B24">
      <w:r>
        <w:separator/>
      </w:r>
    </w:p>
  </w:footnote>
  <w:footnote w:type="continuationSeparator" w:id="0">
    <w:p w14:paraId="6547A3BD" w14:textId="77777777" w:rsidR="00A86B24" w:rsidRDefault="00A86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14007" w14:textId="77777777" w:rsidR="007258D5" w:rsidRDefault="007258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3CE6E" w14:textId="075A87C1" w:rsidR="00D46CDC" w:rsidRDefault="00B248C9">
    <w:pPr>
      <w:jc w:val="center"/>
    </w:pPr>
    <w:r w:rsidRPr="00B248C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248C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248C9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B248C9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6027" w14:textId="3D99D01F" w:rsidR="00D46CDC" w:rsidRDefault="00B248C9">
    <w:pPr>
      <w:jc w:val="center"/>
      <w:rPr>
        <w:b/>
        <w:sz w:val="32"/>
      </w:rPr>
    </w:pPr>
    <w:r w:rsidRPr="00B248C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B248C9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B248C9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B24"/>
    <w:rsid w:val="001021E7"/>
    <w:rsid w:val="001512E9"/>
    <w:rsid w:val="001F4CCA"/>
    <w:rsid w:val="00244A0C"/>
    <w:rsid w:val="00337AC1"/>
    <w:rsid w:val="005E1975"/>
    <w:rsid w:val="00653A7E"/>
    <w:rsid w:val="007258D5"/>
    <w:rsid w:val="007D75E7"/>
    <w:rsid w:val="0085742D"/>
    <w:rsid w:val="00860F6F"/>
    <w:rsid w:val="009E1C1B"/>
    <w:rsid w:val="00A86B24"/>
    <w:rsid w:val="00B205E3"/>
    <w:rsid w:val="00B248C9"/>
    <w:rsid w:val="00B40E8D"/>
    <w:rsid w:val="00BB53F0"/>
    <w:rsid w:val="00CB1EE5"/>
    <w:rsid w:val="00D46CDC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8ACE722"/>
  <w15:chartTrackingRefBased/>
  <w15:docId w15:val="{38E4B6C8-C42F-43BF-A3DE-10F45E32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cmtwiPijCJn5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NcmtwiPijCJn5以前年度歲入決算審定表</Template>
  <TotalTime>1</TotalTime>
  <Pages>1</Pages>
  <Words>388</Words>
  <Characters>716</Characters>
  <Application>Microsoft Office Word</Application>
  <DocSecurity>0</DocSecurity>
  <Lines>5</Lines>
  <Paragraphs>2</Paragraphs>
  <ScaleCrop>false</ScaleCrop>
  <Company>N.A.O.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陳金菊</dc:creator>
  <cp:keywords/>
  <cp:lastModifiedBy>陳金菊</cp:lastModifiedBy>
  <cp:revision>2</cp:revision>
  <cp:lastPrinted>2026-05-20T00:55:00Z</cp:lastPrinted>
  <dcterms:created xsi:type="dcterms:W3CDTF">2026-05-25T03:47:00Z</dcterms:created>
  <dcterms:modified xsi:type="dcterms:W3CDTF">2026-05-25T03:47:00Z</dcterms:modified>
</cp:coreProperties>
</file>