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527"/>
        <w:gridCol w:w="2405"/>
        <w:gridCol w:w="1549"/>
        <w:gridCol w:w="1442"/>
        <w:gridCol w:w="1077"/>
        <w:gridCol w:w="367"/>
        <w:gridCol w:w="1444"/>
        <w:gridCol w:w="1444"/>
        <w:gridCol w:w="1519"/>
        <w:gridCol w:w="1520"/>
        <w:gridCol w:w="1521"/>
        <w:gridCol w:w="1520"/>
        <w:gridCol w:w="708"/>
        <w:gridCol w:w="1719"/>
        <w:gridCol w:w="801"/>
        <w:gridCol w:w="1561"/>
        <w:gridCol w:w="603"/>
      </w:tblGrid>
      <w:tr w:rsidR="00E55EEF" w14:paraId="4D19F79B" w14:textId="77777777" w:rsidTr="00265C4D">
        <w:trPr>
          <w:gridBefore w:val="1"/>
          <w:wBefore w:w="40" w:type="dxa"/>
          <w:cantSplit/>
          <w:trHeight w:val="270"/>
          <w:tblHeader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51A21C99" w14:textId="77777777" w:rsidR="00E55EEF" w:rsidRDefault="00E55EEF" w:rsidP="00265C4D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F764" w14:textId="77777777" w:rsidR="00E55EEF" w:rsidRDefault="00E55EEF" w:rsidP="00265C4D">
            <w:pPr>
              <w:ind w:right="79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72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232A10D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1B5954E1" w14:textId="77777777" w:rsidR="00E55EEF" w:rsidRDefault="00E55EEF" w:rsidP="00265C4D">
            <w:pPr>
              <w:tabs>
                <w:tab w:val="left" w:pos="12882"/>
              </w:tabs>
              <w:ind w:right="6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1280D4CD" w14:textId="77777777" w:rsidTr="00265C4D">
        <w:trPr>
          <w:gridBefore w:val="1"/>
          <w:wBefore w:w="40" w:type="dxa"/>
          <w:cantSplit/>
          <w:trHeight w:val="270"/>
          <w:tblHeader/>
        </w:trPr>
        <w:tc>
          <w:tcPr>
            <w:tcW w:w="527" w:type="dxa"/>
            <w:tcBorders>
              <w:top w:val="nil"/>
              <w:left w:val="nil"/>
              <w:right w:val="nil"/>
            </w:tcBorders>
          </w:tcPr>
          <w:p w14:paraId="783CD42A" w14:textId="77777777" w:rsidR="00E55EEF" w:rsidRDefault="00E55EEF" w:rsidP="00265C4D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50A44DD0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2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4A49F675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07CB9C5A" w14:textId="77777777" w:rsidTr="00265C4D">
        <w:trPr>
          <w:cantSplit/>
          <w:tblHeader/>
        </w:trPr>
        <w:tc>
          <w:tcPr>
            <w:tcW w:w="2972" w:type="dxa"/>
            <w:gridSpan w:val="3"/>
            <w:tcBorders>
              <w:left w:val="nil"/>
            </w:tcBorders>
            <w:vAlign w:val="center"/>
          </w:tcPr>
          <w:p w14:paraId="73707E55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3DAB761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75DF44D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8" w:type="dxa"/>
            <w:gridSpan w:val="5"/>
            <w:vAlign w:val="center"/>
          </w:tcPr>
          <w:p w14:paraId="11602A0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20" w:type="dxa"/>
            <w:gridSpan w:val="2"/>
            <w:vAlign w:val="center"/>
          </w:tcPr>
          <w:p w14:paraId="3138D3D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6C249B27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64" w:type="dxa"/>
            <w:gridSpan w:val="2"/>
            <w:tcBorders>
              <w:right w:val="nil"/>
            </w:tcBorders>
            <w:vAlign w:val="center"/>
          </w:tcPr>
          <w:p w14:paraId="5361072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C5C30DE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446A4A11" w14:textId="77777777" w:rsidTr="00265C4D">
        <w:trPr>
          <w:cantSplit/>
          <w:tblHeader/>
        </w:trPr>
        <w:tc>
          <w:tcPr>
            <w:tcW w:w="567" w:type="dxa"/>
            <w:gridSpan w:val="2"/>
            <w:tcBorders>
              <w:left w:val="nil"/>
            </w:tcBorders>
            <w:vAlign w:val="center"/>
          </w:tcPr>
          <w:p w14:paraId="2939EB29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2DFF3BCB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33A5A18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7433910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794F046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67695F1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5072476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4B29336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06A59DC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1AA1DCD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4EA10063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1198B43A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9" w:type="dxa"/>
            <w:vAlign w:val="center"/>
          </w:tcPr>
          <w:p w14:paraId="2A46DBE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01" w:type="dxa"/>
            <w:vAlign w:val="center"/>
          </w:tcPr>
          <w:p w14:paraId="7B6E1329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61" w:type="dxa"/>
            <w:vAlign w:val="center"/>
          </w:tcPr>
          <w:p w14:paraId="48E2169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tcBorders>
              <w:right w:val="nil"/>
            </w:tcBorders>
            <w:vAlign w:val="center"/>
          </w:tcPr>
          <w:p w14:paraId="24895ABA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144902" w:rsidRPr="00B25DB1" w14:paraId="710A90B2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0C47A43F" w14:textId="77777777" w:rsidR="00144902" w:rsidRPr="00B25DB1" w:rsidRDefault="00144902" w:rsidP="00144902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3374ACF9" w14:textId="77777777" w:rsidR="00144902" w:rsidRPr="00B25DB1" w:rsidRDefault="00144902" w:rsidP="0014490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5DB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E1CAD1E" w14:textId="26956AA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6,640,929,000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D2A1783" w14:textId="52206EE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4,855,737,194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2D4DE98" w14:textId="6ABA744E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5,389,434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B6C5D8A" w14:textId="1A12288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1,419,320,224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74D3553" w14:textId="1F8E38B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6,280,446,852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80381D9" w14:textId="79ABD75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4,855,737,194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99953BA" w14:textId="10305CA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5,389,434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A2DBDA5" w14:textId="12719EF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1,419,320,224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7D129D3" w14:textId="729ACA8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6,280,446,852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3E570C" w14:textId="0906B73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89E4791" w14:textId="0D06A65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- 360,482,148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B2C6836" w14:textId="3F32F95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/>
                <w:b/>
                <w:noProof/>
                <w:sz w:val="20"/>
              </w:rPr>
              <w:t>- 5.43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1A68DA0" w14:textId="5F23F40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D93FAD5" w14:textId="7A96CFC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44902" w14:paraId="05C3A141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3D5DFC44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9A3A36E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5C18DEC" w14:textId="798C8E8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83,268,000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6E8435" w14:textId="66957467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77,181,797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3D2A744" w14:textId="19C13A0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67B684" w14:textId="105F706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CD1C57D" w14:textId="1AA0F20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77,181,797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6921698" w14:textId="48A76D8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77,181,797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D7971F4" w14:textId="529DF36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71561FA" w14:textId="62F36C0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A5C8078" w14:textId="6D5B1A3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77,181,797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B974D4" w14:textId="18076E5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1.23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AC3BEF5" w14:textId="119C8DB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- 6,086,203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281A3F4" w14:textId="0F24F2D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- 7.31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27BB781" w14:textId="48DAFA7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F3BD769" w14:textId="52D2917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095F4711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3D0DE061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865B1B1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05EC5F1" w14:textId="5FE0B83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3,769,443,000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EDC84F1" w14:textId="05E7D23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2,621,650,501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CE4FBF3" w14:textId="33F5E72A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5,038,948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7A2706C" w14:textId="75FB84F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1,011,416,983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BF9C39" w14:textId="32641B2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3,638,106,432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AD9315E" w14:textId="340B14A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2,621,650,501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947A3F6" w14:textId="7E4B712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5,038,948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69F2C8" w14:textId="7B3E7DEA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1,011,416,983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7939109" w14:textId="4813D3C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3,638,106,432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2FF0D1" w14:textId="24841E67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57.93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1366700" w14:textId="3AB0DB37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- 131,336,568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F1A6C7A" w14:textId="1EBF187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- 3.48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3C0595D" w14:textId="37974CE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53124D8" w14:textId="02B991C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6062D16E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27360D6D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FADD58E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民政社會處主管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AE682F3" w14:textId="38C7F6F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39,525,000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3A805D" w14:textId="0183BF9D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32,471,278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5B52B1" w14:textId="4E874EA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5802125" w14:textId="03FE58A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F848845" w14:textId="37835B7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32,471,278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A6C9469" w14:textId="11066FC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32,471,278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28655B7" w14:textId="29493CC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6931198" w14:textId="26BFEF5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316ABF8" w14:textId="35A052A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32,471,278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D001F7" w14:textId="6754E22A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0.52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1E83566" w14:textId="3718C4AE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- 7,053,722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4556DA3" w14:textId="05E008E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- 17.85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C5BC90D" w14:textId="77A2DD17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83CD276" w14:textId="6FD6B14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31D5F507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4A095DA0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5995D8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D66DB0" w14:textId="560DC36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345,385,000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C3ADA32" w14:textId="3A910D6A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285,378,224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8D1812A" w14:textId="7C259D9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854E94B" w14:textId="7A7E3E3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12,839,174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86D590" w14:textId="67893A3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298,217,398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BBBBDB1" w14:textId="672E607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285,378,224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C691AF8" w14:textId="514AA897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73C9D0C" w14:textId="0442BE8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12,839,174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B61A011" w14:textId="57ABCF5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298,217,398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466353" w14:textId="6FE9204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4.75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65D3501" w14:textId="547F278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- 47,167,602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0C736A4" w14:textId="1D30891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- 13.66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587EBCC" w14:textId="2FF5EB0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A6DD01F" w14:textId="0F22014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4DFA758B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7825D71F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EBAA856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D8D09F" w14:textId="0F81E35E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205,273,000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DC83462" w14:textId="5B5F364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183,390,062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48E7E87" w14:textId="3A521E4D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98BC3D" w14:textId="5EC0FD9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7A36AB" w14:textId="4DEF33B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183,390,062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2901509" w14:textId="38FC139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183,390,062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C83EF16" w14:textId="55B3428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77D95D" w14:textId="296AFA3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CDA8B5D" w14:textId="01E7F6CA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183,390,062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217309" w14:textId="2515BF1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2.92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946EAAC" w14:textId="5D3CF39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- 21,882,938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A5B07C" w14:textId="28D65CC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- 10.66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F706361" w14:textId="1E6102A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5A17460" w14:textId="116D74D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641DF576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1C7C3A47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D47508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59A996F" w14:textId="5D58A20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214,214,000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6FD15E2" w14:textId="279467F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182,583,492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63D61C8" w14:textId="48EC801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DD17F6" w14:textId="26BA8CAA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22,610,619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ED1E32" w14:textId="39592A4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205,194,111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2AC383C" w14:textId="7AE409CA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182,583,492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3F627FE" w14:textId="713A374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5691F13" w14:textId="09DCA43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22,610,619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CDA1A01" w14:textId="653C130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205,194,111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248D2D" w14:textId="22FCC40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3.27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348D802" w14:textId="2E98795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- 9,019,889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C938458" w14:textId="1C5C6BF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- 4.21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248DF9D" w14:textId="40311BE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0B753FE" w14:textId="58D6555D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3277A508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6C5EA6ED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36C3FE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099E58" w14:textId="589F6CB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45,987,000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0C8337" w14:textId="2996C4A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35,492,687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512A887" w14:textId="2D3B532E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7D80AD2" w14:textId="1A8B78D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322,000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6241AF1" w14:textId="0A2E1E8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35,814,687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22A64BF" w14:textId="2BF36D7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35,492,687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F67BB04" w14:textId="67E0B7D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97E7B2B" w14:textId="2388435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322,000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447FDFB" w14:textId="2A3A0C2E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35,814,687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E76C76" w14:textId="53EBFC2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0.57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138C263" w14:textId="773483DA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- 10,172,313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9860970" w14:textId="5CED0A7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- 22.12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624CD60" w14:textId="61BEB1B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CE7C4DA" w14:textId="79FD155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149182FA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3302E279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0B70923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E63AA3" w14:textId="771FC3B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35,295,000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3645E87" w14:textId="7496B65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27,486,226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C8B1652" w14:textId="732134F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350,486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E400E2" w14:textId="4A13A98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179,971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02C7AE" w14:textId="0481A84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28,016,683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1B30F11" w14:textId="1CFECF7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27,486,226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55C323" w14:textId="6D599DA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350,486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E2BE5E4" w14:textId="1B26080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179,971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51F1CF2" w14:textId="0709085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28,016,683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A61D78" w14:textId="794CCB8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0.45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0C56F38" w14:textId="1CF73C3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- 7,278,317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1487D07" w14:textId="22891D5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- 20.62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4F14C88" w14:textId="2E2C98C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811F930" w14:textId="39ECD1FD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6E11243D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2D5A70CF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1A693B0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交通旅遊局主管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E7C7C49" w14:textId="4664C07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982,910,117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B8E2F3" w14:textId="42DF9A4D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881,374,444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E74EFC" w14:textId="0C1EB3B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FCDD0B1" w14:textId="1C18670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67,663,676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CC0A84" w14:textId="4843C41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949,038,120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FBC394D" w14:textId="6823463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881,374,444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2EF2686" w14:textId="369DE410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BA5BD92" w14:textId="40E01027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67,663,676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0664A2E" w14:textId="02BB5B82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949,038,120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388CC5" w14:textId="167D908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15.11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77D350A" w14:textId="1B169BC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- 33,871,997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9688173" w14:textId="10A9F37B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- 3.45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93AD0D4" w14:textId="70C36A5D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06A0366" w14:textId="566DFC8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49832581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22A81D3E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676885A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環境資源局主管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C599A58" w14:textId="65D9024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786,836,000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82FDE9" w14:textId="3BD8FA4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464,113,538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0538240" w14:textId="26D5C13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EB8AA58" w14:textId="7B83CC1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273,769,073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D6BA452" w14:textId="386CFC5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737,882,611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58BBA08" w14:textId="08A04FA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464,113,538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C6C6905" w14:textId="1ABAB08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605D3C9" w14:textId="6920479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273,769,073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89AA03B" w14:textId="11C17CA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737,882,611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01EBF3" w14:textId="6AA66331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11.75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7C58E0F" w14:textId="61FD476E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- 48,953,389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0E7CBE9" w14:textId="369C3FEE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- 6.22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7868A26" w14:textId="68A3C79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F6ED236" w14:textId="76D7846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3F0EAED3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47428F11" w14:textId="77777777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F776AC5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348017B" w14:textId="095D5E1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125,567,000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C6D6D19" w14:textId="4A9FE46D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64,614,945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CFF58BD" w14:textId="0664EA53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AFC106B" w14:textId="48DE3586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30,518,728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30EB6D4" w14:textId="296842F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95,133,673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688DAAE" w14:textId="097BEA5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64,614,945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B39FBD6" w14:textId="50B40788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A7F042E" w14:textId="65D3A085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30,518,728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5D01E79" w14:textId="67CB2BF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95,133,673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2DBF8D" w14:textId="024140B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1.51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21A7BE2" w14:textId="3B9E8059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- 30,433,327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D0F6A17" w14:textId="270EA32C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- 24.24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365B7CB" w14:textId="66CC7B5F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048AC81" w14:textId="6C2658A4" w:rsidR="00144902" w:rsidRPr="00144902" w:rsidRDefault="00144902" w:rsidP="00144902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sz w:val="18"/>
                <w:szCs w:val="18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4902" w14:paraId="708CDDF0" w14:textId="77777777" w:rsidTr="001449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4FFC323C" w14:textId="62B8F3E0" w:rsidR="00144902" w:rsidRDefault="00144902" w:rsidP="00144902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</w:t>
            </w:r>
            <w:r w:rsidR="00320A89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9200516" w14:textId="77777777" w:rsidR="00144902" w:rsidRDefault="00144902" w:rsidP="0014490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C6FECF0" w14:textId="7C14E572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7,225,883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E1AC1F" w14:textId="225DD97D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89501B2" w14:textId="50A91566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76EDACF" w14:textId="73ECEE6C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CD2C89" w14:textId="4CD3325F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4326EFE" w14:textId="0619A10D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DD8DD6A" w14:textId="7097123E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3B30EDC" w14:textId="196A8BD7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74E0894" w14:textId="7AEF8184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ABFCDE" w14:textId="6C0E749A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C10A817" w14:textId="5F14D324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- 7,225,883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60D5339" w14:textId="1DDCBAB4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- 100.00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83E7584" w14:textId="0B074D95" w:rsidR="00144902" w:rsidRPr="00144902" w:rsidRDefault="00144902" w:rsidP="00144902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F2F318E" w14:textId="28009D0E" w:rsidR="00144902" w:rsidRPr="00144902" w:rsidRDefault="00144902" w:rsidP="00144902">
            <w:pPr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44902">
              <w:rPr>
                <w:rFonts w:ascii="新細明體" w:hAnsi="新細明體"/>
                <w:bCs/>
                <w:noProof/>
                <w:sz w:val="20"/>
              </w:rPr>
              <w:t>--</w:t>
            </w:r>
          </w:p>
        </w:tc>
      </w:tr>
    </w:tbl>
    <w:p w14:paraId="70CD5F6D" w14:textId="0CAD4C84" w:rsidR="00AE2EA2" w:rsidRDefault="00536A85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 w:rsidR="007754E8">
        <w:rPr>
          <w:rFonts w:ascii="標楷體" w:eastAsia="標楷體" w:hAnsi="標楷體" w:hint="eastAsia"/>
          <w:sz w:val="20"/>
        </w:rPr>
        <w:t>1</w:t>
      </w:r>
      <w:r w:rsidR="007754E8">
        <w:rPr>
          <w:rFonts w:ascii="標楷體" w:eastAsia="標楷體" w:hAnsi="標楷體"/>
          <w:sz w:val="20"/>
        </w:rPr>
        <w:t>1</w:t>
      </w:r>
      <w:r w:rsidR="00144902">
        <w:rPr>
          <w:rFonts w:ascii="標楷體" w:eastAsia="標楷體" w:hAnsi="標楷體" w:hint="eastAsia"/>
          <w:sz w:val="20"/>
        </w:rPr>
        <w:t>4</w:t>
      </w:r>
      <w:r>
        <w:rPr>
          <w:rFonts w:ascii="標楷體" w:eastAsia="標楷體" w:hAnsi="標楷體" w:hint="eastAsia"/>
          <w:sz w:val="20"/>
        </w:rPr>
        <w:t>年度第二預備金原編列預算數</w:t>
      </w:r>
      <w:r w:rsidR="00301408">
        <w:rPr>
          <w:rFonts w:ascii="標楷體" w:eastAsia="標楷體" w:hAnsi="標楷體" w:hint="eastAsia"/>
          <w:sz w:val="20"/>
        </w:rPr>
        <w:t>1</w:t>
      </w:r>
      <w:r w:rsidR="00301408">
        <w:rPr>
          <w:rFonts w:ascii="標楷體" w:eastAsia="標楷體" w:hAnsi="標楷體"/>
          <w:sz w:val="20"/>
        </w:rPr>
        <w:t>,500</w:t>
      </w:r>
      <w:r w:rsidR="00301408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，經核准動支</w:t>
      </w:r>
      <w:r w:rsidR="00144902">
        <w:rPr>
          <w:rFonts w:ascii="標楷體" w:eastAsia="標楷體" w:hAnsi="標楷體" w:hint="eastAsia"/>
          <w:sz w:val="20"/>
        </w:rPr>
        <w:t>777</w:t>
      </w:r>
      <w:r w:rsidR="00301408">
        <w:rPr>
          <w:rFonts w:ascii="標楷體" w:eastAsia="標楷體" w:hAnsi="標楷體" w:hint="eastAsia"/>
          <w:sz w:val="20"/>
        </w:rPr>
        <w:t>萬餘元</w:t>
      </w:r>
      <w:r>
        <w:rPr>
          <w:rFonts w:ascii="標楷體" w:eastAsia="標楷體" w:hAnsi="標楷體" w:hint="eastAsia"/>
          <w:sz w:val="20"/>
        </w:rPr>
        <w:t>，賸餘</w:t>
      </w:r>
      <w:r w:rsidR="00144902">
        <w:rPr>
          <w:rFonts w:ascii="標楷體" w:eastAsia="標楷體" w:hAnsi="標楷體" w:hint="eastAsia"/>
          <w:sz w:val="20"/>
        </w:rPr>
        <w:t>722</w:t>
      </w:r>
      <w:r w:rsidR="00301408">
        <w:rPr>
          <w:rFonts w:ascii="標楷體" w:eastAsia="標楷體" w:hAnsi="標楷體" w:hint="eastAsia"/>
          <w:sz w:val="20"/>
        </w:rPr>
        <w:t>萬餘</w:t>
      </w:r>
      <w:r>
        <w:rPr>
          <w:rFonts w:ascii="標楷體" w:eastAsia="標楷體" w:hAnsi="標楷體" w:hint="eastAsia"/>
          <w:sz w:val="20"/>
        </w:rPr>
        <w:t>元。</w:t>
      </w:r>
    </w:p>
    <w:p w14:paraId="11D2CCF7" w14:textId="77777777" w:rsidR="003A6AF3" w:rsidRDefault="003A6AF3">
      <w:pPr>
        <w:ind w:right="414"/>
        <w:rPr>
          <w:rFonts w:ascii="標楷體" w:eastAsia="標楷體" w:hAnsi="標楷體"/>
          <w:sz w:val="20"/>
        </w:rPr>
      </w:pPr>
    </w:p>
    <w:sectPr w:rsidR="003A6A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EC2F0" w14:textId="77777777" w:rsidR="00536A85" w:rsidRDefault="00536A85">
      <w:r>
        <w:separator/>
      </w:r>
    </w:p>
  </w:endnote>
  <w:endnote w:type="continuationSeparator" w:id="0">
    <w:p w14:paraId="440B3F87" w14:textId="77777777" w:rsidR="00536A85" w:rsidRDefault="0053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BC5" w14:textId="77777777" w:rsidR="00144902" w:rsidRDefault="0014490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1DE6" w14:textId="77777777" w:rsidR="00144902" w:rsidRDefault="0014490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2751A" w14:textId="77777777" w:rsidR="00144902" w:rsidRDefault="0014490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D6A7" w14:textId="77777777" w:rsidR="00536A85" w:rsidRDefault="00536A85">
      <w:r>
        <w:separator/>
      </w:r>
    </w:p>
  </w:footnote>
  <w:footnote w:type="continuationSeparator" w:id="0">
    <w:p w14:paraId="1ACF8976" w14:textId="77777777" w:rsidR="00536A85" w:rsidRDefault="00536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C185" w14:textId="77777777" w:rsidR="00144902" w:rsidRDefault="001449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9B76" w14:textId="523A6023" w:rsidR="0019333D" w:rsidRDefault="00CB5796">
    <w:pPr>
      <w:pStyle w:val="a3"/>
      <w:jc w:val="center"/>
    </w:pPr>
    <w:r w:rsidRPr="00CB5796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CB579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B5796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B579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F18BA" w14:textId="62F0F30E" w:rsidR="0019333D" w:rsidRDefault="00CB5796">
    <w:pPr>
      <w:pStyle w:val="a3"/>
      <w:jc w:val="center"/>
      <w:rPr>
        <w:b/>
        <w:sz w:val="32"/>
      </w:rPr>
    </w:pPr>
    <w:r w:rsidRPr="00CB5796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r w:rsidR="00144902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Pr="00CB5796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A85"/>
    <w:rsid w:val="000826F8"/>
    <w:rsid w:val="00126D1C"/>
    <w:rsid w:val="001360D0"/>
    <w:rsid w:val="00144902"/>
    <w:rsid w:val="0019333D"/>
    <w:rsid w:val="001B52B0"/>
    <w:rsid w:val="00265C4D"/>
    <w:rsid w:val="002806A0"/>
    <w:rsid w:val="002B407D"/>
    <w:rsid w:val="00301408"/>
    <w:rsid w:val="00314D54"/>
    <w:rsid w:val="00320A89"/>
    <w:rsid w:val="003A6AF3"/>
    <w:rsid w:val="0042792A"/>
    <w:rsid w:val="00536A85"/>
    <w:rsid w:val="00542884"/>
    <w:rsid w:val="00570166"/>
    <w:rsid w:val="007754E8"/>
    <w:rsid w:val="00A82B7C"/>
    <w:rsid w:val="00AE2EA2"/>
    <w:rsid w:val="00CB5796"/>
    <w:rsid w:val="00D33987"/>
    <w:rsid w:val="00DA741F"/>
    <w:rsid w:val="00E0026A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0D92084"/>
  <w15:chartTrackingRefBased/>
  <w15:docId w15:val="{FAB3A227-90A2-42EE-8026-105A8923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u8jGZ9Y2e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du8jGZ9Y2e歲出機關別決算審定表主管別.dot</Template>
  <TotalTime>0</TotalTime>
  <Pages>1</Pages>
  <Words>419</Words>
  <Characters>1424</Characters>
  <Application>Microsoft Office Word</Application>
  <DocSecurity>0</DocSecurity>
  <Lines>11</Lines>
  <Paragraphs>3</Paragraphs>
  <ScaleCrop>false</ScaleCrop>
  <Company>N.A.O.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賴怡玲</dc:creator>
  <cp:keywords/>
  <cp:lastModifiedBy>劉子琦</cp:lastModifiedBy>
  <cp:revision>3</cp:revision>
  <cp:lastPrinted>2026-06-01T02:38:00Z</cp:lastPrinted>
  <dcterms:created xsi:type="dcterms:W3CDTF">2026-06-01T02:38:00Z</dcterms:created>
  <dcterms:modified xsi:type="dcterms:W3CDTF">2026-06-10T01:39:00Z</dcterms:modified>
</cp:coreProperties>
</file>