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1B4E59E3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D9FAE4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D9909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AD70" w14:textId="3127D07D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C640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FE4EA7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7DB2CC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1E51F443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9146EA1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D1907EE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7C046246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4F3AFF5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25631D80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666F905D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10229F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B10849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33BBF7AA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734B8D17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45200C3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68F427BB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79A52A8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05DE8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3DB7922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66DB72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7A194C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379BC70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6E2FE5C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3E9016D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8C9B5B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D4BEA8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5470B20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26A9BD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4EE99D7C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C640B" w:rsidRPr="00A33761" w14:paraId="46FAF932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CF526E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3E36AE1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87FB3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3,103,004,000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BDB07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1,692,138,673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27C19D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5,038,948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3B6B9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1,339,004,157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9B6B9B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3,036,181,778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7BD46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13F7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3DEC89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A8384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1,692,138,673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40D4D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5,038,948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FF3970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1,339,004,157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B37D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3,036,181,778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A9BE6B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- 66,822,222</w:t>
            </w:r>
          </w:p>
        </w:tc>
      </w:tr>
      <w:tr w:rsidR="007C640B" w:rsidRPr="00A33761" w14:paraId="57B31EA7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536C36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0F3819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BF4DA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179,881,000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12EAA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142,649,732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C1644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3106E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34,244,219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E2C9B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176,893,951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19725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F05796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5CD3C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349125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142,649,732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0FFD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5405A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34,244,219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694E4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176,893,951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EDC53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- 2,987,049</w:t>
            </w:r>
          </w:p>
        </w:tc>
      </w:tr>
      <w:tr w:rsidR="007C640B" w14:paraId="6876EE85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ABC071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02656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F7E1C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29,869,000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9E4BB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17,251,082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CB87F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2B081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12,120,600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E1FE2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29,371,682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E0B11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636F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76E6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42787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17,251,082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148FC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DB91D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12,120,600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76BDD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29,371,682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5CFD8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- 497,318</w:t>
            </w:r>
          </w:p>
        </w:tc>
      </w:tr>
      <w:tr w:rsidR="007C640B" w14:paraId="100D688B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A95370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F2B17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8F5B3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3,294,000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BABF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2,934,230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F1122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52197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A7C62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2,934,230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A349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705DF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D0E5A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062DB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2,934,230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15030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22D25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EBBAC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2,934,230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6A460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- 359,770</w:t>
            </w:r>
          </w:p>
        </w:tc>
      </w:tr>
      <w:tr w:rsidR="007C640B" w14:paraId="7B103691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70597C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25E4B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C3B49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127,316,000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F2FD1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103,763,695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E409B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565BE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22,123,619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11326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125,887,314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809D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2F38B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9F2DE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B1C37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103,763,695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A3F14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6B730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22,123,619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9A02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125,887,314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F1B74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- 1,428,686</w:t>
            </w:r>
          </w:p>
        </w:tc>
      </w:tr>
      <w:tr w:rsidR="007C640B" w14:paraId="1E836887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80A3F7A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320D4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33399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19,157,000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358B6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18,466,725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31F30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F45B3F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15720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18,466,725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C36C7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245AA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7BC6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C454B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18,466,725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22C3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74E5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A52BF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18,466,725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94335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- 690,275</w:t>
            </w:r>
          </w:p>
        </w:tc>
      </w:tr>
      <w:tr w:rsidR="007C640B" w14:paraId="20880BB6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4DD28B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92ED9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B2BF6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65E01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53582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869C30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6BF53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234,000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AAA9E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5C15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7E59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CF1B9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234,000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62F60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559E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D6302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234,000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024E7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- 11,000</w:t>
            </w:r>
          </w:p>
        </w:tc>
      </w:tr>
      <w:tr w:rsidR="007C640B" w:rsidRPr="00A33761" w14:paraId="7EAC2913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361A9D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CA7B62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04BE9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315,651,000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10129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293,305,752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A75C50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8D615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3,884,688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DB7516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297,190,440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78EDB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A03470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086E1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74A4E1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293,305,752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5FF8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8322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3,884,688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8319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297,190,440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94707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- 18,460,560</w:t>
            </w:r>
          </w:p>
        </w:tc>
      </w:tr>
      <w:tr w:rsidR="007C640B" w14:paraId="6B4A3EB1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B0AA8D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8BA56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54895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285,758,000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26192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267,570,802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9F2C9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7E13F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CFC6C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267,570,802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09FCB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31B1D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8003A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1A24B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267,570,802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FF800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DEAC9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8ED01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267,570,802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D158D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- 18,187,198</w:t>
            </w:r>
          </w:p>
        </w:tc>
      </w:tr>
      <w:tr w:rsidR="007C640B" w14:paraId="1E5A7B89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53FF8B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7F390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BCCBD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29,893,000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E3E2D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25,734,950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81809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72EBC5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3,884,688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FCBBF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29,619,638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C2A79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A4885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10A50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9751B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25,734,950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2682F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7C15E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3,884,688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6016D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29,619,638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59994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- 273,362</w:t>
            </w:r>
          </w:p>
        </w:tc>
      </w:tr>
      <w:tr w:rsidR="007C640B" w:rsidRPr="00A33761" w14:paraId="2FF4FA3B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41ED7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C3FDEF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5AC4A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2,458,285,000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367F8D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1,211,692,142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C811F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5,038,948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67524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1,226,083,176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CD5F0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2,442,814,266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3E14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A5D759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4375E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0E1F0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1,211,692,142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C8B3F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5,038,948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D10E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1,226,083,176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6F3A2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2,442,814,266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16ACED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- 15,470,734</w:t>
            </w:r>
          </w:p>
        </w:tc>
      </w:tr>
      <w:tr w:rsidR="007C640B" w14:paraId="244DEEFC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308645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9BE0E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10D87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1,023,209,000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4D041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481,394,910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A24B9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3B591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540,849,691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D4C04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1,022,244,601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0911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2A4B5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99F0E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BA7CC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481,394,910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2532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4D167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540,849,691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63095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1,022,244,601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6A97C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- 964,399</w:t>
            </w:r>
          </w:p>
        </w:tc>
      </w:tr>
      <w:tr w:rsidR="007C640B" w14:paraId="2782B4B1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CD601C7" w14:textId="755CF79B" w:rsidR="007C640B" w:rsidRDefault="009C70E4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0F0D0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73A84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271,334,000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0C54E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216,912,524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2143E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36109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46,859,712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27426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263,772,236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A4EB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19B2C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EBFA9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F8861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216,912,524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3BD12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4A27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46,859,712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6A418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263,772,236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614AE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- 7,561,764</w:t>
            </w:r>
          </w:p>
        </w:tc>
      </w:tr>
      <w:tr w:rsidR="007C640B" w14:paraId="3B40C048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C5AB60D" w14:textId="6960F2C8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 w:rsidR="009C70E4">
              <w:rPr>
                <w:rFonts w:ascii="新細明體" w:hAnsi="新細明體"/>
                <w:noProof/>
                <w:spacing w:val="-10"/>
                <w:sz w:val="20"/>
              </w:rPr>
              <w:t>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07031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0D5DB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1,163,742,000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D04A2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513,384,708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BAC2B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5,038,948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CCD7F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638,373,773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87329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1,156,797,429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ACCCB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60D4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8283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1CCF5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513,384,708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BA10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5,038,948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6EB5D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638,373,773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42901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1,156,797,429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9F530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- 6,944,571</w:t>
            </w:r>
          </w:p>
        </w:tc>
      </w:tr>
      <w:tr w:rsidR="007C640B" w:rsidRPr="00A33761" w14:paraId="7C8DEE2C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1D5F5A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7DFC755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EEADD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40,152,000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90FB0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19,411,196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FA6200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18E97E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11,548,685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65729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30,959,881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9311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D287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D6CA7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21A0D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19,411,196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23B2F0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49DC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11,548,685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76514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30,959,881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191D8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- 9,192,119</w:t>
            </w:r>
          </w:p>
        </w:tc>
      </w:tr>
      <w:tr w:rsidR="007C640B" w14:paraId="1D14D379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F7080A" w14:textId="37B28B7C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 w:rsidR="009C70E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FC63C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8D157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2,871,000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7D9BB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2,184,518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CCD19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917A9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1848B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2,184,518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AB9E1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DC454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975F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0ED2F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2,184,518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C0A9A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38FD3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67AB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2,184,518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ADF17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- 686,482</w:t>
            </w:r>
          </w:p>
        </w:tc>
      </w:tr>
      <w:tr w:rsidR="007C640B" w14:paraId="5BCBAAB8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30184C0" w14:textId="5E186D8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 w:rsidR="009C70E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4E91A4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361CE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37,281,000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FF284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17,226,678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B8F04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3E6AE88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11,548,685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C2700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28,775,363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5151A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B55C1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9AA69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5A63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17,226,678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6E1D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4244E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11,548,685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B19E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28,775,363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FCA82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- 8,505,637</w:t>
            </w:r>
          </w:p>
        </w:tc>
      </w:tr>
      <w:tr w:rsidR="007C640B" w:rsidRPr="00A33761" w14:paraId="7DCDBC8D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F614AC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bookmarkStart w:id="0" w:name="_GoBack" w:colFirst="1" w:colLast="1"/>
          </w:p>
        </w:tc>
        <w:tc>
          <w:tcPr>
            <w:tcW w:w="1680" w:type="dxa"/>
            <w:shd w:val="clear" w:color="auto" w:fill="auto"/>
            <w:vAlign w:val="center"/>
          </w:tcPr>
          <w:p w14:paraId="427EB0C0" w14:textId="6F0B19DF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</w:t>
            </w:r>
            <w:r w:rsidR="004B3D6A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br/>
            </w: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4F844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53,310,000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92590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18,025,021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6F4FF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5AB2E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32,724,661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8F414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50,749,682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C750E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7866AB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078E6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EEEEEB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18,025,021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507D9F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004D9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32,724,661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F6A245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50,749,682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BBF5B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- 2,560,318</w:t>
            </w:r>
          </w:p>
        </w:tc>
      </w:tr>
      <w:bookmarkEnd w:id="0"/>
      <w:tr w:rsidR="007C640B" w14:paraId="50A58A41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C755F9" w14:textId="1D279963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 w:rsidR="009C70E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3A08E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74386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53,310,000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A54B3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18,025,021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428D5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3503B7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32,724,661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DC893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50,749,682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958C1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1EA00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EF1EE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81CB1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18,025,021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58907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AAE2A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32,724,661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C6B83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50,749,682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96577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- 2,560,318</w:t>
            </w:r>
          </w:p>
        </w:tc>
      </w:tr>
      <w:tr w:rsidR="007C640B" w:rsidRPr="00A33761" w14:paraId="7E7B6A8C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B5B14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A5F16E9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3376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FEB6F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55,725,000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BD34A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7,054,830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991911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F63A8CC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30,518,728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4F6B42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37,573,558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291F4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360259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04FFD3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D7264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7,054,830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E46FE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A598EE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30,518,728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8BC27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37,573,558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86E7E8" w14:textId="77777777" w:rsidR="007C640B" w:rsidRPr="00A33761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33761">
              <w:rPr>
                <w:rFonts w:ascii="新細明體" w:hAnsi="新細明體"/>
                <w:b/>
                <w:noProof/>
                <w:spacing w:val="-10"/>
                <w:sz w:val="20"/>
              </w:rPr>
              <w:t>- 18,151,442</w:t>
            </w:r>
          </w:p>
        </w:tc>
      </w:tr>
      <w:tr w:rsidR="007C640B" w14:paraId="45593F31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B370B2" w14:textId="77777777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F755F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AA0E3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F04F3D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1CC04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09285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5DE64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57121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62F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7CEF8C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EA9B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C1FA9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771A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8F3A9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C71AB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7C640B" w14:paraId="6199B582" w14:textId="77777777" w:rsidTr="00712A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DA0AAE" w14:textId="52AE7925" w:rsidR="007C640B" w:rsidRDefault="007C640B" w:rsidP="00712A9B">
            <w:pPr>
              <w:snapToGrid w:val="0"/>
              <w:spacing w:beforeLines="30" w:before="108" w:afterLines="30" w:after="108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 w:rsidR="009C70E4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D85A73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04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12D22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52,725,000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1617D5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4,054,830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9D409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C39E3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30,518,728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99C17A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34,573,558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A05E2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9E406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DA7C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B3359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4,054,830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DA8EE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6BD3B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30,518,728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A64332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34,573,558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6CA8F0" w14:textId="77777777" w:rsidR="007C640B" w:rsidRDefault="007C640B" w:rsidP="00712A9B">
            <w:pPr>
              <w:snapToGrid w:val="0"/>
              <w:spacing w:beforeLines="30" w:before="108" w:afterLines="30" w:after="108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044D">
              <w:rPr>
                <w:rFonts w:ascii="新細明體" w:hAnsi="新細明體"/>
                <w:noProof/>
                <w:spacing w:val="-10"/>
                <w:sz w:val="20"/>
              </w:rPr>
              <w:t>- 18,151,442</w:t>
            </w:r>
          </w:p>
        </w:tc>
      </w:tr>
    </w:tbl>
    <w:p w14:paraId="6A783BE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81FF3" w14:textId="77777777" w:rsidR="007C640B" w:rsidRDefault="007C640B">
      <w:r>
        <w:separator/>
      </w:r>
    </w:p>
  </w:endnote>
  <w:endnote w:type="continuationSeparator" w:id="0">
    <w:p w14:paraId="3C13A999" w14:textId="77777777" w:rsidR="007C640B" w:rsidRDefault="007C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A61E8" w14:textId="77777777" w:rsidR="00D747B5" w:rsidRDefault="00D747B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2A898" w14:textId="77777777" w:rsidR="00D747B5" w:rsidRDefault="00D747B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CC4DC" w14:textId="77777777" w:rsidR="00D747B5" w:rsidRDefault="00D747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F9D49" w14:textId="77777777" w:rsidR="007C640B" w:rsidRDefault="007C640B">
      <w:r>
        <w:separator/>
      </w:r>
    </w:p>
  </w:footnote>
  <w:footnote w:type="continuationSeparator" w:id="0">
    <w:p w14:paraId="56BA92D9" w14:textId="77777777" w:rsidR="007C640B" w:rsidRDefault="007C6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62131" w14:textId="77777777" w:rsidR="00D747B5" w:rsidRDefault="00D747B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713BA" w14:textId="1CA22A3C" w:rsidR="00975682" w:rsidRDefault="00712A9B">
    <w:pPr>
      <w:pStyle w:val="a3"/>
      <w:jc w:val="center"/>
    </w:pPr>
    <w:proofErr w:type="gramStart"/>
    <w:r w:rsidRPr="00712A9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12A9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12A9B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712A9B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12A9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B81B" w14:textId="76C13976" w:rsidR="00975682" w:rsidRDefault="000D115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12A9B" w:rsidRPr="00712A9B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712A9B" w:rsidRPr="00712A9B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712A9B" w:rsidRPr="00712A9B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0B"/>
    <w:rsid w:val="000D1152"/>
    <w:rsid w:val="000E09BC"/>
    <w:rsid w:val="00187730"/>
    <w:rsid w:val="002B20C7"/>
    <w:rsid w:val="004B3D6A"/>
    <w:rsid w:val="004B41BD"/>
    <w:rsid w:val="005A5C82"/>
    <w:rsid w:val="006A11BB"/>
    <w:rsid w:val="00712A9B"/>
    <w:rsid w:val="00725752"/>
    <w:rsid w:val="007C640B"/>
    <w:rsid w:val="00975682"/>
    <w:rsid w:val="009C70E4"/>
    <w:rsid w:val="00B26D79"/>
    <w:rsid w:val="00CB7FF9"/>
    <w:rsid w:val="00CF71B6"/>
    <w:rsid w:val="00D747B5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B81BCF"/>
  <w15:chartTrackingRefBased/>
  <w15:docId w15:val="{E3944C62-1BDB-4B72-A21C-D7146347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i44UKhQsma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pi44UKhQsma歲出政事別總表.dot</Template>
  <TotalTime>1</TotalTime>
  <Pages>1</Pages>
  <Words>513</Words>
  <Characters>1953</Characters>
  <Application>Microsoft Office Word</Application>
  <DocSecurity>0</DocSecurity>
  <Lines>16</Lines>
  <Paragraphs>4</Paragraphs>
  <ScaleCrop>false</ScaleCrop>
  <Company>N.A.O.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孫宇樓</cp:lastModifiedBy>
  <cp:revision>4</cp:revision>
  <cp:lastPrinted>2026-06-01T02:48:00Z</cp:lastPrinted>
  <dcterms:created xsi:type="dcterms:W3CDTF">2026-06-01T02:48:00Z</dcterms:created>
  <dcterms:modified xsi:type="dcterms:W3CDTF">2026-07-06T00:02:00Z</dcterms:modified>
</cp:coreProperties>
</file>