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55D96540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1BC7122A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0A91A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2E19" w14:textId="6E20BC0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E5A8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5385B588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100E1EF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8C5E376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AB3EC87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0BD6983E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4B920EFA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3D556E3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1172860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718BB385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1772E96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2E701604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1D0960E3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381B139B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429B49B5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5A676DA8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4CE6BC1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4ACBAEE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0302A6B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17C3AF6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92CB6D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5370592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181A478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4337C02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4CD30FB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580E321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33A3D9E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FEAFB9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64C36C35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2E5A8A" w:rsidRPr="009D6DE8" w14:paraId="7576CC11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9A1C9AD" w14:textId="77777777" w:rsidR="002E5A8A" w:rsidRPr="009D6DE8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EC2B5E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C8763E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3,537,925,000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6D0BE0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3,163,598,521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6D8B09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350,486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27B9916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80,316,067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AC990A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3,244,265,074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77E96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41096D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13769C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BA1A9B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3,163,598,521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9BA7A5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350,486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7B17D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80,316,067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4D939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3,244,265,074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2368C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- 293,659,926</w:t>
            </w:r>
          </w:p>
        </w:tc>
      </w:tr>
      <w:tr w:rsidR="002E5A8A" w:rsidRPr="009D6DE8" w14:paraId="120E678A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97F9019" w14:textId="77777777" w:rsidR="002E5A8A" w:rsidRPr="009D6DE8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DC80CE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EA3395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764,797,078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DB35B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683,191,670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A7898A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0543C7D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1,175,861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A15A9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684,367,531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1CD16F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9B57EE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891FAD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90FE00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683,191,670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6D0AC9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43911F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1,175,861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230C68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684,367,531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9FC9D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- 80,429,547</w:t>
            </w:r>
          </w:p>
        </w:tc>
      </w:tr>
      <w:tr w:rsidR="002E5A8A" w14:paraId="7B209016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DA6E256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45E8D8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0253A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250,887,078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4FF57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225,703,910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88171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0E9BC4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E9704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225,813,910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84FDF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043C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04E89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5C6EC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225,703,910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13AF4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37F39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879AB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225,813,910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46B87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- 25,073,168</w:t>
            </w:r>
          </w:p>
        </w:tc>
      </w:tr>
      <w:tr w:rsidR="002E5A8A" w14:paraId="62CBEC91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44A5C9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98EB5C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89EC0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79,974,000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2FDC6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74,247,567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27F0F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5392A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2F3FC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74,247,567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AFA1D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DFC2F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484B9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89887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74,247,567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464E6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3A65D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629BB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74,247,567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FC797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- 5,726,433</w:t>
            </w:r>
          </w:p>
        </w:tc>
      </w:tr>
      <w:tr w:rsidR="002E5A8A" w14:paraId="6F16F28E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3F74EE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175AAC6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253F6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217,770,000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FD30B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194,064,630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4303C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AF573D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885,890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68D01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194,950,520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0336C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58597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6CEB6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9042C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194,064,630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5DF30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422D1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885,890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C980E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194,950,520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6245A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- 22,819,480</w:t>
            </w:r>
          </w:p>
        </w:tc>
      </w:tr>
      <w:tr w:rsidR="002E5A8A" w14:paraId="2DD3BFA8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641816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0FCF06A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9FE5F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186,116,000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468F0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164,923,337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E8AB0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F6C01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348FF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164,923,337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84E88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D85F8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6710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BAD41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164,923,337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663E5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72188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2397C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164,923,337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81C79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- 21,192,663</w:t>
            </w:r>
          </w:p>
        </w:tc>
      </w:tr>
      <w:tr w:rsidR="002E5A8A" w14:paraId="6141DE6A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F6C5FE8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A812E2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E94C8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30,050,000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28D9F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24,252,226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3F92A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9EAFA0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179,971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877A3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24,432,197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68AAB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69BEF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CFE21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20AC4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24,252,226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7EBEB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66796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179,971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4C038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24,432,197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2FA10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- 5,617,803</w:t>
            </w:r>
          </w:p>
        </w:tc>
      </w:tr>
      <w:tr w:rsidR="002E5A8A" w:rsidRPr="009D6DE8" w14:paraId="20A32F11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FE7262" w14:textId="77777777" w:rsidR="002E5A8A" w:rsidRPr="009D6DE8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A76E65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E6EFE5B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1,004,120,000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20BABC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959,688,094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A8715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E104B6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2,409,417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2893FE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962,097,511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C2434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9ACF2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091FDF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1883A8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959,688,094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7F8F1B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A1FF29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2,409,417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C6A78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962,097,511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4D10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- 42,022,489</w:t>
            </w:r>
          </w:p>
        </w:tc>
      </w:tr>
      <w:tr w:rsidR="002E5A8A" w14:paraId="055C302E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F5163E3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071C498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8FDFD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807,457,000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8B5F8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770,542,608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DB78E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4BA3A1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536E1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770,542,608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B2DA6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721D1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D34D4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49818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770,542,608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FAE9D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EAC1B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15673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770,542,608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2465A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- 36,914,392</w:t>
            </w:r>
          </w:p>
        </w:tc>
      </w:tr>
      <w:tr w:rsidR="002E5A8A" w14:paraId="27DD619A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CB101E5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A275F8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94ABC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196,663,000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8D939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189,145,486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6382C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C9C3F3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2,409,417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31182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191,554,903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78C35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EA063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FE501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544F6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189,145,486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77580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79833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2,409,417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AC0AC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191,554,903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25814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- 5,108,097</w:t>
            </w:r>
          </w:p>
        </w:tc>
      </w:tr>
      <w:tr w:rsidR="002E5A8A" w:rsidRPr="009D6DE8" w14:paraId="554DDAF4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F61E7E" w14:textId="77777777" w:rsidR="002E5A8A" w:rsidRPr="009D6DE8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6FCC7E6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8DB3C6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1,094,833,117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36780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942,858,944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A6F710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560F0E9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70,501,341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06FB28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1,013,360,285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DDDF36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C8DE8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0CDB1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3D241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942,858,944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9D9AE8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4CA45A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70,501,341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49E40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1,013,360,285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BD46B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- 81,472,832</w:t>
            </w:r>
          </w:p>
        </w:tc>
      </w:tr>
      <w:tr w:rsidR="002E5A8A" w14:paraId="275E6D76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6D596A4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00CD72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D66D4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326,011,000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2AEEC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236,656,053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16DB5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6E8DE6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40,976,447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A850A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277,632,500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2A3A6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10772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B83AA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AE316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236,656,053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AAA42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68FEB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40,976,447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002D9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277,632,500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E29AE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- 48,378,500</w:t>
            </w:r>
          </w:p>
        </w:tc>
      </w:tr>
      <w:tr w:rsidR="002E5A8A" w14:paraId="243B095B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C9A08E7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54793B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BBBB4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12,099,000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0B78F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7,244,838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2C792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C312D8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251,885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AB814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7,496,723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8AA12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566A9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4490C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720AC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7,244,838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14B6B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B30B7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251,885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CC6F1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7,496,723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CE6D1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- 4,602,277</w:t>
            </w:r>
          </w:p>
        </w:tc>
      </w:tr>
      <w:tr w:rsidR="002E5A8A" w14:paraId="73F1EE34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7E2BC48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5DCFEE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FE92A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687,573,117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4D35E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639,990,469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190CC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0CC4F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21,482,378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EC8C2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661,472,847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C8660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FF733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F4AA5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3710B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639,990,469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88F8C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BD8C6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21,482,378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C0A45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661,472,847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6D4B6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- 26,100,270</w:t>
            </w:r>
          </w:p>
        </w:tc>
      </w:tr>
      <w:tr w:rsidR="002E5A8A" w14:paraId="57ADE623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4C278B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95D3A4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E513B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69,150,000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333FB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58,967,584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1FDAF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E1F47B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7,790,631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0FDEA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66,758,215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DC662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48EC8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A777A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A6DFE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58,967,584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E828F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7436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7,790,631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60789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66,758,215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FF13F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- 2,391,785</w:t>
            </w:r>
          </w:p>
        </w:tc>
      </w:tr>
      <w:tr w:rsidR="002E5A8A" w:rsidRPr="009D6DE8" w14:paraId="6E38E4CF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562ACC6" w14:textId="77777777" w:rsidR="002E5A8A" w:rsidRPr="009D6DE8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58AFC85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067D4A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472,702,922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016D3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406,374,971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C73E55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7AEFF9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1,290,489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8F62D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407,665,460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CF09E0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BAAC5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71866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3D00BF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406,374,971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525A2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588D6A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1,290,489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35E4DE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407,665,460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99C57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- 65,037,462</w:t>
            </w:r>
          </w:p>
        </w:tc>
      </w:tr>
      <w:tr w:rsidR="002E5A8A" w14:paraId="23C81F6B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7AEB8BC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F1CE8E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8DD14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1,879,000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A2C41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1,832,737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49C03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55EA16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625CC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1,832,737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8D59B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B88AA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AB8D6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5C310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1,832,737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D1FBD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B72B3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01BB2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1,832,737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76207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- 46,263</w:t>
            </w:r>
          </w:p>
        </w:tc>
      </w:tr>
      <w:tr w:rsidR="002E5A8A" w14:paraId="5DB34DFC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6A0976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F9D98C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1B95F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11,141,000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560BB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10,009,495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0C282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F6DFEC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D39CC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10,009,495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32C75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15A21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F8AF5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6A712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10,009,495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84680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985DB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5008A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10,009,495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568B9F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- 1,131,505</w:t>
            </w:r>
          </w:p>
        </w:tc>
      </w:tr>
      <w:tr w:rsidR="002E5A8A" w14:paraId="788B5DEF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C3B628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2FEECD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E9193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151,578,922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7A598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126,381,193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C89EF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287B31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ED494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126,381,193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20E1C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83CB3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18EBE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1EE9B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126,381,193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F8E16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ED0B8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E040B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126,381,193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1E897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- 25,197,729</w:t>
            </w:r>
          </w:p>
        </w:tc>
      </w:tr>
      <w:tr w:rsidR="002E5A8A" w14:paraId="561A90D2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9F8845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3B8F04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EA5F0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308,104,000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4C497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268,151,546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AB1D5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5926F6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1,290,489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C8642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269,442,035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B6628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EE269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4B310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A44F3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268,151,546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7F552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F3B70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1,290,489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C06D6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269,442,035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32635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- 38,661,965</w:t>
            </w:r>
          </w:p>
        </w:tc>
      </w:tr>
      <w:tr w:rsidR="002E5A8A" w:rsidRPr="009D6DE8" w14:paraId="4CBDA486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4329E4E" w14:textId="77777777" w:rsidR="002E5A8A" w:rsidRPr="009D6DE8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4F00442" w14:textId="6D228A99" w:rsidR="002E5A8A" w:rsidRPr="009D6DE8" w:rsidRDefault="002E5A8A" w:rsidP="009A1598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</w:t>
            </w:r>
            <w:r w:rsidR="009A1598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br/>
            </w:r>
            <w:bookmarkStart w:id="0" w:name="_GoBack"/>
            <w:bookmarkEnd w:id="0"/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E01D5B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119,404,000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D333E8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110,924,727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7B0AE5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65DD53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4,938,959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C8CF7A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115,863,686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CC863D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46A30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E85D30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4BF5FE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110,924,727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28FF44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D5C66B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4,938,959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29D44E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115,863,686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C2A195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- 3,540,314</w:t>
            </w:r>
          </w:p>
        </w:tc>
      </w:tr>
      <w:tr w:rsidR="002E5A8A" w14:paraId="70BEF061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5D88E4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594EFE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38610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119,404,000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EE519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110,924,727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BCA27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BB160E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4,938,959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DF8E8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115,863,686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6BC09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C90C4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E8869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81085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110,924,727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28F45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31F96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4,938,959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38E74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115,863,686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0DCEB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- 3,540,314</w:t>
            </w:r>
          </w:p>
        </w:tc>
      </w:tr>
      <w:tr w:rsidR="002E5A8A" w:rsidRPr="009D6DE8" w14:paraId="6821E3A9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818AD26" w14:textId="77777777" w:rsidR="002E5A8A" w:rsidRPr="009D6DE8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5B78B0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5C9D66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67,122,000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0F2B72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57,105,810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0282A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55A9955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B91DDB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57,105,810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BB3B7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E4329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74E0B0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DC64A6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57,105,810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0E34A7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06F0B7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4D74AC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57,105,810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81BC4F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- 10,016,190</w:t>
            </w:r>
          </w:p>
        </w:tc>
      </w:tr>
      <w:tr w:rsidR="002E5A8A" w14:paraId="77F27F1C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727B6BD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9A6386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E8F70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67,122,000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5A92B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57,105,810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BBBDB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469EEB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F7EF9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57,105,810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AE8F0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B0E09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A603A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E64FD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57,105,810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90E96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57048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4E53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57,105,810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EB323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- 10,016,190</w:t>
            </w:r>
          </w:p>
        </w:tc>
      </w:tr>
      <w:tr w:rsidR="002E5A8A" w:rsidRPr="009D6DE8" w14:paraId="51C1CCFF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D033D2C" w14:textId="77777777" w:rsidR="002E5A8A" w:rsidRPr="009D6DE8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04E9F5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42DA9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2,000,000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C7B52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7CA5A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350,486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6EAE7E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CE8D2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350,486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094EDA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230AEA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668773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673BD0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6E9047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350,486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A1B50E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ABBBF1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350,486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55EF15" w14:textId="77777777" w:rsidR="002E5A8A" w:rsidRPr="009D6DE8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- 1,649,514</w:t>
            </w:r>
          </w:p>
        </w:tc>
      </w:tr>
      <w:tr w:rsidR="002E5A8A" w14:paraId="413D29DA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2E240B6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D93314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89392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6200B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C2D9E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350,486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22F4AB1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5129D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350,486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BFDAA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3421A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FB7CC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EE9CDB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04712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350,486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76895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7EA43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350,486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6ED06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- 1,649,514</w:t>
            </w:r>
          </w:p>
        </w:tc>
      </w:tr>
      <w:tr w:rsidR="00B7461B" w:rsidRPr="009D6DE8" w14:paraId="12A2630A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27B5966" w14:textId="77777777" w:rsidR="00B7461B" w:rsidRPr="009D6DE8" w:rsidRDefault="00B7461B" w:rsidP="00B7461B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12189A7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D6DE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AA9F36" w14:textId="26D3DCA3" w:rsidR="00B7461B" w:rsidRPr="003B1656" w:rsidRDefault="00493E97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bCs/>
                <w:spacing w:val="-10"/>
                <w:sz w:val="20"/>
              </w:rPr>
            </w:pPr>
            <w:r w:rsidRPr="003B1656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12</w:t>
            </w:r>
            <w:r w:rsidR="00B7461B" w:rsidRPr="003B1656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,</w:t>
            </w:r>
            <w:r w:rsidRPr="003B1656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945</w:t>
            </w:r>
            <w:r w:rsidR="00B7461B" w:rsidRPr="003B1656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,</w:t>
            </w:r>
            <w:r w:rsidRPr="003B1656">
              <w:rPr>
                <w:rFonts w:ascii="新細明體" w:hAnsi="新細明體"/>
                <w:b/>
                <w:bCs/>
                <w:noProof/>
                <w:spacing w:val="-10"/>
                <w:sz w:val="20"/>
              </w:rPr>
              <w:t>883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AAC8C4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3,454,305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E4BB48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DF175D9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42E49D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3,454,305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49529E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F373B4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AA758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E2A479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3,454,305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CC9711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CC2A3D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7D2F71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3,454,305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91CE41" w14:textId="77777777" w:rsidR="00B7461B" w:rsidRPr="009D6DE8" w:rsidRDefault="00B7461B" w:rsidP="00B7461B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D6DE8">
              <w:rPr>
                <w:rFonts w:ascii="新細明體" w:hAnsi="新細明體"/>
                <w:b/>
                <w:noProof/>
                <w:spacing w:val="-10"/>
                <w:sz w:val="20"/>
              </w:rPr>
              <w:t>- 9,491,578</w:t>
            </w:r>
          </w:p>
        </w:tc>
      </w:tr>
      <w:tr w:rsidR="002E5A8A" w14:paraId="4D2BBF30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ABE3EC9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7BA226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0872D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5,720,000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2A25ED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3,454,305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FDD92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7F8D4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5B787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3,454,305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2861D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3F3AD2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C0547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7552B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3,454,305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F214A3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0E7DD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FF8086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3,454,305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F2441C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- 2,265,695</w:t>
            </w:r>
          </w:p>
        </w:tc>
      </w:tr>
      <w:tr w:rsidR="002E5A8A" w14:paraId="16819E32" w14:textId="77777777" w:rsidTr="008A3D8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526630" w14:textId="77777777" w:rsidR="002E5A8A" w:rsidRDefault="002E5A8A" w:rsidP="008A3D8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26F96E" w14:textId="77777777" w:rsidR="002E5A8A" w:rsidRDefault="002E5A8A" w:rsidP="008A3D8F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508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3BE16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7,225,883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440517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840BD0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CC5F6D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19B6C7F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9E2E8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6C14E9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6B1214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A13E2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DAB43E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4176FA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7E4775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885068" w14:textId="77777777" w:rsidR="002E5A8A" w:rsidRDefault="002E5A8A" w:rsidP="008A3D8F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085E">
              <w:rPr>
                <w:rFonts w:ascii="新細明體" w:hAnsi="新細明體"/>
                <w:noProof/>
                <w:spacing w:val="-10"/>
                <w:sz w:val="20"/>
              </w:rPr>
              <w:t>- 7,225,883</w:t>
            </w:r>
          </w:p>
        </w:tc>
      </w:tr>
    </w:tbl>
    <w:p w14:paraId="3C39900F" w14:textId="7C0200F2" w:rsidR="000E09BC" w:rsidRPr="005A5C82" w:rsidRDefault="002E5A8A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B7461B"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/>
        </w:rPr>
        <w:t>年度第二預備金原編列預算數</w:t>
      </w:r>
      <w:r w:rsidR="004F0459">
        <w:rPr>
          <w:rFonts w:ascii="標楷體" w:eastAsia="標楷體" w:hAnsi="標楷體" w:hint="eastAsia"/>
        </w:rPr>
        <w:t>1</w:t>
      </w:r>
      <w:r w:rsidR="004F0459">
        <w:rPr>
          <w:rFonts w:ascii="標楷體" w:eastAsia="標楷體" w:hAnsi="標楷體"/>
        </w:rPr>
        <w:t>,</w:t>
      </w:r>
      <w:r w:rsidR="004F0459">
        <w:rPr>
          <w:rFonts w:ascii="標楷體" w:eastAsia="標楷體" w:hAnsi="標楷體" w:hint="eastAsia"/>
        </w:rPr>
        <w:t>500萬元</w:t>
      </w:r>
      <w:r>
        <w:rPr>
          <w:rFonts w:ascii="標楷體" w:eastAsia="標楷體" w:hAnsi="標楷體"/>
        </w:rPr>
        <w:t>，</w:t>
      </w:r>
      <w:r w:rsidR="00B7461B">
        <w:rPr>
          <w:rFonts w:ascii="標楷體" w:eastAsia="標楷體" w:hAnsi="標楷體" w:hint="eastAsia"/>
        </w:rPr>
        <w:t>經核准動支</w:t>
      </w:r>
      <w:r>
        <w:rPr>
          <w:rFonts w:ascii="標楷體" w:eastAsia="標楷體" w:hAnsi="標楷體"/>
        </w:rPr>
        <w:t>經常門部分</w:t>
      </w:r>
      <w:r w:rsidR="004F0459">
        <w:rPr>
          <w:rFonts w:ascii="標楷體" w:eastAsia="標楷體" w:hAnsi="標楷體" w:hint="eastAsia"/>
        </w:rPr>
        <w:t>777萬餘元</w:t>
      </w:r>
      <w:r>
        <w:rPr>
          <w:rFonts w:ascii="標楷體" w:eastAsia="標楷體" w:hAnsi="標楷體"/>
        </w:rPr>
        <w:t>。</w:t>
      </w:r>
    </w:p>
    <w:p w14:paraId="0758597B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D8120" w14:textId="77777777" w:rsidR="002E5A8A" w:rsidRDefault="002E5A8A">
      <w:r>
        <w:separator/>
      </w:r>
    </w:p>
  </w:endnote>
  <w:endnote w:type="continuationSeparator" w:id="0">
    <w:p w14:paraId="610F6FE7" w14:textId="77777777" w:rsidR="002E5A8A" w:rsidRDefault="002E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D88D7" w14:textId="77777777" w:rsidR="002E5A8A" w:rsidRDefault="002E5A8A">
      <w:r>
        <w:separator/>
      </w:r>
    </w:p>
  </w:footnote>
  <w:footnote w:type="continuationSeparator" w:id="0">
    <w:p w14:paraId="1540FF44" w14:textId="77777777" w:rsidR="002E5A8A" w:rsidRDefault="002E5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86867" w14:textId="3AAEEBBE" w:rsidR="00975682" w:rsidRDefault="00B7461B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13BA8" w:rsidRPr="00913BA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913BA8" w:rsidRPr="00913BA8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913BA8" w:rsidRPr="00913BA8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913BA8" w:rsidRPr="00913BA8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2D01B" w14:textId="34AF65C0" w:rsidR="00975682" w:rsidRDefault="00263DB7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13BA8" w:rsidRPr="00913BA8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913BA8" w:rsidRPr="00913BA8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913BA8" w:rsidRPr="00913BA8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A8A"/>
    <w:rsid w:val="000E09BC"/>
    <w:rsid w:val="00187730"/>
    <w:rsid w:val="00263DB7"/>
    <w:rsid w:val="002B20C7"/>
    <w:rsid w:val="002E5A8A"/>
    <w:rsid w:val="003B1656"/>
    <w:rsid w:val="00493E97"/>
    <w:rsid w:val="004B41BD"/>
    <w:rsid w:val="004F0459"/>
    <w:rsid w:val="005A5C82"/>
    <w:rsid w:val="006A11BB"/>
    <w:rsid w:val="00725752"/>
    <w:rsid w:val="00913BA8"/>
    <w:rsid w:val="00975682"/>
    <w:rsid w:val="009A1598"/>
    <w:rsid w:val="00B26D79"/>
    <w:rsid w:val="00B7461B"/>
    <w:rsid w:val="00CB7FF9"/>
    <w:rsid w:val="00CF71B6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BDCE101"/>
  <w15:chartTrackingRefBased/>
  <w15:docId w15:val="{54EEA376-BBB1-404E-98B9-F8F12583D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4qST8VQ27W5f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L4qST8VQ27W5f歲出政事別總表.dot</Template>
  <TotalTime>13</TotalTime>
  <Pages>2</Pages>
  <Words>694</Words>
  <Characters>2374</Characters>
  <Application>Microsoft Office Word</Application>
  <DocSecurity>0</DocSecurity>
  <Lines>19</Lines>
  <Paragraphs>6</Paragraphs>
  <ScaleCrop>false</ScaleCrop>
  <Company>N.A.O.</Company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陳金菊</dc:creator>
  <cp:keywords/>
  <cp:lastModifiedBy>孫宇樓</cp:lastModifiedBy>
  <cp:revision>6</cp:revision>
  <cp:lastPrinted>2026-06-03T11:53:00Z</cp:lastPrinted>
  <dcterms:created xsi:type="dcterms:W3CDTF">2026-06-01T02:49:00Z</dcterms:created>
  <dcterms:modified xsi:type="dcterms:W3CDTF">2026-07-06T00:00:00Z</dcterms:modified>
</cp:coreProperties>
</file>