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759"/>
        <w:gridCol w:w="1401"/>
        <w:gridCol w:w="480"/>
      </w:tblGrid>
      <w:tr w:rsidR="0033339B" w14:paraId="2359D7A4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CAA29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A1C9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9361" w14:textId="75638898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A62B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79289AD0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48B27B87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239D8CB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003E82B2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34806866" w14:textId="77777777" w:rsidTr="00171E69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25C81E96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094A21E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7C038AB5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2EED4242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39" w:type="dxa"/>
            <w:gridSpan w:val="2"/>
            <w:vAlign w:val="center"/>
          </w:tcPr>
          <w:p w14:paraId="5F13A53B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881" w:type="dxa"/>
            <w:gridSpan w:val="2"/>
            <w:tcBorders>
              <w:right w:val="nil"/>
            </w:tcBorders>
            <w:vAlign w:val="center"/>
          </w:tcPr>
          <w:p w14:paraId="0FB6BEAC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70BD9816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4802C26A" w14:textId="77777777" w:rsidTr="00171E69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3D31D3D1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3B97CCB2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4994A55A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66983B9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7934190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5EB017D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248ED93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172ED09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A06107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55B39C7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66869A9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54E6258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1C3B1B4B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14:paraId="2292BEE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59" w:type="dxa"/>
            <w:vAlign w:val="center"/>
          </w:tcPr>
          <w:p w14:paraId="72B24F4C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01" w:type="dxa"/>
            <w:vAlign w:val="center"/>
          </w:tcPr>
          <w:p w14:paraId="3D991D5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36071022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AA62BC" w:rsidRPr="0068070B" w14:paraId="5A1B042F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FF4A39E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7359900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E3B5C1C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649601C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6,640,929,000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F8E60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4,855,737,194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29D0B1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5,389,434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BFFAF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1,419,320,224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0C1F7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6,280,446,852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1EE4A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4,855,737,194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35BF4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5,389,434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F7782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1,419,320,224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CA6CC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6,280,446,852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BCEA7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B7C741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- 360,482,148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07F20B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- 5.43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8174F3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146F46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5B1D9C8C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97C6713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8B223D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8AD4BF0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46FE7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944,678,078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9E0C7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825,841,402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35182F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19B449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35,420,080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26591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861,261,482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33C77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825,841,402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7784A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2900D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35,420,080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130457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861,261,482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9A4037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13.71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9E6A2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- 83,416,596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D5C2546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- 8.83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30EE1F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CFFC46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36FDEFE8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A0B8280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69A2198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07ADCB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BA31BF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280,756,078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7496B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242,954,992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2C5D47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750D7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12,230,600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912F3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255,185,592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CE482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242,954,992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B29F7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9D556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12,230,600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E225E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255,185,592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6D53F2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4.06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E48E0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- 25,570,486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429EB6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- 9.11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7398DB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5FD71A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168968D1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6E961C3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2583E73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6075A2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58D6FA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83,268,000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00C25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77,181,797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E2D572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76610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75BAF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77,181,797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9252C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77,181,797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7F376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E7C1A7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112B9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77,181,797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FC2153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1.23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B41B1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- 6,086,203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F80525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- 7.31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8E3BFA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43C40A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1A809E8D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086D01A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EEA356F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10C1CF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FE7FDE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345,086,000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04BA1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297,828,325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A6329F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4ECD0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23,009,509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1BE0D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320,837,834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8CFEB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297,828,325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14297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88820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23,009,509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F1AD7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320,837,834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C98CDC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5.11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1A33E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- 24,248,166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1475B5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- 7.03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987509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72BE86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2885DFBC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34F51DA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503EEBD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2EA9AA2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3B07C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205,273,000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A534D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183,390,062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8E982C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4C238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FBD43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183,390,062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08806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183,390,062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33652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BD8D8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EB122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183,390,062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A24AFD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2.92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7AE28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- 21,882,938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1517F4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- 10.66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E8CBB0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7EF0AF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2D04ED02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2E4F5F5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BC767F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D1AAC59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528D6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30,295,000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067AC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24,486,226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0A2365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0C351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179,971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5ECDF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24,666,197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103F3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24,486,226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55191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AF419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179,971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753D2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24,666,197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4B93EC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A9C77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- 5,628,803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954CC2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- 18.58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529FF4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732A58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31AA95AA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1052BB6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6AB19F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E2CE5B2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B74BBB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1,319,771,000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519A4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1,252,993,846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D99080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D62479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6,294,105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4222A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1,259,287,951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393632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1,252,993,846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E0CC7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11DDA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6,294,105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72493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1,259,287,951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7704149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20.05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857A3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- 60,483,049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3AF6580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- 4.58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AD5DC8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97B139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5E7FB2AA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83C7B7D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35A575B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BD61C17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009CF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1,093,215,000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93487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1,038,113,410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750AE3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374BE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68401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1,038,113,410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6FF51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1,038,113,410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1A76C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4BA10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6EA47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1,038,113,410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EA7AE1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16.53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CF5C5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- 55,101,590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B15315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- 5.04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713C7D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CE6D4D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18E6E942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3F601F1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B560C0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C4D9CAA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87FE36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226,556,000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4492E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214,880,436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AC3AA1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61F55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6,294,105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0E36D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221,174,541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5BACD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214,880,436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02141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CA60D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6,294,105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F317A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221,174,541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8DFA7B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3.52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31812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- 5,381,459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1348A1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- 2.38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7A159E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40402A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399E5448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D8F56F9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F089208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D7153E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456F1A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3,553,118,117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81262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2,154,551,086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3A2610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5,038,948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70BA09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1,296,584,517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9DAE1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3,456,174,551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2D1C8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2,154,551,086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ACFF6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5,038,948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CFC70C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1,296,584,517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13F80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3,456,174,551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D1E976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55.03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A438F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- 96,943,566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C2A4C0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- 2.73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DB44CE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8F77DB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7A08468A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A142B98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2D92D1A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A411D8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4D455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1,349,220,000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68F09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718,050,963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0E2CB9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A9279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581,826,138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5F92A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1,299,877,101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89359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718,050,963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D9D73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215DE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581,826,138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1B238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1,299,877,101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D2DF07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20.70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6FE98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- 49,342,899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E5E3B5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- 3.66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016DF3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87DB7F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28A0430D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2A870FF9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A7C9668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A2CA2E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8331B9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12,099,000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B6DB6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7,244,838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10CE7C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2558F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251,885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D3169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7,496,723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17237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7,244,838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B80F9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3B677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251,885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FCA52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7,496,723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159BFF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B26099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- 4,602,277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D4A11A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- 38.04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D936DC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BE699A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29C2AE7E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27391ED8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610522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60EB9D4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FBB0A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958,907,117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B4470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856,902,993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E152A3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01379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68,342,090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BDFA1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925,245,083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2F14B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856,902,993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3AE00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B1A98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68,342,090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C0E42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925,245,083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3FE672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14.73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C8A7C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- 33,662,034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9D937E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- 3.51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D41DB1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27F53E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25B344A0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2CACEEFE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1594A3D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981AFF8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F48A49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1,232,892,000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DE546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572,352,292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C5995D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5,038,948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D6347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646,164,404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A6C89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1,223,555,644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6B08A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572,352,292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37AB6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5,038,948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B8A71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646,164,404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E775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1,223,555,644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866277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19.48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204E3A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- 9,336,356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09EA5A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- 0.76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146010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5A1A7E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2E8524B4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95C83B1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D3507C7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678150B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7CBFFD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512,854,922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23BC52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425,786,167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DFC530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093690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12,839,174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7F0D0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438,625,341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24844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425,786,167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F3D92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FB2C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12,839,174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DB03F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438,625,341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E33FC1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6.98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59C9C6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- 74,229,581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E9EBA9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- 14.47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A6866C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23CB8A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22DC28A7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4DDEA27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06CAF11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84CAEF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56A0FA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1,879,000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E7A24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1,832,737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1488BF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2ED30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62B23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1,832,737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5CFAA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1,832,737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086B2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04720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96E70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1,832,737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2A071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5F718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- 46,263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393E06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- 2.46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B1583E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371E14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1536DBE2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310498F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E2EA4F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643C02C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030524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11,141,000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D0E55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10,009,495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0FA8D3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07B48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A527B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10,009,495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F233D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10,009,495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BB58B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47DC6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DFD09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10,009,495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751CA8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7D48F0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- 1,131,505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0804A3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- 10.16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4AC538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20C842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4CB01162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49E2F69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38DC5D4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0EB4B6E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DB986B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154,449,922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71E67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128,565,711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9A2F78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FF253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43EF7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128,565,711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46C0C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128,565,711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5EB1F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DE2D7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840FA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128,565,711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659E53F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2.05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BC585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- 25,884,211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1969D4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- 16.76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A1CC78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D1F168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4626C802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997BC5D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D21F481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AADE5F5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5BD3D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345,385,000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DA2E1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285,378,224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2277D3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FBF57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12,839,174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05609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298,217,398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57DA8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285,378,224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6713B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6BD61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12,839,174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018AF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298,217,398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3E338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4.75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4B824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- 47,167,602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DD0EB0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- 13.66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2D454B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6C2B1A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3CE0CC22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8D3DB3A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8E2C7E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34DB13F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957EB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172,714,000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2A776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128,949,748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834D86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5FDE96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37,663,620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EAE62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166,613,368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8D2356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128,949,748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919607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3540B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37,663,620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0092D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166,613,368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0DD3D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2.65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85A100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- 6,100,632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E7E3D0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- 3.53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BF9744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BEE37D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3A553607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7040175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B89576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74A8CEF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20D881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172,714,000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2A96F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128,949,748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8EEA64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6DA0C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37,663,620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6BDA18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166,613,368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E96F9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128,949,748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6B91C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C484E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37,663,620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2AF38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166,613,368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CC32B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2.65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C27FA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- 6,100,632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6A910F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- 3.53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EFC12D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76BB6E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4E138103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2069085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E32054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45BDA1C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2CB225C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67,122,000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F225F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57,105,810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5A80ED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4DFCE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ED4AD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57,105,810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5C26A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57,105,810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433F0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D54357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850DA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57,105,810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A69066C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283FC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- 10,016,190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523169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- 14.92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E25CD1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B3A7E7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7E6A3D4C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D4936BD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CC5EB04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D5EA0C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808FE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67,122,000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1E281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57,105,810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EF53F5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8BDAE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5991C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57,105,810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3A728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57,105,810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48B32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0EDB8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07CC6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57,105,810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838DAB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2B75C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- 10,016,190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651F7E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- 14.92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1A15ED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6C0683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5958E44A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CBE8578" w14:textId="4777A26C" w:rsidR="00AA62BC" w:rsidRPr="0068070B" w:rsidRDefault="0015272F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41325FC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DA502C6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E6831A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46D28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E084C1B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350,486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5C7C6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1D5807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350,486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C6F1DE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3985A7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350,486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C90D65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13AF3C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350,486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4367EF1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9B0BDF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- 1,649,514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C7575F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- 82.48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613B638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E65902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1A9508F7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23AD1D6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590C83F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5EF9FE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CA96EB3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2,000,000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08926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2E48CC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350,486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F9533C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FAED5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350,486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6F99C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6ABD6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350,486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1F12A6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F39EC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350,486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C1F4CC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D22EE9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- 1,649,514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55E83B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- 82.48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5EF48D1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7C924C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:rsidRPr="0068070B" w14:paraId="5F3B6037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285AC51" w14:textId="0F4C7AAB" w:rsidR="00AA62BC" w:rsidRPr="0068070B" w:rsidRDefault="0015272F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D308F4B" w14:textId="77777777" w:rsidR="00AA62BC" w:rsidRPr="0068070B" w:rsidRDefault="00AA62BC" w:rsidP="009762AD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AF6115B" w14:textId="77777777" w:rsidR="00AA62BC" w:rsidRPr="0068070B" w:rsidRDefault="00AA62BC" w:rsidP="009762AD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8070B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04931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68,670,883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8CD58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10,509,135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CE901B2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F2FF7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30,518,728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3ECD4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41,027,863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56B374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10,509,135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2F30A0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69288A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30,518,728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451BBD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41,027,863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F45E0D2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CEDD36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- 27,643,020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9094373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- 40.25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36D5CA8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588769F" w14:textId="77777777" w:rsidR="00AA62BC" w:rsidRPr="0068070B" w:rsidRDefault="00AA62BC" w:rsidP="009762AD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68070B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AA62BC" w14:paraId="3359906E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3E70F80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4A5C18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BBE036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79522C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63F7B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92430D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730CB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BB831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A04B6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790CDA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EED2A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1400C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3,000,000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16E76E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D581E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AE5FF1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74772230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96784AD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AA62BC" w14:paraId="6752ED1D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E068C8D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C4AC6BB" w14:textId="77777777" w:rsidR="00AA62BC" w:rsidRDefault="00AA62BC" w:rsidP="009762AD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B6AEAD" w14:textId="77777777" w:rsidR="00AA62BC" w:rsidRDefault="00AA62BC" w:rsidP="009762AD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A580C4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58,445,000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DBA2B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7,509,135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AFDEC5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5FD536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30,518,728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836722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38,027,863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118807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7,509,135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05D5B5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E47797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30,518,728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CCB8D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38,027,863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1DBF9E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0.61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0EFF0B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- 20,417,137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D5B0098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- 34.93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37329884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B11DCDE" w14:textId="77777777" w:rsidR="00AA62BC" w:rsidRPr="00F32BE8" w:rsidRDefault="00AA62BC" w:rsidP="009762AD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4351B" w:rsidRPr="008D2F76" w14:paraId="0C4FA05B" w14:textId="77777777" w:rsidTr="00171E6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35F61C6" w14:textId="77777777" w:rsidR="00E4351B" w:rsidRDefault="00E4351B" w:rsidP="00E4351B">
            <w:pPr>
              <w:jc w:val="center"/>
              <w:rPr>
                <w:rFonts w:ascii="新細明體" w:eastAsia="標楷體" w:hAnsi="新細明體"/>
                <w:sz w:val="20"/>
              </w:rPr>
            </w:pPr>
            <w:bookmarkStart w:id="0" w:name="_GoBack" w:colFirst="16" w:colLast="17"/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D36ECE1" w14:textId="77777777" w:rsidR="00E4351B" w:rsidRDefault="00E4351B" w:rsidP="00E4351B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2A48A2" w14:textId="77777777" w:rsidR="00E4351B" w:rsidRDefault="00E4351B" w:rsidP="00E4351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F74BA1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43140FA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7,225,883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966D4A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5EBB21B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1CAA52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BEF6F0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514254A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E74206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DCDE95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53E474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3700664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B1F269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- 7,225,883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4AD75F2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/>
                <w:noProof/>
                <w:spacing w:val="-6"/>
                <w:sz w:val="20"/>
              </w:rPr>
              <w:t>- 100.00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0D92898D" w14:textId="77777777" w:rsidR="00E4351B" w:rsidRPr="00F32BE8" w:rsidRDefault="00E4351B" w:rsidP="00E4351B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F74BA1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9B3A862" w14:textId="6E99A961" w:rsidR="00E4351B" w:rsidRPr="008D2F76" w:rsidRDefault="008D2F76" w:rsidP="00E4351B">
            <w:pPr>
              <w:jc w:val="right"/>
              <w:rPr>
                <w:rFonts w:ascii="標楷體" w:eastAsia="標楷體" w:hAnsi="標楷體"/>
                <w:noProof/>
                <w:spacing w:val="-6"/>
                <w:sz w:val="20"/>
              </w:rPr>
            </w:pPr>
            <w:r w:rsidRPr="008D2F76">
              <w:rPr>
                <w:rFonts w:ascii="標楷體" w:eastAsia="標楷體" w:hAnsi="標楷體"/>
                <w:noProof/>
                <w:spacing w:val="-6"/>
                <w:sz w:val="20"/>
              </w:rPr>
              <w:t>--</w:t>
            </w:r>
          </w:p>
        </w:tc>
      </w:tr>
    </w:tbl>
    <w:bookmarkEnd w:id="0"/>
    <w:p w14:paraId="329FB1B1" w14:textId="6A5E376B" w:rsidR="00ED38BF" w:rsidRDefault="00AA62BC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7E7A31">
        <w:rPr>
          <w:rFonts w:ascii="標楷體" w:eastAsia="標楷體" w:hAnsi="標楷體" w:hint="eastAsia"/>
          <w:sz w:val="20"/>
        </w:rPr>
        <w:t>114</w:t>
      </w:r>
      <w:proofErr w:type="gramEnd"/>
      <w:r>
        <w:rPr>
          <w:rFonts w:ascii="標楷體" w:eastAsia="標楷體" w:hAnsi="標楷體"/>
          <w:sz w:val="20"/>
        </w:rPr>
        <w:t>年度第二預備金原編列預算數</w:t>
      </w:r>
      <w:r w:rsidR="00171E69">
        <w:rPr>
          <w:rFonts w:ascii="標楷體" w:eastAsia="標楷體" w:hAnsi="標楷體" w:hint="eastAsia"/>
          <w:sz w:val="20"/>
        </w:rPr>
        <w:t>1</w:t>
      </w:r>
      <w:r w:rsidR="00171E69">
        <w:rPr>
          <w:rFonts w:ascii="標楷體" w:eastAsia="標楷體" w:hAnsi="標楷體"/>
          <w:sz w:val="20"/>
        </w:rPr>
        <w:t>,500</w:t>
      </w:r>
      <w:r w:rsidR="00171E69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，經核准動支</w:t>
      </w:r>
      <w:r w:rsidR="00171E69">
        <w:rPr>
          <w:rFonts w:ascii="標楷體" w:eastAsia="標楷體" w:hAnsi="標楷體" w:hint="eastAsia"/>
          <w:sz w:val="20"/>
        </w:rPr>
        <w:t>777萬餘元</w:t>
      </w:r>
      <w:r w:rsidR="007E7A31">
        <w:rPr>
          <w:rFonts w:ascii="標楷體" w:eastAsia="標楷體" w:hAnsi="標楷體" w:hint="eastAsia"/>
          <w:sz w:val="20"/>
        </w:rPr>
        <w:t>，賸餘722萬餘元</w:t>
      </w:r>
      <w:r>
        <w:rPr>
          <w:rFonts w:ascii="標楷體" w:eastAsia="標楷體" w:hAnsi="標楷體"/>
          <w:sz w:val="20"/>
        </w:rPr>
        <w:t>。</w:t>
      </w:r>
    </w:p>
    <w:sectPr w:rsidR="00ED3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D1EB0" w14:textId="77777777" w:rsidR="00AA62BC" w:rsidRDefault="00AA62BC">
      <w:r>
        <w:separator/>
      </w:r>
    </w:p>
  </w:endnote>
  <w:endnote w:type="continuationSeparator" w:id="0">
    <w:p w14:paraId="55CA475A" w14:textId="77777777" w:rsidR="00AA62BC" w:rsidRDefault="00AA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8EC59" w14:textId="77777777" w:rsidR="00171E69" w:rsidRDefault="00171E6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ECB97" w14:textId="77777777" w:rsidR="00171E69" w:rsidRDefault="00171E69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BE380" w14:textId="77777777" w:rsidR="00171E69" w:rsidRDefault="00171E6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09AC9" w14:textId="77777777" w:rsidR="00AA62BC" w:rsidRDefault="00AA62BC">
      <w:r>
        <w:separator/>
      </w:r>
    </w:p>
  </w:footnote>
  <w:footnote w:type="continuationSeparator" w:id="0">
    <w:p w14:paraId="4198BAED" w14:textId="77777777" w:rsidR="00AA62BC" w:rsidRDefault="00AA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6F27" w14:textId="77777777" w:rsidR="00171E69" w:rsidRDefault="00171E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C61E2" w14:textId="2E247E49" w:rsidR="0033339B" w:rsidRDefault="002D6358">
    <w:pPr>
      <w:pStyle w:val="a3"/>
      <w:jc w:val="center"/>
    </w:pPr>
    <w:r w:rsidRPr="002D635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D635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D6358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D6358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C968B" w14:textId="1C285DC2" w:rsidR="00171E69" w:rsidRDefault="00171E69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拾、歲出政事別決算審定總表</w:t>
    </w:r>
  </w:p>
  <w:p w14:paraId="0951BB85" w14:textId="3DB321E7" w:rsidR="0033339B" w:rsidRDefault="00171E69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D6358" w:rsidRPr="002D6358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2D6358" w:rsidRPr="002D6358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6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BC"/>
    <w:rsid w:val="00012B65"/>
    <w:rsid w:val="000C5542"/>
    <w:rsid w:val="000F7EBC"/>
    <w:rsid w:val="0015272F"/>
    <w:rsid w:val="00171E69"/>
    <w:rsid w:val="001D045E"/>
    <w:rsid w:val="002D6358"/>
    <w:rsid w:val="0033339B"/>
    <w:rsid w:val="00586E92"/>
    <w:rsid w:val="005A0053"/>
    <w:rsid w:val="005C229D"/>
    <w:rsid w:val="00671557"/>
    <w:rsid w:val="007A5795"/>
    <w:rsid w:val="007C5530"/>
    <w:rsid w:val="007E7A31"/>
    <w:rsid w:val="008D2F76"/>
    <w:rsid w:val="00A70E4D"/>
    <w:rsid w:val="00AA62BC"/>
    <w:rsid w:val="00B10685"/>
    <w:rsid w:val="00B72CD3"/>
    <w:rsid w:val="00C84213"/>
    <w:rsid w:val="00D3677E"/>
    <w:rsid w:val="00E14208"/>
    <w:rsid w:val="00E4351B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289B6B"/>
  <w15:chartTrackingRefBased/>
  <w15:docId w15:val="{B442643A-B383-48AA-8D13-427B9D09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hX4ICz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VhX4ICz歲出政事別決算審定表.dot</Template>
  <TotalTime>4</TotalTime>
  <Pages>1</Pages>
  <Words>799</Words>
  <Characters>2870</Characters>
  <Application>Microsoft Office Word</Application>
  <DocSecurity>0</DocSecurity>
  <Lines>23</Lines>
  <Paragraphs>7</Paragraphs>
  <ScaleCrop>false</ScaleCrop>
  <Company>N.A.O.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陳金菊</dc:creator>
  <cp:keywords/>
  <cp:lastModifiedBy>孫宇樓</cp:lastModifiedBy>
  <cp:revision>6</cp:revision>
  <cp:lastPrinted>2026-07-13T08:27:00Z</cp:lastPrinted>
  <dcterms:created xsi:type="dcterms:W3CDTF">2026-06-01T02:18:00Z</dcterms:created>
  <dcterms:modified xsi:type="dcterms:W3CDTF">2026-07-13T08:28:00Z</dcterms:modified>
</cp:coreProperties>
</file>