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"/>
        <w:gridCol w:w="2373"/>
        <w:gridCol w:w="1723"/>
        <w:gridCol w:w="1411"/>
        <w:gridCol w:w="725"/>
        <w:gridCol w:w="686"/>
        <w:gridCol w:w="1411"/>
        <w:gridCol w:w="1428"/>
        <w:gridCol w:w="1424"/>
        <w:gridCol w:w="1424"/>
        <w:gridCol w:w="1424"/>
        <w:gridCol w:w="1428"/>
        <w:gridCol w:w="1424"/>
        <w:gridCol w:w="1424"/>
        <w:gridCol w:w="1424"/>
        <w:gridCol w:w="1433"/>
      </w:tblGrid>
      <w:tr w:rsidR="00A06433" w14:paraId="0B11418C" w14:textId="77777777" w:rsidTr="00F27037">
        <w:trPr>
          <w:cantSplit/>
          <w:trHeight w:val="270"/>
          <w:tblHeader/>
        </w:trPr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</w:tcPr>
          <w:p w14:paraId="25D8B235" w14:textId="77777777" w:rsidR="00D867AC" w:rsidRDefault="00D867AC" w:rsidP="00CF2247">
            <w:pPr>
              <w:ind w:leftChars="-22" w:left="-53" w:rightChars="-30" w:right="-72" w:firstLineChars="26" w:firstLine="5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497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96DAE" w14:textId="77777777" w:rsidR="00D867AC" w:rsidRDefault="00D867AC" w:rsidP="00763D83">
            <w:pPr>
              <w:ind w:leftChars="15" w:left="36" w:rightChars="100" w:right="240" w:firstLineChars="31" w:firstLine="6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3397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5833" w14:textId="1792F8C0" w:rsidR="00D867AC" w:rsidRDefault="00D867AC" w:rsidP="0064011F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8531F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06433" w14:paraId="3A04A84C" w14:textId="77777777" w:rsidTr="00F27037">
        <w:trPr>
          <w:cantSplit/>
          <w:trHeight w:val="270"/>
          <w:tblHeader/>
        </w:trPr>
        <w:tc>
          <w:tcPr>
            <w:tcW w:w="106" w:type="pct"/>
            <w:tcBorders>
              <w:top w:val="nil"/>
              <w:left w:val="nil"/>
              <w:right w:val="nil"/>
            </w:tcBorders>
          </w:tcPr>
          <w:p w14:paraId="300C40FF" w14:textId="77777777" w:rsidR="00D867AC" w:rsidRDefault="00D867AC" w:rsidP="00492CDF">
            <w:pPr>
              <w:ind w:left="60" w:rightChars="-20" w:right="-48" w:hangingChars="30" w:hanging="6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497" w:type="pct"/>
            <w:gridSpan w:val="5"/>
            <w:vMerge/>
            <w:tcBorders>
              <w:top w:val="nil"/>
              <w:left w:val="nil"/>
              <w:right w:val="nil"/>
            </w:tcBorders>
          </w:tcPr>
          <w:p w14:paraId="612645C2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97" w:type="pct"/>
            <w:gridSpan w:val="11"/>
            <w:vMerge/>
            <w:tcBorders>
              <w:top w:val="nil"/>
              <w:left w:val="nil"/>
              <w:right w:val="nil"/>
            </w:tcBorders>
          </w:tcPr>
          <w:p w14:paraId="144F1C7D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06433" w14:paraId="5092D843" w14:textId="77777777" w:rsidTr="00F27037">
        <w:trPr>
          <w:cantSplit/>
          <w:tblHeader/>
        </w:trPr>
        <w:tc>
          <w:tcPr>
            <w:tcW w:w="185" w:type="pct"/>
            <w:gridSpan w:val="2"/>
            <w:vMerge w:val="restart"/>
            <w:tcBorders>
              <w:left w:val="nil"/>
            </w:tcBorders>
            <w:vAlign w:val="center"/>
          </w:tcPr>
          <w:p w14:paraId="5FB950FC" w14:textId="77777777" w:rsidR="00D867AC" w:rsidRDefault="00D867AC" w:rsidP="00CF2247">
            <w:pPr>
              <w:ind w:leftChars="-10" w:left="-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540" w:type="pct"/>
            <w:vMerge w:val="restart"/>
            <w:tcBorders>
              <w:left w:val="nil"/>
            </w:tcBorders>
            <w:vAlign w:val="center"/>
          </w:tcPr>
          <w:p w14:paraId="6364CA88" w14:textId="77777777" w:rsidR="00D867AC" w:rsidRDefault="00D867AC" w:rsidP="00E57B7B">
            <w:pPr>
              <w:ind w:leftChars="-7" w:left="1" w:hangingChars="9" w:hanging="1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392" w:type="pct"/>
            <w:vMerge w:val="restart"/>
            <w:vAlign w:val="center"/>
          </w:tcPr>
          <w:p w14:paraId="2CBAAE55" w14:textId="77777777" w:rsidR="00D867AC" w:rsidRDefault="00D867AC" w:rsidP="00E57B7B">
            <w:pPr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1288" w:type="pct"/>
            <w:gridSpan w:val="5"/>
            <w:vAlign w:val="center"/>
          </w:tcPr>
          <w:p w14:paraId="10BEAE13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297" w:type="pct"/>
            <w:gridSpan w:val="4"/>
            <w:vAlign w:val="center"/>
          </w:tcPr>
          <w:p w14:paraId="7E28D568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298" w:type="pct"/>
            <w:gridSpan w:val="4"/>
            <w:tcBorders>
              <w:right w:val="nil"/>
            </w:tcBorders>
            <w:vAlign w:val="center"/>
          </w:tcPr>
          <w:p w14:paraId="7F8FF40F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F27037" w14:paraId="6C91CFC2" w14:textId="77777777" w:rsidTr="00F27037">
        <w:trPr>
          <w:cantSplit/>
          <w:trHeight w:val="260"/>
          <w:tblHeader/>
        </w:trPr>
        <w:tc>
          <w:tcPr>
            <w:tcW w:w="185" w:type="pct"/>
            <w:gridSpan w:val="2"/>
            <w:vMerge/>
            <w:tcBorders>
              <w:left w:val="nil"/>
            </w:tcBorders>
            <w:vAlign w:val="center"/>
          </w:tcPr>
          <w:p w14:paraId="2C7F6313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2E08967C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2" w:type="pct"/>
            <w:vMerge/>
            <w:vAlign w:val="center"/>
          </w:tcPr>
          <w:p w14:paraId="1A81F0E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0604CB28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21" w:type="pct"/>
            <w:gridSpan w:val="2"/>
            <w:vAlign w:val="center"/>
          </w:tcPr>
          <w:p w14:paraId="00F27834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21" w:type="pct"/>
            <w:vAlign w:val="center"/>
          </w:tcPr>
          <w:p w14:paraId="70FA1EFB" w14:textId="77777777" w:rsidR="00D867AC" w:rsidRDefault="00D867AC" w:rsidP="0064011F">
            <w:pPr>
              <w:ind w:leftChars="-9" w:rightChars="-14" w:right="-34" w:hangingChars="11" w:hanging="2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25" w:type="pct"/>
            <w:vAlign w:val="center"/>
          </w:tcPr>
          <w:p w14:paraId="468376F3" w14:textId="77777777" w:rsidR="00D867AC" w:rsidRDefault="00D867AC" w:rsidP="0064011F">
            <w:pPr>
              <w:ind w:leftChars="-11" w:rightChars="-1" w:right="-2" w:hangingChars="13" w:hanging="2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324" w:type="pct"/>
            <w:vAlign w:val="center"/>
          </w:tcPr>
          <w:p w14:paraId="3C771FB8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64011F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24" w:type="pct"/>
            <w:vAlign w:val="center"/>
          </w:tcPr>
          <w:p w14:paraId="4108AEB5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24" w:type="pct"/>
            <w:vAlign w:val="center"/>
          </w:tcPr>
          <w:p w14:paraId="05233FEE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24" w:type="pct"/>
            <w:vAlign w:val="center"/>
          </w:tcPr>
          <w:p w14:paraId="34584FB3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324" w:type="pct"/>
            <w:vAlign w:val="center"/>
          </w:tcPr>
          <w:p w14:paraId="3AF64F62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64011F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24" w:type="pct"/>
            <w:vAlign w:val="center"/>
          </w:tcPr>
          <w:p w14:paraId="165035C6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1E2BB83C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0E479E55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F27037" w14:paraId="3D1F5431" w14:textId="77777777" w:rsidTr="00F27037">
        <w:trPr>
          <w:cantSplit/>
          <w:trHeight w:val="128"/>
          <w:tblHeader/>
        </w:trPr>
        <w:tc>
          <w:tcPr>
            <w:tcW w:w="185" w:type="pct"/>
            <w:gridSpan w:val="2"/>
            <w:vMerge/>
            <w:tcBorders>
              <w:left w:val="nil"/>
            </w:tcBorders>
            <w:vAlign w:val="center"/>
          </w:tcPr>
          <w:p w14:paraId="30DC3E1D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0C47A319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2" w:type="pct"/>
            <w:vAlign w:val="center"/>
          </w:tcPr>
          <w:p w14:paraId="3348B147" w14:textId="77777777" w:rsidR="00D867AC" w:rsidRDefault="00D867AC" w:rsidP="00E57B7B">
            <w:pPr>
              <w:ind w:leftChars="-4" w:rightChars="3" w:right="7" w:hangingChars="5" w:hanging="1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1" w:type="pct"/>
            <w:vAlign w:val="center"/>
          </w:tcPr>
          <w:p w14:paraId="06C5B74E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1" w:type="pct"/>
            <w:gridSpan w:val="2"/>
            <w:vAlign w:val="center"/>
          </w:tcPr>
          <w:p w14:paraId="6A15DBE3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1" w:type="pct"/>
            <w:vAlign w:val="center"/>
          </w:tcPr>
          <w:p w14:paraId="63A18847" w14:textId="77777777" w:rsidR="00D867AC" w:rsidRDefault="00D867AC" w:rsidP="0064011F">
            <w:pPr>
              <w:ind w:leftChars="-9" w:rightChars="-14" w:right="-34" w:hangingChars="11" w:hanging="2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5" w:type="pct"/>
            <w:vAlign w:val="center"/>
          </w:tcPr>
          <w:p w14:paraId="46F5EC73" w14:textId="77777777" w:rsidR="00D867AC" w:rsidRDefault="00D867AC" w:rsidP="0064011F">
            <w:pPr>
              <w:ind w:leftChars="-11" w:rightChars="-1" w:right="-2" w:hangingChars="13" w:hanging="2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637CDDC1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4854171F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5D07CA37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0EE5848A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161A4C78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09F46320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7F8B79B2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24C88EE9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F27037" w14:paraId="5325BE35" w14:textId="77777777" w:rsidTr="00F27037">
        <w:trPr>
          <w:cantSplit/>
          <w:trHeight w:val="127"/>
          <w:tblHeader/>
        </w:trPr>
        <w:tc>
          <w:tcPr>
            <w:tcW w:w="185" w:type="pct"/>
            <w:gridSpan w:val="2"/>
            <w:vMerge/>
            <w:tcBorders>
              <w:left w:val="nil"/>
            </w:tcBorders>
            <w:vAlign w:val="center"/>
          </w:tcPr>
          <w:p w14:paraId="75EDA394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38A9656B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2" w:type="pct"/>
            <w:vAlign w:val="center"/>
          </w:tcPr>
          <w:p w14:paraId="55A48F10" w14:textId="77777777" w:rsidR="00D867AC" w:rsidRDefault="00D867AC" w:rsidP="00E57B7B">
            <w:pPr>
              <w:ind w:leftChars="-4" w:rightChars="3" w:right="7" w:hangingChars="5" w:hanging="1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1" w:type="pct"/>
            <w:vAlign w:val="center"/>
          </w:tcPr>
          <w:p w14:paraId="251146CF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1" w:type="pct"/>
            <w:gridSpan w:val="2"/>
            <w:vAlign w:val="center"/>
          </w:tcPr>
          <w:p w14:paraId="22D63F8E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1" w:type="pct"/>
            <w:vAlign w:val="center"/>
          </w:tcPr>
          <w:p w14:paraId="1050E196" w14:textId="77777777" w:rsidR="00D867AC" w:rsidRDefault="00D867AC" w:rsidP="0064011F">
            <w:pPr>
              <w:ind w:leftChars="-9" w:rightChars="-14" w:right="-34" w:hangingChars="11" w:hanging="2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5" w:type="pct"/>
            <w:vAlign w:val="center"/>
          </w:tcPr>
          <w:p w14:paraId="09EAF769" w14:textId="77777777" w:rsidR="00D867AC" w:rsidRDefault="00D867AC" w:rsidP="0064011F">
            <w:pPr>
              <w:ind w:leftChars="-11" w:rightChars="-1" w:right="-2" w:hangingChars="13" w:hanging="2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1622284D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3770CB72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7D39941A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24F3926C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2F44FF25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04FCF3FB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772886DF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68CB1D09" w14:textId="77777777" w:rsidR="00D867AC" w:rsidRDefault="00D867AC" w:rsidP="0064011F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F27037" w:rsidRPr="008B73C4" w14:paraId="5EBDE740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740CFB36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310E34D7" w14:textId="77777777" w:rsidR="00C8531F" w:rsidRPr="008B73C4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B73C4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090DD71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2,360,648,217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300CBD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174,734,505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099E6E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1,075,117,702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B3D05D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F16BB1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1,110,796,010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61525F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45EF9A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A9B817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AC25BF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D4EF35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174,734,505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8D9231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1,075,117,702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D234FA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EB41CB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1,110,796,010</w:t>
            </w:r>
          </w:p>
        </w:tc>
      </w:tr>
      <w:tr w:rsidR="00F27037" w:rsidRPr="008B73C4" w14:paraId="653F3246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365D7591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3A74040F" w14:textId="77777777" w:rsidR="00C8531F" w:rsidRPr="008B73C4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B73C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0FCC78C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20,885,441</w:t>
            </w:r>
          </w:p>
          <w:p w14:paraId="324184F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2,339,762,776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697C7F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217,141</w:t>
            </w:r>
          </w:p>
          <w:p w14:paraId="57DDF67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174,517,364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945EB0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14,982,607</w:t>
            </w:r>
          </w:p>
          <w:p w14:paraId="0A557E2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1,060,135,095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CD54A2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3,638,353</w:t>
            </w:r>
          </w:p>
          <w:p w14:paraId="6D8A858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- 3,638,353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6321B5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9,324,046</w:t>
            </w:r>
          </w:p>
          <w:p w14:paraId="7B50679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1,101,471,964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6A4187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04ADDF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3319BE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135D01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87CFBE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DD83C2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B87CA2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3641AC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2643CD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217,141</w:t>
            </w:r>
          </w:p>
          <w:p w14:paraId="7A7F5AF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174,517,364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2D2E6B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14,982,607</w:t>
            </w:r>
          </w:p>
          <w:p w14:paraId="6FEAD57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1,060,135,095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F0C639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3,638,353</w:t>
            </w:r>
          </w:p>
          <w:p w14:paraId="39567B1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- 3,638,353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5BD014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9,324,046</w:t>
            </w:r>
          </w:p>
          <w:p w14:paraId="7EE6545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1,101,471,964</w:t>
            </w:r>
          </w:p>
        </w:tc>
      </w:tr>
      <w:tr w:rsidR="00F27037" w14:paraId="7BE678C8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44789427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0D86525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8AD397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265,391</w:t>
            </w:r>
          </w:p>
          <w:p w14:paraId="58839D0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31,413,578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C2C9C0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6A2A4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467,500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1E5DEE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265,391</w:t>
            </w:r>
          </w:p>
          <w:p w14:paraId="3AA54BB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30,405,020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2557DD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CAB32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F486CD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841D0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541,058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F5A033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390F0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70210B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4793B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5FADAE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ABA5D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B05A9C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4F297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EF74CF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51890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467,500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302F32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265,391</w:t>
            </w:r>
          </w:p>
          <w:p w14:paraId="4337646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30,405,020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F12BA1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7946C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39C9B3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FAF71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541,058</w:t>
            </w:r>
          </w:p>
        </w:tc>
      </w:tr>
      <w:tr w:rsidR="00F27037" w14:paraId="548786D4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53B496C7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52092F87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457122B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4D83B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5,868,376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8C22CD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3FF50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5,345,323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CA7BFB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73D0B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523,053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819C2A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4D954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E63998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04E13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C412F1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B9122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5F91E1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03D7E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B7EB5A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0C71E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379C23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1DA7F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9C116E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987EE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5,345,323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849155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C5B2D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523,053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96B512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14231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093544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149AE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27037" w14:paraId="080A6B57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6E4C570B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01B42DA5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7847D51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313,464</w:t>
            </w:r>
          </w:p>
          <w:p w14:paraId="76C72F3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34,623,077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26A7F8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AB73A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1,625,132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E81839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A15C1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26,324,970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E55E4E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3B148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58FA27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313,464</w:t>
            </w:r>
          </w:p>
          <w:p w14:paraId="725868C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6,672,975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4B860F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6C2F3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15BD16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7E466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95F7DF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6F3F0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9D2878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A6FE1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D6FB33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3A470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1,625,132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3C3A46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8784A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26,324,970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0F8A93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814B9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13EF10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313,464</w:t>
            </w:r>
          </w:p>
          <w:p w14:paraId="76B139F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6,672,975</w:t>
            </w:r>
          </w:p>
        </w:tc>
      </w:tr>
      <w:tr w:rsidR="00F27037" w14:paraId="2E574874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12C4A693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 w:hint="eastAsia"/>
                <w:noProof/>
                <w:sz w:val="18"/>
                <w:szCs w:val="18"/>
              </w:rPr>
              <w:t>111－113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1D371133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49B830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FF8C6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32,156,584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2B9F68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32775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2196BE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4E075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32,156,584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07D515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A5D57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EFBEB4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7F19C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40DC11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B54D3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C61453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A985A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47951B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41224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6CD42E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8D7A5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D9AC87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0AA43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14A204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C619C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32,156,584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1D74E5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E54D2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6CD9A1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9CB1A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27037" w14:paraId="1A5B976D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65835165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79D685ED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35DCC71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CD954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215,668,656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6E527F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3B717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16,178,575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37CE5B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86084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93,723,744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5F97C3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1F28B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968D88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4899A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105,766,337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A3B5BE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240BA2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831535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56F1C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D86D3A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71D45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1EC6D1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22EB5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4AC5C7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647A4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16,178,575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0B4CED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6FD31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93,723,744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402E49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09362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26F24D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E578E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105,766,337</w:t>
            </w:r>
          </w:p>
        </w:tc>
      </w:tr>
      <w:tr w:rsidR="00F27037" w14:paraId="1A5A482C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46CCE6D8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 w:hint="eastAsia"/>
                <w:noProof/>
                <w:sz w:val="18"/>
                <w:szCs w:val="18"/>
              </w:rPr>
              <w:t>110－113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DC0D9CA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2A6FF4B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2,021,648</w:t>
            </w:r>
          </w:p>
          <w:p w14:paraId="240D1F7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170,120,728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67D47D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3ABA2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11,289,494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B0383D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1,467,653</w:t>
            </w:r>
          </w:p>
          <w:p w14:paraId="50E4BE1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128,074,698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25E72F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822,456</w:t>
            </w:r>
          </w:p>
          <w:p w14:paraId="2C6D676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- 822,456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C2526B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1,376,451</w:t>
            </w:r>
          </w:p>
          <w:p w14:paraId="384C540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29,934,080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340D7C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A2C67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4A4563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8B478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D44DD7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EFFD2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2CEED5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73592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F30ECE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FCB3A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11,289,494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384086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1,467,653</w:t>
            </w:r>
          </w:p>
          <w:p w14:paraId="7B41F90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128,074,698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CFB7D8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822,456</w:t>
            </w:r>
          </w:p>
          <w:p w14:paraId="470C556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- 822,456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F3424D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1,376,451</w:t>
            </w:r>
          </w:p>
          <w:p w14:paraId="4E75DAD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29,934,080</w:t>
            </w:r>
          </w:p>
        </w:tc>
      </w:tr>
      <w:tr w:rsidR="00F27037" w14:paraId="23B1730E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148F8B71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 w:hint="eastAsia"/>
                <w:noProof/>
                <w:sz w:val="18"/>
                <w:szCs w:val="18"/>
              </w:rPr>
              <w:t>110－113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1E51E27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2DC2AF8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240,483</w:t>
            </w:r>
          </w:p>
          <w:p w14:paraId="20D4EDC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58,688,133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3B3421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FC234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8,016,406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9E3603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240,483</w:t>
            </w:r>
          </w:p>
          <w:p w14:paraId="42EE377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23,007,227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7D330F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095D6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E51EA3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928AE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27,664,500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BE8B59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8B0F4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6D55A0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EB8C7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478ADD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B1C74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336D53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9EAAC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70B2BB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9858D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8,016,406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9949EF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240,483</w:t>
            </w:r>
          </w:p>
          <w:p w14:paraId="55A2934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23,007,227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8F85A2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A7DB8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49D442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4B4C0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27,664,500</w:t>
            </w:r>
          </w:p>
        </w:tc>
      </w:tr>
      <w:tr w:rsidR="00F27037" w14:paraId="38FE12AF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69979BE0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 w:hint="eastAsia"/>
                <w:noProof/>
                <w:sz w:val="18"/>
                <w:szCs w:val="18"/>
              </w:rPr>
              <w:t>110－113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7843DEA0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5EC0A2C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419,961</w:t>
            </w:r>
          </w:p>
          <w:p w14:paraId="1F3263E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1,060,634,490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B30193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82,178</w:t>
            </w:r>
          </w:p>
          <w:p w14:paraId="2F4453E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64,291,430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B54C28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337,783</w:t>
            </w:r>
          </w:p>
          <w:p w14:paraId="2DB7928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270,338,401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67E1F6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2,815,897</w:t>
            </w:r>
          </w:p>
          <w:p w14:paraId="5F88DAF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- 2,815,897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044F01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2,815,897</w:t>
            </w:r>
          </w:p>
          <w:p w14:paraId="0FBBDC0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723,188,762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4F4D66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D3044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D586BE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30D27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006ECA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B0CEA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DF5BC2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40274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3303D2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82,178</w:t>
            </w:r>
          </w:p>
          <w:p w14:paraId="1CA6604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64,291,430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5C8414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337,783</w:t>
            </w:r>
          </w:p>
          <w:p w14:paraId="5E7E526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270,338,401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F2C506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2,815,897</w:t>
            </w:r>
          </w:p>
          <w:p w14:paraId="5215331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- 2,815,897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256EC7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2,815,897</w:t>
            </w:r>
          </w:p>
          <w:p w14:paraId="2BBAD15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723,188,762</w:t>
            </w:r>
          </w:p>
        </w:tc>
      </w:tr>
      <w:tr w:rsidR="00F27037" w14:paraId="50DC31B4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061F84C4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 w:hint="eastAsia"/>
                <w:noProof/>
                <w:sz w:val="18"/>
                <w:szCs w:val="18"/>
              </w:rPr>
              <w:t>110－113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023507BB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4776511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3,106,312</w:t>
            </w:r>
          </w:p>
          <w:p w14:paraId="21110BF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279,462,114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604C6D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134,963</w:t>
            </w:r>
          </w:p>
          <w:p w14:paraId="204D043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13,624,453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5A7913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2,971,349</w:t>
            </w:r>
          </w:p>
          <w:p w14:paraId="487ABFA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185,080,497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81726E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3B954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7DB85B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A56FA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80,757,164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4BA5AE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3D161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E8584E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49CC8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137E25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F3A74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9664AE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546B9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5B05A5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134,963</w:t>
            </w:r>
          </w:p>
          <w:p w14:paraId="0987B22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13,624,453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5CB1CB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2,971,349</w:t>
            </w:r>
          </w:p>
          <w:p w14:paraId="4C19BDC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185,080,497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292233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5E612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EC2036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08CE3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80,757,164</w:t>
            </w:r>
          </w:p>
        </w:tc>
      </w:tr>
      <w:tr w:rsidR="00F27037" w14:paraId="0B4B3055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2A6BADCB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 w:hint="eastAsia"/>
                <w:noProof/>
                <w:sz w:val="18"/>
                <w:szCs w:val="18"/>
              </w:rPr>
              <w:t>111－113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7FF711B2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446EC86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0B299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50,012,134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C47E16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9EC17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34,332,810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1711A7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1058F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13,062,147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D30BAA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74FC0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FF6238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BD398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2,617,177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6558B5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CFA6E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B43CAE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CB127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38F912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C07B0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43CC80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D2CAE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3BFAED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A3C95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34,332,810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570213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B80D0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13,062,147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4D9C18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E14F8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EB4A37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EFF9B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2,617,177</w:t>
            </w:r>
          </w:p>
        </w:tc>
      </w:tr>
      <w:tr w:rsidR="00F27037" w14:paraId="1FF19628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5E89DA5C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 w:hint="eastAsia"/>
                <w:noProof/>
                <w:sz w:val="18"/>
                <w:szCs w:val="18"/>
              </w:rPr>
              <w:t>110－113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98ADF13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0F9CCC1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14,518,182</w:t>
            </w:r>
          </w:p>
          <w:p w14:paraId="0D4DA52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355,930,805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6C5C87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A894B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17,215,594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A5ED4E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9,699,948</w:t>
            </w:r>
          </w:p>
          <w:p w14:paraId="731B5FC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214,385,300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35A99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B8A38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3676F5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4,818,234</w:t>
            </w:r>
          </w:p>
          <w:p w14:paraId="0227B7B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124,329,911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8BF060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55FBC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4A8E09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BD4F9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2A2E6A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77D1F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5BDB74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2D2FD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291B13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48377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17,215,594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F858C3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9,699,948</w:t>
            </w:r>
          </w:p>
          <w:p w14:paraId="41607FE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214,385,300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E17B90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2221E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B7B650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4,818,234</w:t>
            </w:r>
          </w:p>
          <w:p w14:paraId="07DF635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124,329,911</w:t>
            </w:r>
          </w:p>
        </w:tc>
      </w:tr>
      <w:tr w:rsidR="00F27037" w14:paraId="28A164DA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121A48D0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15680398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525EA24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836EC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1,242,854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43CC57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7060E4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125,728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441CB9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2B511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1,117,126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7D3C4C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30570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386F6B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B2ADA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0BCD93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E56B3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74E25B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08FC6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FC6B92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B9010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56A364C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B1F50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410D05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15CDE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125,728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38831F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F29D7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1,117,126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890916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28450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CED51D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68C02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27037" w14:paraId="30505BB8" w14:textId="77777777" w:rsidTr="00F270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5" w:type="pct"/>
            <w:gridSpan w:val="2"/>
            <w:shd w:val="clear" w:color="auto" w:fill="auto"/>
            <w:vAlign w:val="center"/>
          </w:tcPr>
          <w:p w14:paraId="52A6C541" w14:textId="77777777" w:rsidR="00C8531F" w:rsidRPr="00E57B7B" w:rsidRDefault="00C8531F" w:rsidP="00081DF3">
            <w:pPr>
              <w:spacing w:line="4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57B7B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2EA2215" w14:textId="77777777" w:rsidR="00C8531F" w:rsidRDefault="00C8531F" w:rsidP="00081DF3">
            <w:pPr>
              <w:spacing w:line="4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60731F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4B2A66CE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B6CB3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43,941,247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3A004A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DE7F0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2,004,919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EBC615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EF6E7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41,936,328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B6CE076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EBC89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27A10E9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E770E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CE2C827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254B2B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8C1AA0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A3CC18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ED9859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E5E52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3946B6D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E9E3E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AD7F9D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97A110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2,004,919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60AD06F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EB0232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/>
                <w:noProof/>
                <w:sz w:val="18"/>
                <w:szCs w:val="18"/>
              </w:rPr>
              <w:t>41,936,328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DC02A21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1D1865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73D9D73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CE3EEA" w14:textId="77777777" w:rsidR="00C8531F" w:rsidRPr="001E50AB" w:rsidRDefault="00C8531F" w:rsidP="00081DF3">
            <w:pPr>
              <w:spacing w:line="42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E50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34C7490C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 w:rsidSect="00FC785E">
      <w:headerReference w:type="default" r:id="rId6"/>
      <w:headerReference w:type="first" r:id="rId7"/>
      <w:footerReference w:type="first" r:id="rId8"/>
      <w:pgSz w:w="23814" w:h="16840" w:orient="landscape" w:code="8"/>
      <w:pgMar w:top="851" w:right="851" w:bottom="851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1AD6A" w14:textId="77777777" w:rsidR="00C8531F" w:rsidRDefault="00C8531F">
      <w:r>
        <w:separator/>
      </w:r>
    </w:p>
  </w:endnote>
  <w:endnote w:type="continuationSeparator" w:id="0">
    <w:p w14:paraId="4651BE07" w14:textId="77777777" w:rsidR="00C8531F" w:rsidRDefault="00C8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63AC7" w14:textId="57D07771" w:rsidR="001469CE" w:rsidRPr="001469CE" w:rsidRDefault="001469CE" w:rsidP="001469CE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第13-</w:t>
    </w:r>
    <w:r>
      <w:rPr>
        <w:rFonts w:ascii="標楷體" w:eastAsia="標楷體" w:hAnsi="標楷體"/>
      </w:rPr>
      <w:fldChar w:fldCharType="begin"/>
    </w:r>
    <w:r>
      <w:rPr>
        <w:rFonts w:ascii="標楷體" w:eastAsia="標楷體" w:hAnsi="標楷體"/>
      </w:rPr>
      <w:instrText xml:space="preserve"> </w:instrText>
    </w:r>
    <w:r>
      <w:rPr>
        <w:rFonts w:ascii="標楷體" w:eastAsia="標楷體" w:hAnsi="標楷體" w:hint="eastAsia"/>
      </w:rPr>
      <w:instrText>PAGE   \* MERGEFORMAT</w:instrText>
    </w:r>
    <w:r>
      <w:rPr>
        <w:rFonts w:ascii="標楷體" w:eastAsia="標楷體" w:hAnsi="標楷體"/>
      </w:rPr>
      <w:instrText xml:space="preserve"> </w:instrText>
    </w:r>
    <w:r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  <w:noProof/>
      </w:rPr>
      <w:t>1</w:t>
    </w:r>
    <w:r>
      <w:rPr>
        <w:rFonts w:ascii="標楷體" w:eastAsia="標楷體" w:hAnsi="標楷體"/>
      </w:rPr>
      <w:fldChar w:fldCharType="end"/>
    </w:r>
    <w:r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A12D8" w14:textId="77777777" w:rsidR="00C8531F" w:rsidRDefault="00C8531F">
      <w:r>
        <w:separator/>
      </w:r>
    </w:p>
  </w:footnote>
  <w:footnote w:type="continuationSeparator" w:id="0">
    <w:p w14:paraId="489DB073" w14:textId="77777777" w:rsidR="00C8531F" w:rsidRDefault="00C85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3B34" w14:textId="05327A6E" w:rsidR="00D867AC" w:rsidRDefault="007F7D8F">
    <w:pPr>
      <w:jc w:val="center"/>
    </w:pPr>
    <w:r w:rsidRPr="007F7D8F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F7D8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7F7D8F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7F7D8F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7F7D8F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6CC1" w14:textId="54D17897" w:rsidR="00D867AC" w:rsidRPr="00E57B7B" w:rsidRDefault="007F7D8F" w:rsidP="00E57B7B">
    <w:pPr>
      <w:spacing w:line="560" w:lineRule="exact"/>
      <w:jc w:val="center"/>
      <w:rPr>
        <w:rFonts w:ascii="標楷體" w:eastAsia="標楷體" w:hAnsi="標楷體"/>
        <w:b/>
        <w:sz w:val="36"/>
        <w:szCs w:val="36"/>
      </w:rPr>
    </w:pPr>
    <w:r w:rsidRPr="00E57B7B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拾參</w:t>
    </w:r>
    <w:r w:rsidR="00B27658" w:rsidRPr="00E57B7B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D867AC" w:rsidRPr="00E57B7B">
      <w:rPr>
        <w:rFonts w:ascii="標楷體" w:eastAsia="標楷體" w:hAnsi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E57B7B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proofErr w:type="gramEnd"/>
    <w:r w:rsidR="00D867AC" w:rsidRPr="00E57B7B">
      <w:rPr>
        <w:rFonts w:ascii="標楷體" w:eastAsia="標楷體" w:hAnsi="標楷體" w:hint="eastAsia"/>
        <w:b/>
        <w:spacing w:val="60"/>
        <w:sz w:val="36"/>
        <w:szCs w:val="36"/>
        <w:u w:val="single"/>
      </w:rPr>
      <w:t>年度</w:t>
    </w:r>
    <w:r w:rsidRPr="00E57B7B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D867AC" w:rsidRPr="00E57B7B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總決算以前年度歲出</w:t>
    </w:r>
    <w:r w:rsidRPr="00E57B7B">
      <w:rPr>
        <w:rFonts w:ascii="標楷體" w:eastAsia="標楷體" w:hAnsi="標楷體"/>
        <w:b/>
        <w:spacing w:val="60"/>
        <w:sz w:val="36"/>
        <w:szCs w:val="36"/>
        <w:u w:val="single"/>
      </w:rPr>
      <w:t>政事別</w:t>
    </w:r>
    <w:r w:rsidR="00D867AC" w:rsidRPr="00E57B7B">
      <w:rPr>
        <w:rFonts w:ascii="標楷體" w:eastAsia="標楷體" w:hAnsi="標楷體" w:hint="eastAsia"/>
        <w:b/>
        <w:spacing w:val="60"/>
        <w:sz w:val="36"/>
        <w:szCs w:val="36"/>
        <w:u w:val="single"/>
      </w:rPr>
      <w:t>轉入數決算審定</w:t>
    </w:r>
    <w:r w:rsidR="009D2E50" w:rsidRPr="00E57B7B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</w:t>
    </w:r>
    <w:r w:rsidR="00D867AC" w:rsidRPr="00E57B7B">
      <w:rPr>
        <w:rFonts w:ascii="標楷體" w:eastAsia="標楷體" w:hAnsi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31F"/>
    <w:rsid w:val="0001712C"/>
    <w:rsid w:val="00081DF3"/>
    <w:rsid w:val="000A3326"/>
    <w:rsid w:val="001214FD"/>
    <w:rsid w:val="001469CE"/>
    <w:rsid w:val="001A4B2C"/>
    <w:rsid w:val="001E50AB"/>
    <w:rsid w:val="003E0872"/>
    <w:rsid w:val="003F092B"/>
    <w:rsid w:val="003F0B41"/>
    <w:rsid w:val="00492CDF"/>
    <w:rsid w:val="004E0B7F"/>
    <w:rsid w:val="0064011F"/>
    <w:rsid w:val="00734FFE"/>
    <w:rsid w:val="00763D83"/>
    <w:rsid w:val="00775C5D"/>
    <w:rsid w:val="007B582F"/>
    <w:rsid w:val="007F7D8F"/>
    <w:rsid w:val="008A089F"/>
    <w:rsid w:val="008B0CCA"/>
    <w:rsid w:val="008E605A"/>
    <w:rsid w:val="009D2E50"/>
    <w:rsid w:val="00A06433"/>
    <w:rsid w:val="00A11B7B"/>
    <w:rsid w:val="00A8303A"/>
    <w:rsid w:val="00AA7593"/>
    <w:rsid w:val="00AB6EA1"/>
    <w:rsid w:val="00AC7372"/>
    <w:rsid w:val="00B27658"/>
    <w:rsid w:val="00B72BF8"/>
    <w:rsid w:val="00C7461A"/>
    <w:rsid w:val="00C8531F"/>
    <w:rsid w:val="00CE74C9"/>
    <w:rsid w:val="00CF2247"/>
    <w:rsid w:val="00D778D8"/>
    <w:rsid w:val="00D867AC"/>
    <w:rsid w:val="00E57B7B"/>
    <w:rsid w:val="00EC414C"/>
    <w:rsid w:val="00ED19D3"/>
    <w:rsid w:val="00ED34D8"/>
    <w:rsid w:val="00F27037"/>
    <w:rsid w:val="00FB2CFB"/>
    <w:rsid w:val="00FC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E26081C"/>
  <w15:chartTrackingRefBased/>
  <w15:docId w15:val="{BFBAB9B2-5F13-4693-B4B4-9544A4AC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JEbQ5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pJEbQ5以前年度歲出決算審定表.dot</Template>
  <TotalTime>32</TotalTime>
  <Pages>1</Pages>
  <Words>648</Words>
  <Characters>1765</Characters>
  <Application>Microsoft Office Word</Application>
  <DocSecurity>0</DocSecurity>
  <Lines>14</Lines>
  <Paragraphs>4</Paragraphs>
  <ScaleCrop>false</ScaleCrop>
  <Company>N.A.O.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翁子媛</dc:creator>
  <cp:keywords/>
  <cp:lastModifiedBy>王詠萱</cp:lastModifiedBy>
  <cp:revision>21</cp:revision>
  <dcterms:created xsi:type="dcterms:W3CDTF">2026-06-08T06:40:00Z</dcterms:created>
  <dcterms:modified xsi:type="dcterms:W3CDTF">2026-07-07T14:33:00Z</dcterms:modified>
</cp:coreProperties>
</file>