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8"/>
        <w:gridCol w:w="334"/>
        <w:gridCol w:w="2375"/>
        <w:gridCol w:w="1725"/>
        <w:gridCol w:w="1435"/>
        <w:gridCol w:w="847"/>
        <w:gridCol w:w="588"/>
        <w:gridCol w:w="1435"/>
        <w:gridCol w:w="1286"/>
        <w:gridCol w:w="1431"/>
        <w:gridCol w:w="1431"/>
        <w:gridCol w:w="1431"/>
        <w:gridCol w:w="1431"/>
        <w:gridCol w:w="1431"/>
        <w:gridCol w:w="1431"/>
        <w:gridCol w:w="1431"/>
        <w:gridCol w:w="1418"/>
      </w:tblGrid>
      <w:tr w:rsidR="00D46CDC" w14:paraId="48C1B1C2" w14:textId="77777777" w:rsidTr="00B70706">
        <w:trPr>
          <w:cantSplit/>
          <w:trHeight w:val="227"/>
          <w:tblHeader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15CA3D21" w14:textId="77777777" w:rsidR="00D46CDC" w:rsidRDefault="00D46CDC" w:rsidP="000511F4">
            <w:pPr>
              <w:ind w:leftChars="-20" w:left="-48" w:rightChars="10" w:right="24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53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7EAF1" w14:textId="77777777" w:rsidR="00D46CDC" w:rsidRDefault="00D46CDC" w:rsidP="006E1797">
            <w:pPr>
              <w:ind w:leftChars="38" w:left="91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3359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CCBC3" w14:textId="12EB7C1B" w:rsidR="00D46CDC" w:rsidRDefault="00D46CDC" w:rsidP="008B26F7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70F3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3F1C65D5" w14:textId="77777777" w:rsidTr="00B70706">
        <w:trPr>
          <w:cantSplit/>
          <w:trHeight w:val="270"/>
          <w:tblHeader/>
        </w:trPr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49CD48FA" w14:textId="77777777" w:rsidR="00D46CDC" w:rsidRDefault="00D46CDC" w:rsidP="000511F4">
            <w:pPr>
              <w:ind w:leftChars="-20" w:left="-48" w:rightChars="10" w:right="24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530" w:type="pct"/>
            <w:gridSpan w:val="5"/>
            <w:vMerge/>
            <w:tcBorders>
              <w:top w:val="nil"/>
              <w:left w:val="nil"/>
              <w:right w:val="nil"/>
            </w:tcBorders>
          </w:tcPr>
          <w:p w14:paraId="63757A88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59" w:type="pct"/>
            <w:gridSpan w:val="11"/>
            <w:vMerge/>
            <w:tcBorders>
              <w:top w:val="nil"/>
              <w:left w:val="nil"/>
              <w:right w:val="nil"/>
            </w:tcBorders>
          </w:tcPr>
          <w:p w14:paraId="2CEA99D6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051F5" w14:paraId="50E4DF5C" w14:textId="77777777" w:rsidTr="009051F5">
        <w:trPr>
          <w:cantSplit/>
          <w:tblHeader/>
        </w:trPr>
        <w:tc>
          <w:tcPr>
            <w:tcW w:w="187" w:type="pct"/>
            <w:gridSpan w:val="2"/>
            <w:vMerge w:val="restart"/>
            <w:tcBorders>
              <w:left w:val="nil"/>
            </w:tcBorders>
            <w:vAlign w:val="center"/>
          </w:tcPr>
          <w:p w14:paraId="3F7B73F8" w14:textId="77777777" w:rsidR="00D46CDC" w:rsidRDefault="00D46CDC" w:rsidP="000511F4">
            <w:pPr>
              <w:ind w:leftChars="-10" w:left="-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541" w:type="pct"/>
            <w:vMerge w:val="restart"/>
            <w:tcBorders>
              <w:left w:val="nil"/>
            </w:tcBorders>
            <w:vAlign w:val="center"/>
          </w:tcPr>
          <w:p w14:paraId="7E1CD7E4" w14:textId="77777777" w:rsidR="00D46CDC" w:rsidRDefault="00D46CDC" w:rsidP="004E5D20">
            <w:pPr>
              <w:ind w:leftChars="-7" w:left="-17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393" w:type="pct"/>
            <w:vMerge w:val="restart"/>
            <w:vAlign w:val="center"/>
          </w:tcPr>
          <w:p w14:paraId="33934E20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1274" w:type="pct"/>
            <w:gridSpan w:val="5"/>
            <w:vAlign w:val="center"/>
          </w:tcPr>
          <w:p w14:paraId="3528E4B0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303" w:type="pct"/>
            <w:gridSpan w:val="4"/>
            <w:vAlign w:val="center"/>
          </w:tcPr>
          <w:p w14:paraId="7CD9FD37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303" w:type="pct"/>
            <w:gridSpan w:val="4"/>
            <w:tcBorders>
              <w:right w:val="nil"/>
            </w:tcBorders>
            <w:vAlign w:val="center"/>
          </w:tcPr>
          <w:p w14:paraId="51D4198C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9051F5" w14:paraId="324D7C03" w14:textId="77777777" w:rsidTr="009051F5">
        <w:trPr>
          <w:cantSplit/>
          <w:trHeight w:val="260"/>
          <w:tblHeader/>
        </w:trPr>
        <w:tc>
          <w:tcPr>
            <w:tcW w:w="187" w:type="pct"/>
            <w:gridSpan w:val="2"/>
            <w:vMerge/>
            <w:tcBorders>
              <w:left w:val="nil"/>
            </w:tcBorders>
            <w:vAlign w:val="center"/>
          </w:tcPr>
          <w:p w14:paraId="77599B8B" w14:textId="77777777" w:rsidR="00D46CDC" w:rsidRDefault="00D46CDC" w:rsidP="008B26F7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1" w:type="pct"/>
            <w:vMerge/>
            <w:vAlign w:val="center"/>
          </w:tcPr>
          <w:p w14:paraId="43B11C81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3" w:type="pct"/>
            <w:vMerge/>
            <w:vAlign w:val="center"/>
          </w:tcPr>
          <w:p w14:paraId="7C9F6830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7" w:type="pct"/>
            <w:vAlign w:val="center"/>
          </w:tcPr>
          <w:p w14:paraId="0A6CE5CA" w14:textId="77777777" w:rsidR="00D46CDC" w:rsidRDefault="00D46CDC" w:rsidP="004E5D20">
            <w:pPr>
              <w:ind w:rightChars="-5" w:right="-1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27" w:type="pct"/>
            <w:gridSpan w:val="2"/>
            <w:vAlign w:val="center"/>
          </w:tcPr>
          <w:p w14:paraId="0EB81CAD" w14:textId="77777777" w:rsidR="00D46CDC" w:rsidRDefault="00D46CDC" w:rsidP="004E5D20">
            <w:pPr>
              <w:ind w:rightChars="-4" w:right="-1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27" w:type="pct"/>
            <w:vAlign w:val="center"/>
          </w:tcPr>
          <w:p w14:paraId="4830C55B" w14:textId="77777777" w:rsidR="00D46CDC" w:rsidRDefault="00D46CDC" w:rsidP="004E5D20">
            <w:pPr>
              <w:ind w:rightChars="-9" w:right="-2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293" w:type="pct"/>
            <w:vAlign w:val="center"/>
          </w:tcPr>
          <w:p w14:paraId="121009DB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26" w:type="pct"/>
            <w:vAlign w:val="center"/>
          </w:tcPr>
          <w:p w14:paraId="0C56C937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26" w:type="pct"/>
            <w:vAlign w:val="center"/>
          </w:tcPr>
          <w:p w14:paraId="7871EE5C" w14:textId="77777777" w:rsidR="00D46CDC" w:rsidRDefault="00D46CDC" w:rsidP="004E5D20">
            <w:pPr>
              <w:ind w:rightChars="-13" w:right="-3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26" w:type="pct"/>
            <w:vAlign w:val="center"/>
          </w:tcPr>
          <w:p w14:paraId="45D24625" w14:textId="77777777" w:rsidR="00D46CDC" w:rsidRDefault="00D46CDC" w:rsidP="004E5D20">
            <w:pPr>
              <w:ind w:rightChars="-13" w:right="-3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26" w:type="pct"/>
            <w:vAlign w:val="center"/>
          </w:tcPr>
          <w:p w14:paraId="2ED9C3B2" w14:textId="77777777" w:rsidR="00D46CDC" w:rsidRDefault="00D46CDC" w:rsidP="004E5D20">
            <w:pPr>
              <w:ind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26" w:type="pct"/>
            <w:vAlign w:val="center"/>
          </w:tcPr>
          <w:p w14:paraId="73355DBA" w14:textId="77777777" w:rsidR="00D46CDC" w:rsidRDefault="00D46CDC" w:rsidP="004E5D20">
            <w:pPr>
              <w:ind w:rightChars="-6" w:right="-1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26" w:type="pct"/>
            <w:vAlign w:val="center"/>
          </w:tcPr>
          <w:p w14:paraId="61598F25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26" w:type="pct"/>
            <w:tcBorders>
              <w:right w:val="nil"/>
            </w:tcBorders>
            <w:vAlign w:val="center"/>
          </w:tcPr>
          <w:p w14:paraId="43D571E8" w14:textId="77777777" w:rsidR="00D46CDC" w:rsidRDefault="00D46CDC" w:rsidP="004E5D20">
            <w:pPr>
              <w:ind w:rightChars="-16" w:right="-3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26" w:type="pct"/>
            <w:tcBorders>
              <w:right w:val="nil"/>
            </w:tcBorders>
            <w:vAlign w:val="center"/>
          </w:tcPr>
          <w:p w14:paraId="6E7FA799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9051F5" w14:paraId="2BA7B5DC" w14:textId="77777777" w:rsidTr="009051F5">
        <w:trPr>
          <w:cantSplit/>
          <w:trHeight w:val="128"/>
          <w:tblHeader/>
        </w:trPr>
        <w:tc>
          <w:tcPr>
            <w:tcW w:w="187" w:type="pct"/>
            <w:gridSpan w:val="2"/>
            <w:vMerge/>
            <w:tcBorders>
              <w:left w:val="nil"/>
            </w:tcBorders>
            <w:vAlign w:val="center"/>
          </w:tcPr>
          <w:p w14:paraId="619B5A6D" w14:textId="77777777" w:rsidR="00D46CDC" w:rsidRDefault="00D46CDC" w:rsidP="008B26F7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1" w:type="pct"/>
            <w:vMerge/>
            <w:vAlign w:val="center"/>
          </w:tcPr>
          <w:p w14:paraId="1FE8F18C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46875B8E" w14:textId="77777777" w:rsidR="00D46CDC" w:rsidRDefault="00D46CDC" w:rsidP="004E5D20">
            <w:pPr>
              <w:ind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7" w:type="pct"/>
            <w:vAlign w:val="center"/>
          </w:tcPr>
          <w:p w14:paraId="51D02C4E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7" w:type="pct"/>
            <w:gridSpan w:val="2"/>
            <w:vAlign w:val="center"/>
          </w:tcPr>
          <w:p w14:paraId="3A407E62" w14:textId="77777777" w:rsidR="00D46CDC" w:rsidRDefault="00D46CDC" w:rsidP="004E5D20">
            <w:pPr>
              <w:ind w:rightChars="-4" w:right="-10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7" w:type="pct"/>
            <w:vAlign w:val="center"/>
          </w:tcPr>
          <w:p w14:paraId="573D4B78" w14:textId="77777777" w:rsidR="00D46CDC" w:rsidRDefault="00D46CDC" w:rsidP="004E5D20">
            <w:pPr>
              <w:ind w:rightChars="-9" w:right="-2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93" w:type="pct"/>
            <w:vAlign w:val="center"/>
          </w:tcPr>
          <w:p w14:paraId="65851A93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6" w:type="pct"/>
            <w:vAlign w:val="center"/>
          </w:tcPr>
          <w:p w14:paraId="3E596D64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6" w:type="pct"/>
            <w:vAlign w:val="center"/>
          </w:tcPr>
          <w:p w14:paraId="07C67610" w14:textId="77777777" w:rsidR="00D46CDC" w:rsidRDefault="00D46CDC" w:rsidP="004E5D20">
            <w:pPr>
              <w:ind w:rightChars="-13" w:right="-31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6" w:type="pct"/>
            <w:vAlign w:val="center"/>
          </w:tcPr>
          <w:p w14:paraId="63AC0A65" w14:textId="77777777" w:rsidR="00D46CDC" w:rsidRDefault="00D46CDC" w:rsidP="004E5D20">
            <w:pPr>
              <w:ind w:rightChars="-13" w:right="-31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6" w:type="pct"/>
            <w:vAlign w:val="center"/>
          </w:tcPr>
          <w:p w14:paraId="5A17A293" w14:textId="77777777" w:rsidR="00D46CDC" w:rsidRDefault="00D46CDC" w:rsidP="004E5D20">
            <w:pPr>
              <w:ind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6" w:type="pct"/>
            <w:vAlign w:val="center"/>
          </w:tcPr>
          <w:p w14:paraId="57C4D218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6" w:type="pct"/>
            <w:vAlign w:val="center"/>
          </w:tcPr>
          <w:p w14:paraId="34BCC3C0" w14:textId="77777777" w:rsidR="00D46CDC" w:rsidRDefault="00D46CDC" w:rsidP="004E5D20">
            <w:pPr>
              <w:ind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6" w:type="pct"/>
            <w:tcBorders>
              <w:right w:val="nil"/>
            </w:tcBorders>
            <w:vAlign w:val="center"/>
          </w:tcPr>
          <w:p w14:paraId="48AE7F35" w14:textId="77777777" w:rsidR="00D46CDC" w:rsidRDefault="00D46CDC" w:rsidP="004E5D20">
            <w:pPr>
              <w:ind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6" w:type="pct"/>
            <w:tcBorders>
              <w:right w:val="nil"/>
            </w:tcBorders>
            <w:vAlign w:val="center"/>
          </w:tcPr>
          <w:p w14:paraId="6952E1A7" w14:textId="77777777" w:rsidR="00D46CDC" w:rsidRDefault="00D46CDC" w:rsidP="004E5D20">
            <w:pPr>
              <w:ind w:rightChars="-4" w:right="-10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9051F5" w14:paraId="5EA07E1F" w14:textId="77777777" w:rsidTr="009051F5">
        <w:trPr>
          <w:cantSplit/>
          <w:trHeight w:val="127"/>
          <w:tblHeader/>
        </w:trPr>
        <w:tc>
          <w:tcPr>
            <w:tcW w:w="187" w:type="pct"/>
            <w:gridSpan w:val="2"/>
            <w:vMerge/>
            <w:tcBorders>
              <w:left w:val="nil"/>
            </w:tcBorders>
            <w:vAlign w:val="center"/>
          </w:tcPr>
          <w:p w14:paraId="5BF88BDE" w14:textId="77777777" w:rsidR="00D46CDC" w:rsidRDefault="00D46CDC" w:rsidP="008B26F7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41" w:type="pct"/>
            <w:vMerge/>
            <w:vAlign w:val="center"/>
          </w:tcPr>
          <w:p w14:paraId="691AA068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3D88B10A" w14:textId="77777777" w:rsidR="00D46CDC" w:rsidRDefault="00D46CDC" w:rsidP="004E5D20">
            <w:pPr>
              <w:ind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7" w:type="pct"/>
            <w:vAlign w:val="center"/>
          </w:tcPr>
          <w:p w14:paraId="3FFC9EC1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7" w:type="pct"/>
            <w:gridSpan w:val="2"/>
            <w:vAlign w:val="center"/>
          </w:tcPr>
          <w:p w14:paraId="59632EF3" w14:textId="77777777" w:rsidR="00D46CDC" w:rsidRDefault="00D46CDC" w:rsidP="004E5D20">
            <w:pPr>
              <w:ind w:rightChars="-4" w:right="-1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7" w:type="pct"/>
            <w:vAlign w:val="center"/>
          </w:tcPr>
          <w:p w14:paraId="4D0CFC24" w14:textId="77777777" w:rsidR="00D46CDC" w:rsidRDefault="00D46CDC" w:rsidP="004E5D20">
            <w:pPr>
              <w:ind w:rightChars="-9" w:right="-2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3" w:type="pct"/>
            <w:vAlign w:val="center"/>
          </w:tcPr>
          <w:p w14:paraId="0631BF15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6" w:type="pct"/>
            <w:vAlign w:val="center"/>
          </w:tcPr>
          <w:p w14:paraId="3D7C3F7A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6" w:type="pct"/>
            <w:vAlign w:val="center"/>
          </w:tcPr>
          <w:p w14:paraId="629C03A9" w14:textId="77777777" w:rsidR="00D46CDC" w:rsidRDefault="00D46CDC" w:rsidP="004E5D20">
            <w:pPr>
              <w:ind w:rightChars="-13" w:right="-3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6" w:type="pct"/>
            <w:vAlign w:val="center"/>
          </w:tcPr>
          <w:p w14:paraId="16454A28" w14:textId="77777777" w:rsidR="00D46CDC" w:rsidRDefault="00D46CDC" w:rsidP="004E5D20">
            <w:pPr>
              <w:ind w:rightChars="-13" w:right="-3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6" w:type="pct"/>
            <w:vAlign w:val="center"/>
          </w:tcPr>
          <w:p w14:paraId="7B3A9940" w14:textId="77777777" w:rsidR="00D46CDC" w:rsidRDefault="00D46CDC" w:rsidP="004E5D20">
            <w:pPr>
              <w:ind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6" w:type="pct"/>
            <w:vAlign w:val="center"/>
          </w:tcPr>
          <w:p w14:paraId="12161959" w14:textId="77777777" w:rsidR="00D46CDC" w:rsidRDefault="00D46CDC" w:rsidP="004E5D20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6" w:type="pct"/>
            <w:vAlign w:val="center"/>
          </w:tcPr>
          <w:p w14:paraId="74D730CA" w14:textId="77777777" w:rsidR="00D46CDC" w:rsidRDefault="00D46CDC" w:rsidP="004E5D20">
            <w:pPr>
              <w:ind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6" w:type="pct"/>
            <w:tcBorders>
              <w:right w:val="nil"/>
            </w:tcBorders>
            <w:vAlign w:val="center"/>
          </w:tcPr>
          <w:p w14:paraId="7E779DD4" w14:textId="77777777" w:rsidR="00D46CDC" w:rsidRDefault="00D46CDC" w:rsidP="004E5D20">
            <w:pPr>
              <w:ind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26" w:type="pct"/>
            <w:tcBorders>
              <w:right w:val="nil"/>
            </w:tcBorders>
            <w:vAlign w:val="center"/>
          </w:tcPr>
          <w:p w14:paraId="4DEED64F" w14:textId="77777777" w:rsidR="00D46CDC" w:rsidRDefault="00D46CDC" w:rsidP="004E5D20">
            <w:pPr>
              <w:ind w:rightChars="-4" w:right="-1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9051F5" w:rsidRPr="009E46D4" w14:paraId="1B7C8056" w14:textId="77777777" w:rsidTr="009051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32B25E67" w14:textId="77777777" w:rsidR="00270F3C" w:rsidRPr="009E46D4" w:rsidRDefault="00270F3C" w:rsidP="00BD5C0E">
            <w:pPr>
              <w:spacing w:line="720" w:lineRule="auto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7FDC5E18" w14:textId="77777777" w:rsidR="00270F3C" w:rsidRPr="009E46D4" w:rsidRDefault="00270F3C" w:rsidP="00BD5C0E">
            <w:pPr>
              <w:spacing w:line="72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46D4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412C64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1,112,129,643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F4CE8C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17,711,270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14:paraId="648C195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581,174,324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6DB473F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ED1E3B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513,244,049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1A79D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C0FF1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E06712B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8303C5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D888909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17,711,270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9FE028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581,174,324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0B3A9D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8885A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513,244,049</w:t>
            </w:r>
          </w:p>
        </w:tc>
      </w:tr>
      <w:tr w:rsidR="009051F5" w:rsidRPr="009E46D4" w14:paraId="5D139386" w14:textId="77777777" w:rsidTr="009051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12541D5A" w14:textId="77777777" w:rsidR="00270F3C" w:rsidRPr="009E46D4" w:rsidRDefault="00270F3C" w:rsidP="00BD5C0E">
            <w:pPr>
              <w:spacing w:line="720" w:lineRule="auto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FF6C712" w14:textId="77777777" w:rsidR="00270F3C" w:rsidRPr="009E46D4" w:rsidRDefault="00270F3C" w:rsidP="00BD5C0E">
            <w:pPr>
              <w:spacing w:line="720" w:lineRule="auto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46D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93FD6A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769,737,786</w:t>
            </w:r>
          </w:p>
          <w:p w14:paraId="211B271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342,391,857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9B7E74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16,199,053</w:t>
            </w:r>
          </w:p>
          <w:p w14:paraId="0F30C95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1,512,217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14:paraId="5DA9D99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265,829,224</w:t>
            </w:r>
          </w:p>
          <w:p w14:paraId="580C4EE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315,345,100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6B3C4C89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25,534,540</w:t>
            </w:r>
          </w:p>
          <w:p w14:paraId="0351025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- 25,534,540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5D3335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513,244,049</w:t>
            </w:r>
          </w:p>
          <w:p w14:paraId="2265A73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CCB73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389D3802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7A70B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2E428A4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9BF73F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50D01DE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18CF1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61CE3FF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079861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16,199,053</w:t>
            </w:r>
          </w:p>
          <w:p w14:paraId="11199DD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1,512,217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C7E14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265,829,224</w:t>
            </w:r>
          </w:p>
          <w:p w14:paraId="751AE4F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315,345,100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3CDE49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25,534,540</w:t>
            </w:r>
          </w:p>
          <w:p w14:paraId="2CC6619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- 25,534,540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9BED8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513,244,049</w:t>
            </w:r>
          </w:p>
          <w:p w14:paraId="65F40292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9051F5" w14:paraId="085FD5B0" w14:textId="77777777" w:rsidTr="009051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530F5884" w14:textId="77777777" w:rsidR="00270F3C" w:rsidRPr="00BD5C0E" w:rsidRDefault="00270F3C" w:rsidP="00BD5C0E">
            <w:pPr>
              <w:spacing w:line="7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EC39BD2" w14:textId="77777777" w:rsidR="00270F3C" w:rsidRDefault="00270F3C" w:rsidP="00BD5C0E">
            <w:pPr>
              <w:spacing w:line="7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4125EC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13D6EE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7,820,000</w:t>
            </w:r>
          </w:p>
          <w:p w14:paraId="2CD5574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F834A0B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94,543</w:t>
            </w:r>
          </w:p>
          <w:p w14:paraId="3ABC4CE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14:paraId="64DEB48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7,725,457</w:t>
            </w:r>
          </w:p>
          <w:p w14:paraId="4EC1BF7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79DC340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FC559B9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10FCBE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60D16A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2B136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29457AB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F421B2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3BD9D0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3EF17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5C116E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976A4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AD472D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3468E8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94,543</w:t>
            </w:r>
          </w:p>
          <w:p w14:paraId="14D6A48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721CC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7,725,457</w:t>
            </w:r>
          </w:p>
          <w:p w14:paraId="79C6699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CE80C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C2F3CE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40C90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F6DF51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9051F5" w14:paraId="42BF2B49" w14:textId="77777777" w:rsidTr="009051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5F95771C" w14:textId="77777777" w:rsidR="00270F3C" w:rsidRPr="00BD5C0E" w:rsidRDefault="00270F3C" w:rsidP="00BD5C0E">
            <w:pPr>
              <w:spacing w:line="7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4075387" w14:textId="77777777" w:rsidR="00270F3C" w:rsidRDefault="00270F3C" w:rsidP="00BD5C0E">
            <w:pPr>
              <w:spacing w:line="7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4125EC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81C1A2B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9,526,572</w:t>
            </w:r>
          </w:p>
          <w:p w14:paraId="592498F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250,000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6C0D488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1,037,554</w:t>
            </w:r>
          </w:p>
          <w:p w14:paraId="54A3FBC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14:paraId="31FE8C4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2,810,161</w:t>
            </w:r>
          </w:p>
          <w:p w14:paraId="0D59811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250,000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3DB98F9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2C67DF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3DADB4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5,678,857</w:t>
            </w:r>
          </w:p>
          <w:p w14:paraId="5E1AD9E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266C1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80D0A1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48F17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465402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5AAF5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104BB8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D99E7C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45CB12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305FD6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1,037,554</w:t>
            </w:r>
          </w:p>
          <w:p w14:paraId="47D81A4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74BF3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2,810,161</w:t>
            </w:r>
          </w:p>
          <w:p w14:paraId="41D8FF1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250,000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CBE17B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3A016C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F96A79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5,678,857</w:t>
            </w:r>
          </w:p>
          <w:p w14:paraId="21A7F06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9051F5" w14:paraId="7BE36EDB" w14:textId="77777777" w:rsidTr="009051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3AEC775F" w14:textId="77777777" w:rsidR="00270F3C" w:rsidRPr="00BD5C0E" w:rsidRDefault="00270F3C" w:rsidP="00BD5C0E">
            <w:pPr>
              <w:spacing w:line="7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z w:val="18"/>
                <w:szCs w:val="18"/>
              </w:rPr>
              <w:t>102－113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CAC47EA" w14:textId="77777777" w:rsidR="00270F3C" w:rsidRDefault="00270F3C" w:rsidP="00BD5C0E">
            <w:pPr>
              <w:spacing w:line="7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4125EC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84F8BA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8,462,957</w:t>
            </w:r>
          </w:p>
          <w:p w14:paraId="3EADC05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1,803,399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AB7A8D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204,434</w:t>
            </w:r>
          </w:p>
          <w:p w14:paraId="62D3EEA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882,594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14:paraId="77786F1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5,258,523</w:t>
            </w:r>
          </w:p>
          <w:p w14:paraId="624B8692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676838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920,805</w:t>
            </w:r>
          </w:p>
          <w:p w14:paraId="0BA1A36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- 920,805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305439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3,920,805</w:t>
            </w:r>
          </w:p>
          <w:p w14:paraId="0BFF982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77DF4C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62353F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5A4D3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750AF7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6921F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5487BC9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C1A87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868739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2613B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204,434</w:t>
            </w:r>
          </w:p>
          <w:p w14:paraId="11CFE48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882,594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7E9842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5,258,523</w:t>
            </w:r>
          </w:p>
          <w:p w14:paraId="66A402E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D112E1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920,805</w:t>
            </w:r>
          </w:p>
          <w:p w14:paraId="5722FD9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- 920,805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66F7F2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3,920,805</w:t>
            </w:r>
          </w:p>
          <w:p w14:paraId="2D42EF4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9051F5" w14:paraId="2D2B14A9" w14:textId="77777777" w:rsidTr="009051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5F20BA7F" w14:textId="77777777" w:rsidR="00270F3C" w:rsidRPr="00BD5C0E" w:rsidRDefault="00270F3C" w:rsidP="00BD5C0E">
            <w:pPr>
              <w:spacing w:line="7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59F8C8E" w14:textId="77777777" w:rsidR="00270F3C" w:rsidRDefault="00270F3C" w:rsidP="00BD5C0E">
            <w:pPr>
              <w:spacing w:line="7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4125EC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4DFE51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17,803,470</w:t>
            </w:r>
          </w:p>
          <w:p w14:paraId="2C63DA4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DBA91F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97F84D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14:paraId="3C17A4C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17,649,220</w:t>
            </w:r>
          </w:p>
          <w:p w14:paraId="7218AE52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37E465B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01E125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CB261A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154,250</w:t>
            </w:r>
          </w:p>
          <w:p w14:paraId="525A346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98B48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2533EF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A471D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5AFF73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AC803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6BF28B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8944C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31F5EE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588A62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65ADEA9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1CF7F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17,649,220</w:t>
            </w:r>
          </w:p>
          <w:p w14:paraId="3D60F719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F4616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949BF2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D36217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154,250</w:t>
            </w:r>
          </w:p>
          <w:p w14:paraId="40AFA3C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9051F5" w14:paraId="78929F67" w14:textId="77777777" w:rsidTr="009051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68C46B89" w14:textId="77777777" w:rsidR="00270F3C" w:rsidRPr="00BD5C0E" w:rsidRDefault="00270F3C" w:rsidP="00BD5C0E">
            <w:pPr>
              <w:spacing w:line="7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25E664C" w14:textId="77777777" w:rsidR="00270F3C" w:rsidRDefault="00270F3C" w:rsidP="00BD5C0E">
            <w:pPr>
              <w:spacing w:line="7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4125EC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A87514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446825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300,000,000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003F4A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2CCFCA9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14:paraId="1D05CB5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257A52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300,000,000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7768628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A988AD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9135B0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699192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66CAAE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47A431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16B8C1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5EA089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57CE6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996784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90DF1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CCB17A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5802D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970E3E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AE3851B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576507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300,000,000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6FB035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6BCB77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0D812CB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C55F48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9051F5" w14:paraId="745F741B" w14:textId="77777777" w:rsidTr="009051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2BFA33BF" w14:textId="77777777" w:rsidR="00270F3C" w:rsidRPr="00BD5C0E" w:rsidRDefault="00270F3C" w:rsidP="00BD5C0E">
            <w:pPr>
              <w:spacing w:line="7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89FEDA5" w14:textId="77777777" w:rsidR="00270F3C" w:rsidRDefault="00270F3C" w:rsidP="00BD5C0E">
            <w:pPr>
              <w:spacing w:line="7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4125EC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A6CA2D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725,903,001</w:t>
            </w:r>
          </w:p>
          <w:p w14:paraId="64AEF78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40,218,473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75ADA7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14,824,495</w:t>
            </w:r>
          </w:p>
          <w:p w14:paraId="637B3089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629,623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14:paraId="0801F1E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232,205,186</w:t>
            </w:r>
          </w:p>
          <w:p w14:paraId="4DAA079B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15,055,100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EF2933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24,533,750</w:t>
            </w:r>
          </w:p>
          <w:p w14:paraId="0B073B0B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- 24,533,750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F70CB1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503,407,070</w:t>
            </w:r>
          </w:p>
          <w:p w14:paraId="152C371B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4AC30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B29A51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AE1A6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D378EB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76C317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CB29AA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E35B7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F38048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3134A6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14,824,495</w:t>
            </w:r>
          </w:p>
          <w:p w14:paraId="561AE9B9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629,623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1854BE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232,205,186</w:t>
            </w:r>
          </w:p>
          <w:p w14:paraId="51BDB3C2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15,055,100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A60752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24,533,750</w:t>
            </w:r>
          </w:p>
          <w:p w14:paraId="7D73B990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- 24,533,750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A2D55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503,407,070</w:t>
            </w:r>
          </w:p>
          <w:p w14:paraId="10DFCA4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9051F5" w14:paraId="5509F7F4" w14:textId="77777777" w:rsidTr="009051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87" w:type="pct"/>
            <w:gridSpan w:val="2"/>
            <w:shd w:val="clear" w:color="auto" w:fill="auto"/>
            <w:vAlign w:val="center"/>
          </w:tcPr>
          <w:p w14:paraId="0CF6351C" w14:textId="77777777" w:rsidR="00270F3C" w:rsidRPr="00BD5C0E" w:rsidRDefault="00270F3C" w:rsidP="00BD5C0E">
            <w:pPr>
              <w:spacing w:line="72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z w:val="18"/>
                <w:szCs w:val="18"/>
              </w:rPr>
              <w:t>103－113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C602C0B" w14:textId="77777777" w:rsidR="00270F3C" w:rsidRDefault="00270F3C" w:rsidP="00BD5C0E">
            <w:pPr>
              <w:spacing w:line="720" w:lineRule="auto"/>
              <w:jc w:val="distribute"/>
              <w:rPr>
                <w:rFonts w:ascii="標楷體" w:eastAsia="標楷體" w:hAnsi="標楷體"/>
                <w:sz w:val="20"/>
              </w:rPr>
            </w:pPr>
            <w:r w:rsidRPr="004125EC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08676A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221,786</w:t>
            </w:r>
          </w:p>
          <w:p w14:paraId="71833B5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119,985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2883B8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38,027</w:t>
            </w:r>
          </w:p>
          <w:p w14:paraId="4F6018B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14:paraId="34A1BFB6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180,677</w:t>
            </w:r>
          </w:p>
          <w:p w14:paraId="3C4473AC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40,000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9165D0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79,985</w:t>
            </w:r>
          </w:p>
          <w:p w14:paraId="59FCDE8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- 79,985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4F24905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83,067</w:t>
            </w:r>
          </w:p>
          <w:p w14:paraId="6DE82C7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FDCCE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9AAC2C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7007A0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8556D67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52D79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526A20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6223038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8A0BA19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9101E2F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38,027</w:t>
            </w:r>
          </w:p>
          <w:p w14:paraId="3A62C764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882AC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180,677</w:t>
            </w:r>
          </w:p>
          <w:p w14:paraId="54DD2FB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40,000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47D48CA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79,985</w:t>
            </w:r>
          </w:p>
          <w:p w14:paraId="155E5323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- 79,985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EA832D1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83,067</w:t>
            </w:r>
          </w:p>
          <w:p w14:paraId="75B2523D" w14:textId="77777777" w:rsidR="00270F3C" w:rsidRPr="00BD5C0E" w:rsidRDefault="00270F3C" w:rsidP="00BD5C0E">
            <w:pPr>
              <w:spacing w:line="720" w:lineRule="auto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BD5C0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</w:tbl>
    <w:p w14:paraId="10134595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 w:rsidSect="00005D3B">
      <w:headerReference w:type="default" r:id="rId6"/>
      <w:headerReference w:type="first" r:id="rId7"/>
      <w:footerReference w:type="first" r:id="rId8"/>
      <w:pgSz w:w="23814" w:h="16840" w:orient="landscape" w:code="8"/>
      <w:pgMar w:top="851" w:right="851" w:bottom="851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1B6E0" w14:textId="77777777" w:rsidR="00270F3C" w:rsidRDefault="00270F3C">
      <w:r>
        <w:separator/>
      </w:r>
    </w:p>
  </w:endnote>
  <w:endnote w:type="continuationSeparator" w:id="0">
    <w:p w14:paraId="270787DE" w14:textId="77777777" w:rsidR="00270F3C" w:rsidRDefault="0027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942D" w14:textId="26AF0506" w:rsidR="00450B33" w:rsidRPr="00450B33" w:rsidRDefault="00450B33" w:rsidP="00450B33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第12-</w:t>
    </w:r>
    <w:r>
      <w:rPr>
        <w:rFonts w:ascii="標楷體" w:eastAsia="標楷體" w:hAnsi="標楷體"/>
      </w:rPr>
      <w:fldChar w:fldCharType="begin"/>
    </w:r>
    <w:r>
      <w:rPr>
        <w:rFonts w:ascii="標楷體" w:eastAsia="標楷體" w:hAnsi="標楷體"/>
      </w:rPr>
      <w:instrText xml:space="preserve"> </w:instrText>
    </w:r>
    <w:r>
      <w:rPr>
        <w:rFonts w:ascii="標楷體" w:eastAsia="標楷體" w:hAnsi="標楷體" w:hint="eastAsia"/>
      </w:rPr>
      <w:instrText>PAGE   \* MERGEFORMAT</w:instrText>
    </w:r>
    <w:r>
      <w:rPr>
        <w:rFonts w:ascii="標楷體" w:eastAsia="標楷體" w:hAnsi="標楷體"/>
      </w:rPr>
      <w:instrText xml:space="preserve"> </w:instrText>
    </w:r>
    <w:r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  <w:noProof/>
      </w:rPr>
      <w:t>1</w:t>
    </w:r>
    <w:r>
      <w:rPr>
        <w:rFonts w:ascii="標楷體" w:eastAsia="標楷體" w:hAnsi="標楷體"/>
      </w:rPr>
      <w:fldChar w:fldCharType="end"/>
    </w:r>
    <w:r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11FA6" w14:textId="77777777" w:rsidR="00270F3C" w:rsidRDefault="00270F3C">
      <w:r>
        <w:separator/>
      </w:r>
    </w:p>
  </w:footnote>
  <w:footnote w:type="continuationSeparator" w:id="0">
    <w:p w14:paraId="6FBB2F4B" w14:textId="77777777" w:rsidR="00270F3C" w:rsidRDefault="00270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D161" w14:textId="3B850ACC" w:rsidR="00D46CDC" w:rsidRDefault="00F159B1">
    <w:pPr>
      <w:jc w:val="center"/>
    </w:pPr>
    <w:r w:rsidRPr="00F159B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F159B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F159B1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F159B1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E1FA" w14:textId="111DF9ED" w:rsidR="00D46CDC" w:rsidRPr="00B753D9" w:rsidRDefault="00F159B1" w:rsidP="00245FB7">
    <w:pPr>
      <w:spacing w:line="560" w:lineRule="exact"/>
      <w:jc w:val="center"/>
      <w:rPr>
        <w:b/>
        <w:sz w:val="36"/>
        <w:szCs w:val="22"/>
      </w:rPr>
    </w:pPr>
    <w:r w:rsidRPr="00B753D9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拾貳</w:t>
    </w:r>
    <w:r w:rsidR="00860F6F" w:rsidRPr="00B753D9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D46CDC" w:rsidRPr="00B753D9">
      <w:rPr>
        <w:rFonts w:ascii="標楷體" w:eastAsia="標楷體" w:hint="eastAsia"/>
        <w:b/>
        <w:spacing w:val="60"/>
        <w:sz w:val="36"/>
        <w:szCs w:val="22"/>
        <w:u w:val="single"/>
      </w:rPr>
      <w:t>中華民國</w:t>
    </w:r>
    <w:proofErr w:type="gramStart"/>
    <w:r w:rsidRPr="00B753D9">
      <w:rPr>
        <w:rFonts w:ascii="標楷體" w:eastAsia="標楷體" w:hAnsi="標楷體" w:hint="eastAsia"/>
        <w:b/>
        <w:spacing w:val="60"/>
        <w:sz w:val="36"/>
        <w:szCs w:val="22"/>
        <w:u w:val="single"/>
      </w:rPr>
      <w:t>114</w:t>
    </w:r>
    <w:proofErr w:type="gramEnd"/>
    <w:r w:rsidR="00D46CDC" w:rsidRPr="00B753D9">
      <w:rPr>
        <w:rFonts w:ascii="標楷體" w:eastAsia="標楷體" w:hint="eastAsia"/>
        <w:b/>
        <w:spacing w:val="60"/>
        <w:sz w:val="36"/>
        <w:szCs w:val="22"/>
        <w:u w:val="single"/>
      </w:rPr>
      <w:t>年度</w:t>
    </w:r>
    <w:r w:rsidRPr="00B753D9">
      <w:rPr>
        <w:rFonts w:ascii="標楷體" w:eastAsia="標楷體" w:hAnsi="標楷體" w:hint="eastAsia"/>
        <w:b/>
        <w:spacing w:val="60"/>
        <w:sz w:val="36"/>
        <w:szCs w:val="22"/>
        <w:u w:val="single"/>
      </w:rPr>
      <w:t>金門縣</w:t>
    </w:r>
    <w:r w:rsidR="00D46CDC" w:rsidRPr="00B753D9">
      <w:rPr>
        <w:rFonts w:ascii="標楷體" w:eastAsia="標楷體" w:hint="eastAsia"/>
        <w:b/>
        <w:spacing w:val="60"/>
        <w:sz w:val="36"/>
        <w:szCs w:val="22"/>
        <w:u w:val="single"/>
      </w:rPr>
      <w:t>總決算以前年度歲入來源別轉入數決算審定</w:t>
    </w:r>
    <w:r w:rsidR="001512E9" w:rsidRPr="00B753D9">
      <w:rPr>
        <w:rFonts w:ascii="標楷體" w:eastAsia="標楷體" w:hint="eastAsia"/>
        <w:b/>
        <w:spacing w:val="60"/>
        <w:sz w:val="36"/>
        <w:szCs w:val="22"/>
        <w:u w:val="single"/>
      </w:rPr>
      <w:t>總</w:t>
    </w:r>
    <w:r w:rsidR="00D46CDC" w:rsidRPr="00B753D9">
      <w:rPr>
        <w:rFonts w:ascii="標楷體" w:eastAsia="標楷體" w:hint="eastAsia"/>
        <w:b/>
        <w:spacing w:val="60"/>
        <w:sz w:val="36"/>
        <w:szCs w:val="2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F3C"/>
    <w:rsid w:val="00005D3B"/>
    <w:rsid w:val="000511F4"/>
    <w:rsid w:val="00054A14"/>
    <w:rsid w:val="001021E7"/>
    <w:rsid w:val="001512E9"/>
    <w:rsid w:val="001F4CCA"/>
    <w:rsid w:val="00211EF8"/>
    <w:rsid w:val="00245FB7"/>
    <w:rsid w:val="00270F3C"/>
    <w:rsid w:val="00450B33"/>
    <w:rsid w:val="004E5D20"/>
    <w:rsid w:val="00530B13"/>
    <w:rsid w:val="005E1975"/>
    <w:rsid w:val="00653A7E"/>
    <w:rsid w:val="006E1797"/>
    <w:rsid w:val="007D75E7"/>
    <w:rsid w:val="0085742D"/>
    <w:rsid w:val="00860F6F"/>
    <w:rsid w:val="008B26F7"/>
    <w:rsid w:val="009051F5"/>
    <w:rsid w:val="009E1C1B"/>
    <w:rsid w:val="00A978FD"/>
    <w:rsid w:val="00B205E3"/>
    <w:rsid w:val="00B40E8D"/>
    <w:rsid w:val="00B70706"/>
    <w:rsid w:val="00B753D9"/>
    <w:rsid w:val="00BB53F0"/>
    <w:rsid w:val="00BD5C0E"/>
    <w:rsid w:val="00C87E5C"/>
    <w:rsid w:val="00CB1EE5"/>
    <w:rsid w:val="00D46CDC"/>
    <w:rsid w:val="00E61FEB"/>
    <w:rsid w:val="00EA1B26"/>
    <w:rsid w:val="00F05F3B"/>
    <w:rsid w:val="00F159B1"/>
    <w:rsid w:val="00F34B52"/>
    <w:rsid w:val="00FA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373B057"/>
  <w15:chartTrackingRefBased/>
  <w15:docId w15:val="{3A1C7A2D-8FB2-4A21-A0EF-6C0AED2F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8vupn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W8vupn以前年度歲入決算審定表.dot</Template>
  <TotalTime>189</TotalTime>
  <Pages>1</Pages>
  <Words>455</Words>
  <Characters>1053</Characters>
  <Application>Microsoft Office Word</Application>
  <DocSecurity>0</DocSecurity>
  <Lines>8</Lines>
  <Paragraphs>3</Paragraphs>
  <ScaleCrop>false</ScaleCrop>
  <Company>N.A.O.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翁子媛</dc:creator>
  <cp:keywords/>
  <cp:lastModifiedBy>王詠萱</cp:lastModifiedBy>
  <cp:revision>18</cp:revision>
  <cp:lastPrinted>2026-06-08T06:31:00Z</cp:lastPrinted>
  <dcterms:created xsi:type="dcterms:W3CDTF">2026-06-08T06:02:00Z</dcterms:created>
  <dcterms:modified xsi:type="dcterms:W3CDTF">2026-07-07T14:33:00Z</dcterms:modified>
</cp:coreProperties>
</file>