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21840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0"/>
        <w:gridCol w:w="240"/>
        <w:gridCol w:w="1680"/>
        <w:gridCol w:w="1680"/>
        <w:gridCol w:w="1470"/>
        <w:gridCol w:w="1470"/>
        <w:gridCol w:w="470"/>
        <w:gridCol w:w="1000"/>
        <w:gridCol w:w="1470"/>
        <w:gridCol w:w="1440"/>
        <w:gridCol w:w="1440"/>
        <w:gridCol w:w="1440"/>
        <w:gridCol w:w="1560"/>
        <w:gridCol w:w="1560"/>
        <w:gridCol w:w="1560"/>
        <w:gridCol w:w="1560"/>
        <w:gridCol w:w="1680"/>
      </w:tblGrid>
      <w:tr w:rsidR="00975682" w14:paraId="168562B7" w14:textId="77777777">
        <w:trPr>
          <w:cantSplit/>
          <w:trHeight w:val="270"/>
          <w:tblHeader/>
        </w:trPr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</w:tcPr>
          <w:p w14:paraId="25EE3A7E" w14:textId="77777777" w:rsidR="00975682" w:rsidRDefault="00975682">
            <w:pPr>
              <w:jc w:val="right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010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46BB68" w14:textId="77777777" w:rsidR="00975682" w:rsidRDefault="00975682">
            <w:pPr>
              <w:ind w:left="-42" w:right="80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4710" w:type="dxa"/>
            <w:gridSpan w:val="10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905123" w14:textId="32E4F9C0" w:rsidR="00975682" w:rsidRDefault="00975682">
            <w:pPr>
              <w:ind w:right="7"/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單位</w:t>
            </w:r>
            <w:r>
              <w:rPr>
                <w:rFonts w:ascii="標楷體" w:eastAsia="標楷體" w:hAnsi="標楷體"/>
                <w:sz w:val="20"/>
              </w:rPr>
              <w:t>：</w:t>
            </w:r>
            <w:r>
              <w:rPr>
                <w:rFonts w:ascii="標楷體" w:eastAsia="標楷體" w:hAnsi="標楷體" w:hint="eastAsia"/>
                <w:sz w:val="20"/>
              </w:rPr>
              <w:t>新臺幣</w:t>
            </w:r>
            <w:r w:rsidR="000329F4">
              <w:rPr>
                <w:rFonts w:ascii="標楷體" w:eastAsia="標楷體" w:hAnsi="標楷體" w:hint="eastAsia"/>
                <w:sz w:val="20"/>
              </w:rPr>
              <w:t>元</w:t>
            </w:r>
          </w:p>
        </w:tc>
      </w:tr>
      <w:tr w:rsidR="00975682" w14:paraId="7AAB470B" w14:textId="77777777">
        <w:trPr>
          <w:cantSplit/>
          <w:trHeight w:val="270"/>
          <w:tblHeader/>
        </w:trPr>
        <w:tc>
          <w:tcPr>
            <w:tcW w:w="120" w:type="dxa"/>
            <w:tcBorders>
              <w:top w:val="nil"/>
              <w:left w:val="nil"/>
              <w:right w:val="nil"/>
            </w:tcBorders>
          </w:tcPr>
          <w:p w14:paraId="1628C666" w14:textId="77777777" w:rsidR="00975682" w:rsidRDefault="00975682">
            <w:pPr>
              <w:jc w:val="right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010" w:type="dxa"/>
            <w:gridSpan w:val="6"/>
            <w:vMerge/>
            <w:tcBorders>
              <w:top w:val="nil"/>
              <w:left w:val="nil"/>
              <w:right w:val="nil"/>
            </w:tcBorders>
          </w:tcPr>
          <w:p w14:paraId="354FE835" w14:textId="77777777" w:rsidR="00975682" w:rsidRDefault="00975682">
            <w:pPr>
              <w:ind w:right="-186"/>
              <w:jc w:val="right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4710" w:type="dxa"/>
            <w:gridSpan w:val="10"/>
            <w:vMerge/>
            <w:tcBorders>
              <w:top w:val="nil"/>
              <w:left w:val="nil"/>
              <w:right w:val="nil"/>
            </w:tcBorders>
          </w:tcPr>
          <w:p w14:paraId="558C1916" w14:textId="77777777" w:rsidR="00975682" w:rsidRDefault="00975682">
            <w:pPr>
              <w:ind w:right="-186"/>
              <w:jc w:val="right"/>
              <w:rPr>
                <w:rFonts w:ascii="標楷體" w:eastAsia="標楷體" w:hAnsi="標楷體"/>
                <w:sz w:val="22"/>
              </w:rPr>
            </w:pPr>
          </w:p>
        </w:tc>
      </w:tr>
      <w:tr w:rsidR="00975682" w14:paraId="4AA68D95" w14:textId="77777777">
        <w:trPr>
          <w:cantSplit/>
          <w:tblHeader/>
        </w:trPr>
        <w:tc>
          <w:tcPr>
            <w:tcW w:w="2040" w:type="dxa"/>
            <w:gridSpan w:val="3"/>
            <w:tcBorders>
              <w:left w:val="nil"/>
            </w:tcBorders>
            <w:vAlign w:val="center"/>
          </w:tcPr>
          <w:p w14:paraId="17D159F9" w14:textId="77777777" w:rsidR="00975682" w:rsidRDefault="00975682" w:rsidP="000405EB">
            <w:pPr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科目</w:t>
            </w:r>
          </w:p>
        </w:tc>
        <w:tc>
          <w:tcPr>
            <w:tcW w:w="1680" w:type="dxa"/>
            <w:vMerge w:val="restart"/>
            <w:vAlign w:val="center"/>
          </w:tcPr>
          <w:p w14:paraId="55756B5D" w14:textId="77777777" w:rsidR="00975682" w:rsidRDefault="00975682" w:rsidP="000405EB">
            <w:pPr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預算數</w:t>
            </w:r>
          </w:p>
        </w:tc>
        <w:tc>
          <w:tcPr>
            <w:tcW w:w="5880" w:type="dxa"/>
            <w:gridSpan w:val="5"/>
            <w:vAlign w:val="center"/>
          </w:tcPr>
          <w:p w14:paraId="14A4BAAF" w14:textId="77777777" w:rsidR="00975682" w:rsidRDefault="00975682" w:rsidP="000405EB">
            <w:pPr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決算數</w:t>
            </w:r>
          </w:p>
        </w:tc>
        <w:tc>
          <w:tcPr>
            <w:tcW w:w="4320" w:type="dxa"/>
            <w:gridSpan w:val="3"/>
            <w:vAlign w:val="center"/>
          </w:tcPr>
          <w:p w14:paraId="0E9A94A2" w14:textId="77777777" w:rsidR="00975682" w:rsidRDefault="00975682" w:rsidP="000405EB">
            <w:pPr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修正數</w:t>
            </w:r>
          </w:p>
        </w:tc>
        <w:tc>
          <w:tcPr>
            <w:tcW w:w="6240" w:type="dxa"/>
            <w:gridSpan w:val="4"/>
            <w:vAlign w:val="center"/>
          </w:tcPr>
          <w:p w14:paraId="5B44C226" w14:textId="77777777" w:rsidR="00975682" w:rsidRDefault="00975682" w:rsidP="000405EB">
            <w:pPr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決算審定數</w:t>
            </w:r>
          </w:p>
        </w:tc>
        <w:tc>
          <w:tcPr>
            <w:tcW w:w="1680" w:type="dxa"/>
            <w:vMerge w:val="restart"/>
            <w:tcBorders>
              <w:right w:val="nil"/>
            </w:tcBorders>
            <w:vAlign w:val="center"/>
          </w:tcPr>
          <w:p w14:paraId="77D90797" w14:textId="5ACEC10F" w:rsidR="00975682" w:rsidRDefault="00975682">
            <w:pPr>
              <w:ind w:left="-7" w:rightChars="6" w:right="14"/>
              <w:jc w:val="distribute"/>
              <w:rPr>
                <w:rFonts w:ascii="標楷體" w:eastAsia="標楷體" w:hAnsi="標楷體"/>
                <w:spacing w:val="-14"/>
                <w:sz w:val="20"/>
              </w:rPr>
            </w:pPr>
            <w:r>
              <w:rPr>
                <w:rFonts w:ascii="標楷體" w:eastAsia="標楷體" w:hAnsi="標楷體" w:hint="eastAsia"/>
                <w:spacing w:val="-14"/>
                <w:sz w:val="20"/>
              </w:rPr>
              <w:t>決算審定數與</w:t>
            </w:r>
          </w:p>
          <w:p w14:paraId="5C051940" w14:textId="48D148B8" w:rsidR="00975682" w:rsidRDefault="00447086">
            <w:pPr>
              <w:ind w:left="-7" w:rightChars="6" w:right="14"/>
              <w:jc w:val="distribute"/>
              <w:rPr>
                <w:rFonts w:ascii="標楷體" w:eastAsia="標楷體" w:hAnsi="標楷體"/>
                <w:spacing w:val="-14"/>
                <w:sz w:val="20"/>
              </w:rPr>
            </w:pPr>
            <w:r>
              <w:rPr>
                <w:rFonts w:ascii="標楷體" w:eastAsia="標楷體" w:hAnsi="標楷體" w:hint="eastAsia"/>
                <w:spacing w:val="-14"/>
                <w:sz w:val="20"/>
              </w:rPr>
              <w:t>預</w:t>
            </w:r>
            <w:r w:rsidR="00975682">
              <w:rPr>
                <w:rFonts w:ascii="標楷體" w:eastAsia="標楷體" w:hAnsi="標楷體" w:hint="eastAsia"/>
                <w:spacing w:val="-14"/>
                <w:sz w:val="20"/>
              </w:rPr>
              <w:t>算數比較增減</w:t>
            </w:r>
          </w:p>
        </w:tc>
      </w:tr>
      <w:tr w:rsidR="00975682" w14:paraId="755A8D55" w14:textId="77777777">
        <w:trPr>
          <w:cantSplit/>
          <w:tblHeader/>
        </w:trPr>
        <w:tc>
          <w:tcPr>
            <w:tcW w:w="360" w:type="dxa"/>
            <w:gridSpan w:val="2"/>
            <w:tcBorders>
              <w:left w:val="nil"/>
            </w:tcBorders>
            <w:vAlign w:val="center"/>
          </w:tcPr>
          <w:p w14:paraId="72926518" w14:textId="77777777" w:rsidR="00975682" w:rsidRDefault="00975682" w:rsidP="000405EB">
            <w:pPr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款</w:t>
            </w:r>
          </w:p>
        </w:tc>
        <w:tc>
          <w:tcPr>
            <w:tcW w:w="1680" w:type="dxa"/>
            <w:vAlign w:val="center"/>
          </w:tcPr>
          <w:p w14:paraId="753D2CFF" w14:textId="77777777" w:rsidR="00975682" w:rsidRDefault="00975682" w:rsidP="000405EB">
            <w:pPr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名稱</w:t>
            </w:r>
          </w:p>
        </w:tc>
        <w:tc>
          <w:tcPr>
            <w:tcW w:w="1680" w:type="dxa"/>
            <w:vMerge/>
            <w:vAlign w:val="center"/>
          </w:tcPr>
          <w:p w14:paraId="46F42667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70" w:type="dxa"/>
            <w:vAlign w:val="center"/>
          </w:tcPr>
          <w:p w14:paraId="1F720953" w14:textId="77777777" w:rsidR="00975682" w:rsidRDefault="00975682" w:rsidP="000405EB">
            <w:pPr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470" w:type="dxa"/>
            <w:vAlign w:val="center"/>
          </w:tcPr>
          <w:p w14:paraId="74DC68B3" w14:textId="77777777" w:rsidR="00975682" w:rsidRDefault="00975682" w:rsidP="000405EB">
            <w:pPr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70" w:type="dxa"/>
            <w:gridSpan w:val="2"/>
            <w:vAlign w:val="center"/>
          </w:tcPr>
          <w:p w14:paraId="46A99A08" w14:textId="77777777" w:rsidR="00975682" w:rsidRDefault="00975682" w:rsidP="000405EB">
            <w:pPr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70" w:type="dxa"/>
            <w:vAlign w:val="center"/>
          </w:tcPr>
          <w:p w14:paraId="7386FA3F" w14:textId="77777777" w:rsidR="00975682" w:rsidRDefault="00975682" w:rsidP="000405EB">
            <w:pPr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合計</w:t>
            </w:r>
          </w:p>
        </w:tc>
        <w:tc>
          <w:tcPr>
            <w:tcW w:w="1440" w:type="dxa"/>
            <w:vAlign w:val="center"/>
          </w:tcPr>
          <w:p w14:paraId="1C3B3ED2" w14:textId="77777777" w:rsidR="00975682" w:rsidRDefault="00975682" w:rsidP="000405EB">
            <w:pPr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440" w:type="dxa"/>
            <w:vAlign w:val="center"/>
          </w:tcPr>
          <w:p w14:paraId="27E5C28D" w14:textId="77777777" w:rsidR="00975682" w:rsidRDefault="00975682" w:rsidP="000405EB">
            <w:pPr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40" w:type="dxa"/>
            <w:vAlign w:val="center"/>
          </w:tcPr>
          <w:p w14:paraId="346560E8" w14:textId="77777777" w:rsidR="00975682" w:rsidRDefault="00975682" w:rsidP="000405EB">
            <w:pPr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560" w:type="dxa"/>
            <w:vAlign w:val="center"/>
          </w:tcPr>
          <w:p w14:paraId="30437B46" w14:textId="77777777" w:rsidR="00975682" w:rsidRDefault="00975682" w:rsidP="000405EB">
            <w:pPr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560" w:type="dxa"/>
            <w:vAlign w:val="center"/>
          </w:tcPr>
          <w:p w14:paraId="27DD01DA" w14:textId="77777777" w:rsidR="00975682" w:rsidRDefault="00975682" w:rsidP="000405EB">
            <w:pPr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560" w:type="dxa"/>
            <w:vAlign w:val="center"/>
          </w:tcPr>
          <w:p w14:paraId="649CBE5E" w14:textId="77777777" w:rsidR="00975682" w:rsidRDefault="00975682" w:rsidP="000405EB">
            <w:pPr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560" w:type="dxa"/>
            <w:vAlign w:val="center"/>
          </w:tcPr>
          <w:p w14:paraId="6C400280" w14:textId="77777777" w:rsidR="00975682" w:rsidRDefault="00975682" w:rsidP="000405EB">
            <w:pPr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合計</w:t>
            </w:r>
          </w:p>
        </w:tc>
        <w:tc>
          <w:tcPr>
            <w:tcW w:w="1680" w:type="dxa"/>
            <w:vMerge/>
            <w:tcBorders>
              <w:right w:val="nil"/>
            </w:tcBorders>
            <w:vAlign w:val="center"/>
          </w:tcPr>
          <w:p w14:paraId="6EACC6FB" w14:textId="77777777" w:rsidR="00975682" w:rsidRDefault="00975682">
            <w:pPr>
              <w:ind w:right="14"/>
              <w:jc w:val="center"/>
              <w:rPr>
                <w:rFonts w:ascii="標楷體" w:eastAsia="標楷體" w:hAnsi="標楷體"/>
                <w:sz w:val="20"/>
              </w:rPr>
            </w:pPr>
          </w:p>
        </w:tc>
      </w:tr>
      <w:tr w:rsidR="000329F4" w:rsidRPr="0025451B" w14:paraId="02B3D350" w14:textId="77777777" w:rsidTr="0004518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6D056ECB" w14:textId="77777777" w:rsidR="000329F4" w:rsidRPr="006B6B17" w:rsidRDefault="000329F4" w:rsidP="00C12B3E">
            <w:pPr>
              <w:snapToGrid w:val="0"/>
              <w:spacing w:line="420" w:lineRule="exact"/>
              <w:ind w:rightChars="17" w:right="41"/>
              <w:jc w:val="center"/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</w:p>
        </w:tc>
        <w:tc>
          <w:tcPr>
            <w:tcW w:w="1680" w:type="dxa"/>
            <w:shd w:val="clear" w:color="auto" w:fill="auto"/>
            <w:vAlign w:val="center"/>
          </w:tcPr>
          <w:p w14:paraId="047844E1" w14:textId="77777777" w:rsidR="000329F4" w:rsidRPr="0025451B" w:rsidRDefault="000329F4" w:rsidP="00C12B3E">
            <w:pPr>
              <w:snapToGrid w:val="0"/>
              <w:spacing w:line="420" w:lineRule="exact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25451B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資本門合計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14F72B35" w14:textId="77777777" w:rsidR="000329F4" w:rsidRPr="006B6B17" w:rsidRDefault="000329F4" w:rsidP="00C12B3E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  <w:r w:rsidRPr="006B6B17">
              <w:rPr>
                <w:rFonts w:ascii="細明體" w:eastAsia="細明體" w:hAnsi="細明體"/>
                <w:b/>
                <w:noProof/>
                <w:spacing w:val="-10"/>
                <w:sz w:val="18"/>
                <w:szCs w:val="18"/>
              </w:rPr>
              <w:t>4,547,724,000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69413DF5" w14:textId="77777777" w:rsidR="000329F4" w:rsidRPr="006B6B17" w:rsidRDefault="000329F4" w:rsidP="00C12B3E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  <w:r w:rsidRPr="006B6B17">
              <w:rPr>
                <w:rFonts w:ascii="細明體" w:eastAsia="細明體" w:hAnsi="細明體"/>
                <w:b/>
                <w:noProof/>
                <w:spacing w:val="-10"/>
                <w:sz w:val="18"/>
                <w:szCs w:val="18"/>
              </w:rPr>
              <w:t>2,643,655,859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06F2D891" w14:textId="77777777" w:rsidR="000329F4" w:rsidRPr="006B6B17" w:rsidRDefault="000329F4" w:rsidP="00C12B3E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  <w:r w:rsidRPr="006B6B17">
              <w:rPr>
                <w:rFonts w:ascii="細明體" w:eastAsia="細明體" w:hAnsi="細明體"/>
                <w:b/>
                <w:noProof/>
                <w:spacing w:val="-10"/>
                <w:sz w:val="18"/>
                <w:szCs w:val="18"/>
              </w:rPr>
              <w:t>452,553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2D6AF01E" w14:textId="77777777" w:rsidR="000329F4" w:rsidRPr="006B6B17" w:rsidRDefault="000329F4" w:rsidP="00C12B3E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  <w:r w:rsidRPr="006B6B17">
              <w:rPr>
                <w:rFonts w:ascii="細明體" w:eastAsia="細明體" w:hAnsi="細明體"/>
                <w:b/>
                <w:noProof/>
                <w:spacing w:val="-10"/>
                <w:sz w:val="18"/>
                <w:szCs w:val="18"/>
              </w:rPr>
              <w:t>1,366,208,710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7A8A86A3" w14:textId="77777777" w:rsidR="000329F4" w:rsidRPr="006B6B17" w:rsidRDefault="000329F4" w:rsidP="00C12B3E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  <w:r w:rsidRPr="006B6B17">
              <w:rPr>
                <w:rFonts w:ascii="細明體" w:eastAsia="細明體" w:hAnsi="細明體"/>
                <w:b/>
                <w:noProof/>
                <w:spacing w:val="-10"/>
                <w:sz w:val="18"/>
                <w:szCs w:val="18"/>
              </w:rPr>
              <w:t>4,010,317,122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F5C0FF4" w14:textId="77777777" w:rsidR="000329F4" w:rsidRPr="006B6B17" w:rsidRDefault="000329F4" w:rsidP="00C12B3E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  <w:r w:rsidRPr="006B6B17">
              <w:rPr>
                <w:rFonts w:ascii="細明體" w:eastAsia="細明體" w:hAnsi="細明體" w:hint="eastAsia"/>
                <w:b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9DCDD7A" w14:textId="77777777" w:rsidR="000329F4" w:rsidRPr="006B6B17" w:rsidRDefault="000329F4" w:rsidP="00C12B3E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  <w:r w:rsidRPr="006B6B17">
              <w:rPr>
                <w:rFonts w:ascii="細明體" w:eastAsia="細明體" w:hAnsi="細明體" w:hint="eastAsia"/>
                <w:b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929895B" w14:textId="77777777" w:rsidR="000329F4" w:rsidRPr="006B6B17" w:rsidRDefault="000329F4" w:rsidP="00C12B3E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  <w:r w:rsidRPr="006B6B17">
              <w:rPr>
                <w:rFonts w:ascii="細明體" w:eastAsia="細明體" w:hAnsi="細明體"/>
                <w:b/>
                <w:noProof/>
                <w:spacing w:val="-10"/>
                <w:sz w:val="18"/>
                <w:szCs w:val="18"/>
              </w:rPr>
              <w:t>- 267,485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9874199" w14:textId="77777777" w:rsidR="000329F4" w:rsidRPr="006B6B17" w:rsidRDefault="000329F4" w:rsidP="00C12B3E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  <w:r w:rsidRPr="006B6B17">
              <w:rPr>
                <w:rFonts w:ascii="細明體" w:eastAsia="細明體" w:hAnsi="細明體"/>
                <w:b/>
                <w:noProof/>
                <w:spacing w:val="-10"/>
                <w:sz w:val="18"/>
                <w:szCs w:val="18"/>
              </w:rPr>
              <w:t>2,643,655,859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4EC66BF" w14:textId="77777777" w:rsidR="000329F4" w:rsidRPr="006B6B17" w:rsidRDefault="000329F4" w:rsidP="00C12B3E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  <w:r w:rsidRPr="006B6B17">
              <w:rPr>
                <w:rFonts w:ascii="細明體" w:eastAsia="細明體" w:hAnsi="細明體"/>
                <w:b/>
                <w:noProof/>
                <w:spacing w:val="-10"/>
                <w:sz w:val="18"/>
                <w:szCs w:val="18"/>
              </w:rPr>
              <w:t>452,553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C2E70E6" w14:textId="77777777" w:rsidR="000329F4" w:rsidRPr="006B6B17" w:rsidRDefault="000329F4" w:rsidP="00C12B3E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  <w:r w:rsidRPr="006B6B17">
              <w:rPr>
                <w:rFonts w:ascii="細明體" w:eastAsia="細明體" w:hAnsi="細明體"/>
                <w:b/>
                <w:noProof/>
                <w:spacing w:val="-10"/>
                <w:sz w:val="18"/>
                <w:szCs w:val="18"/>
              </w:rPr>
              <w:t>1,365,941,225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CADF448" w14:textId="77777777" w:rsidR="000329F4" w:rsidRPr="006B6B17" w:rsidRDefault="000329F4" w:rsidP="00C12B3E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  <w:r w:rsidRPr="006B6B17">
              <w:rPr>
                <w:rFonts w:ascii="細明體" w:eastAsia="細明體" w:hAnsi="細明體"/>
                <w:b/>
                <w:noProof/>
                <w:spacing w:val="-10"/>
                <w:sz w:val="18"/>
                <w:szCs w:val="18"/>
              </w:rPr>
              <w:t>4,010,049,637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288147FF" w14:textId="77777777" w:rsidR="000329F4" w:rsidRPr="006B6B17" w:rsidRDefault="000329F4" w:rsidP="00C12B3E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  <w:r w:rsidRPr="006B6B17">
              <w:rPr>
                <w:rFonts w:ascii="細明體" w:eastAsia="細明體" w:hAnsi="細明體"/>
                <w:b/>
                <w:noProof/>
                <w:spacing w:val="-10"/>
                <w:sz w:val="18"/>
                <w:szCs w:val="18"/>
              </w:rPr>
              <w:t>- 537,674,363</w:t>
            </w:r>
          </w:p>
        </w:tc>
      </w:tr>
      <w:tr w:rsidR="000329F4" w:rsidRPr="0025451B" w14:paraId="04DB94EA" w14:textId="77777777" w:rsidTr="0004518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47BE5717" w14:textId="77777777" w:rsidR="000329F4" w:rsidRPr="006B6B17" w:rsidRDefault="000329F4" w:rsidP="00C12B3E">
            <w:pPr>
              <w:snapToGrid w:val="0"/>
              <w:spacing w:line="420" w:lineRule="exact"/>
              <w:ind w:rightChars="17" w:right="41"/>
              <w:jc w:val="center"/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</w:p>
        </w:tc>
        <w:tc>
          <w:tcPr>
            <w:tcW w:w="1680" w:type="dxa"/>
            <w:shd w:val="clear" w:color="auto" w:fill="auto"/>
            <w:vAlign w:val="center"/>
          </w:tcPr>
          <w:p w14:paraId="6C1FDB95" w14:textId="77777777" w:rsidR="000329F4" w:rsidRPr="0025451B" w:rsidRDefault="000329F4" w:rsidP="00C12B3E">
            <w:pPr>
              <w:snapToGrid w:val="0"/>
              <w:spacing w:line="420" w:lineRule="exact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25451B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一般政務支出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1D37C5E3" w14:textId="77777777" w:rsidR="000329F4" w:rsidRPr="006B6B17" w:rsidRDefault="000329F4" w:rsidP="00C12B3E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  <w:r w:rsidRPr="006B6B17">
              <w:rPr>
                <w:rFonts w:ascii="細明體" w:eastAsia="細明體" w:hAnsi="細明體"/>
                <w:b/>
                <w:noProof/>
                <w:spacing w:val="-10"/>
                <w:sz w:val="18"/>
                <w:szCs w:val="18"/>
              </w:rPr>
              <w:t>439,937,000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7FAF5886" w14:textId="77777777" w:rsidR="000329F4" w:rsidRPr="006B6B17" w:rsidRDefault="000329F4" w:rsidP="00C12B3E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  <w:r w:rsidRPr="006B6B17">
              <w:rPr>
                <w:rFonts w:ascii="細明體" w:eastAsia="細明體" w:hAnsi="細明體"/>
                <w:b/>
                <w:noProof/>
                <w:spacing w:val="-10"/>
                <w:sz w:val="18"/>
                <w:szCs w:val="18"/>
              </w:rPr>
              <w:t>255,323,139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04E3FC54" w14:textId="77777777" w:rsidR="000329F4" w:rsidRPr="006B6B17" w:rsidRDefault="000329F4" w:rsidP="00C12B3E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  <w:r w:rsidRPr="006B6B17">
              <w:rPr>
                <w:rFonts w:ascii="細明體" w:eastAsia="細明體" w:hAnsi="細明體" w:hint="eastAsia"/>
                <w:b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3953C881" w14:textId="77777777" w:rsidR="000329F4" w:rsidRPr="006B6B17" w:rsidRDefault="000329F4" w:rsidP="00C12B3E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  <w:r w:rsidRPr="006B6B17">
              <w:rPr>
                <w:rFonts w:ascii="細明體" w:eastAsia="細明體" w:hAnsi="細明體"/>
                <w:b/>
                <w:noProof/>
                <w:spacing w:val="-10"/>
                <w:sz w:val="18"/>
                <w:szCs w:val="18"/>
              </w:rPr>
              <w:t>63,146,519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5E3FDA39" w14:textId="77777777" w:rsidR="000329F4" w:rsidRPr="006B6B17" w:rsidRDefault="000329F4" w:rsidP="00C12B3E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  <w:r w:rsidRPr="006B6B17">
              <w:rPr>
                <w:rFonts w:ascii="細明體" w:eastAsia="細明體" w:hAnsi="細明體"/>
                <w:b/>
                <w:noProof/>
                <w:spacing w:val="-10"/>
                <w:sz w:val="18"/>
                <w:szCs w:val="18"/>
              </w:rPr>
              <w:t>318,469,658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2A3A2FC" w14:textId="77777777" w:rsidR="000329F4" w:rsidRPr="006B6B17" w:rsidRDefault="000329F4" w:rsidP="00C12B3E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  <w:r w:rsidRPr="006B6B17">
              <w:rPr>
                <w:rFonts w:ascii="細明體" w:eastAsia="細明體" w:hAnsi="細明體" w:hint="eastAsia"/>
                <w:b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AB07510" w14:textId="77777777" w:rsidR="000329F4" w:rsidRPr="006B6B17" w:rsidRDefault="000329F4" w:rsidP="00C12B3E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  <w:r w:rsidRPr="006B6B17">
              <w:rPr>
                <w:rFonts w:ascii="細明體" w:eastAsia="細明體" w:hAnsi="細明體" w:hint="eastAsia"/>
                <w:b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E87C6A6" w14:textId="77777777" w:rsidR="000329F4" w:rsidRPr="006B6B17" w:rsidRDefault="000329F4" w:rsidP="00C12B3E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  <w:r w:rsidRPr="006B6B17">
              <w:rPr>
                <w:rFonts w:ascii="細明體" w:eastAsia="細明體" w:hAnsi="細明體"/>
                <w:b/>
                <w:noProof/>
                <w:spacing w:val="-10"/>
                <w:sz w:val="18"/>
                <w:szCs w:val="18"/>
              </w:rPr>
              <w:t>- 267,485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9DC8DFF" w14:textId="77777777" w:rsidR="000329F4" w:rsidRPr="006B6B17" w:rsidRDefault="000329F4" w:rsidP="00C12B3E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  <w:r w:rsidRPr="006B6B17">
              <w:rPr>
                <w:rFonts w:ascii="細明體" w:eastAsia="細明體" w:hAnsi="細明體"/>
                <w:b/>
                <w:noProof/>
                <w:spacing w:val="-10"/>
                <w:sz w:val="18"/>
                <w:szCs w:val="18"/>
              </w:rPr>
              <w:t>255,323,139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D40323F" w14:textId="77777777" w:rsidR="000329F4" w:rsidRPr="006B6B17" w:rsidRDefault="000329F4" w:rsidP="00C12B3E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  <w:r w:rsidRPr="006B6B17">
              <w:rPr>
                <w:rFonts w:ascii="細明體" w:eastAsia="細明體" w:hAnsi="細明體" w:hint="eastAsia"/>
                <w:b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2D48715" w14:textId="77777777" w:rsidR="000329F4" w:rsidRPr="006B6B17" w:rsidRDefault="000329F4" w:rsidP="00C12B3E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  <w:r w:rsidRPr="006B6B17">
              <w:rPr>
                <w:rFonts w:ascii="細明體" w:eastAsia="細明體" w:hAnsi="細明體"/>
                <w:b/>
                <w:noProof/>
                <w:spacing w:val="-10"/>
                <w:sz w:val="18"/>
                <w:szCs w:val="18"/>
              </w:rPr>
              <w:t>62,879,034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E4F158F" w14:textId="77777777" w:rsidR="000329F4" w:rsidRPr="006B6B17" w:rsidRDefault="000329F4" w:rsidP="00C12B3E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  <w:r w:rsidRPr="006B6B17">
              <w:rPr>
                <w:rFonts w:ascii="細明體" w:eastAsia="細明體" w:hAnsi="細明體"/>
                <w:b/>
                <w:noProof/>
                <w:spacing w:val="-10"/>
                <w:sz w:val="18"/>
                <w:szCs w:val="18"/>
              </w:rPr>
              <w:t>318,202,173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7AFADC1F" w14:textId="77777777" w:rsidR="000329F4" w:rsidRPr="006B6B17" w:rsidRDefault="000329F4" w:rsidP="00C12B3E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  <w:r w:rsidRPr="006B6B17">
              <w:rPr>
                <w:rFonts w:ascii="細明體" w:eastAsia="細明體" w:hAnsi="細明體"/>
                <w:b/>
                <w:noProof/>
                <w:spacing w:val="-10"/>
                <w:sz w:val="18"/>
                <w:szCs w:val="18"/>
              </w:rPr>
              <w:t>- 121,734,827</w:t>
            </w:r>
          </w:p>
        </w:tc>
      </w:tr>
      <w:tr w:rsidR="000329F4" w14:paraId="0EA5C2F6" w14:textId="77777777" w:rsidTr="0004518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76EC8E06" w14:textId="77777777" w:rsidR="000329F4" w:rsidRPr="006B6B17" w:rsidRDefault="000329F4" w:rsidP="00C12B3E">
            <w:pPr>
              <w:snapToGrid w:val="0"/>
              <w:spacing w:line="420" w:lineRule="exact"/>
              <w:ind w:rightChars="17" w:right="41"/>
              <w:jc w:val="center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6B6B17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1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6C118525" w14:textId="77777777" w:rsidR="000329F4" w:rsidRDefault="000329F4" w:rsidP="00C12B3E">
            <w:pPr>
              <w:snapToGrid w:val="0"/>
              <w:spacing w:line="42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7406FE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行政支出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772DDE24" w14:textId="77777777" w:rsidR="000329F4" w:rsidRPr="006B6B17" w:rsidRDefault="000329F4" w:rsidP="00C12B3E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6B6B17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63,526,000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35AFF51A" w14:textId="77777777" w:rsidR="000329F4" w:rsidRPr="006B6B17" w:rsidRDefault="000329F4" w:rsidP="00C12B3E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6B6B17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28,240,589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3A5AC12F" w14:textId="77777777" w:rsidR="000329F4" w:rsidRPr="006B6B17" w:rsidRDefault="000329F4" w:rsidP="00C12B3E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6B6B17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46B200A4" w14:textId="77777777" w:rsidR="000329F4" w:rsidRPr="006B6B17" w:rsidRDefault="000329F4" w:rsidP="00C12B3E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6B6B17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17,200,000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35CF61E1" w14:textId="77777777" w:rsidR="000329F4" w:rsidRPr="006B6B17" w:rsidRDefault="000329F4" w:rsidP="00C12B3E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6B6B17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45,440,589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FEAC775" w14:textId="77777777" w:rsidR="000329F4" w:rsidRPr="006B6B17" w:rsidRDefault="000329F4" w:rsidP="00C12B3E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6B6B17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CF2C1BA" w14:textId="77777777" w:rsidR="000329F4" w:rsidRPr="006B6B17" w:rsidRDefault="000329F4" w:rsidP="00C12B3E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6B6B17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7FEB78A" w14:textId="77777777" w:rsidR="000329F4" w:rsidRPr="006B6B17" w:rsidRDefault="000329F4" w:rsidP="00C12B3E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6B6B17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1D40119" w14:textId="77777777" w:rsidR="000329F4" w:rsidRPr="006B6B17" w:rsidRDefault="000329F4" w:rsidP="00C12B3E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6B6B17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28,240,589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D3AFF5C" w14:textId="77777777" w:rsidR="000329F4" w:rsidRPr="006B6B17" w:rsidRDefault="000329F4" w:rsidP="00C12B3E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6B6B17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B636031" w14:textId="77777777" w:rsidR="000329F4" w:rsidRPr="006B6B17" w:rsidRDefault="000329F4" w:rsidP="00C12B3E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6B6B17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17,200,000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E6DDD56" w14:textId="77777777" w:rsidR="000329F4" w:rsidRPr="006B6B17" w:rsidRDefault="000329F4" w:rsidP="00C12B3E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6B6B17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45,440,589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57D12C85" w14:textId="77777777" w:rsidR="000329F4" w:rsidRPr="006B6B17" w:rsidRDefault="000329F4" w:rsidP="00C12B3E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6B6B17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- 18,085,411</w:t>
            </w:r>
          </w:p>
        </w:tc>
      </w:tr>
      <w:tr w:rsidR="000329F4" w14:paraId="52F4B625" w14:textId="77777777" w:rsidTr="0004518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08350647" w14:textId="77777777" w:rsidR="000329F4" w:rsidRPr="006B6B17" w:rsidRDefault="000329F4" w:rsidP="00C12B3E">
            <w:pPr>
              <w:snapToGrid w:val="0"/>
              <w:spacing w:line="420" w:lineRule="exact"/>
              <w:ind w:rightChars="17" w:right="41"/>
              <w:jc w:val="center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6B6B17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2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753E7A07" w14:textId="77777777" w:rsidR="000329F4" w:rsidRDefault="000329F4" w:rsidP="00C12B3E">
            <w:pPr>
              <w:snapToGrid w:val="0"/>
              <w:spacing w:line="42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7406FE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立法支出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78DC4D22" w14:textId="77777777" w:rsidR="000329F4" w:rsidRPr="006B6B17" w:rsidRDefault="000329F4" w:rsidP="00C12B3E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6B6B17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8,360,000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36881573" w14:textId="77777777" w:rsidR="000329F4" w:rsidRPr="006B6B17" w:rsidRDefault="000329F4" w:rsidP="00C12B3E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6B6B17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1,151,310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1DABBF9C" w14:textId="77777777" w:rsidR="000329F4" w:rsidRPr="006B6B17" w:rsidRDefault="000329F4" w:rsidP="00C12B3E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6B6B17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60E28D8D" w14:textId="77777777" w:rsidR="000329F4" w:rsidRPr="006B6B17" w:rsidRDefault="000329F4" w:rsidP="00C12B3E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6B6B17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5,936,778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6E5D37CE" w14:textId="77777777" w:rsidR="000329F4" w:rsidRPr="006B6B17" w:rsidRDefault="000329F4" w:rsidP="00C12B3E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6B6B17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7,088,088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932D506" w14:textId="77777777" w:rsidR="000329F4" w:rsidRPr="006B6B17" w:rsidRDefault="000329F4" w:rsidP="00C12B3E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6B6B17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E22EBF7" w14:textId="77777777" w:rsidR="000329F4" w:rsidRPr="006B6B17" w:rsidRDefault="000329F4" w:rsidP="00C12B3E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6B6B17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CC36A0E" w14:textId="77777777" w:rsidR="000329F4" w:rsidRPr="006B6B17" w:rsidRDefault="000329F4" w:rsidP="00C12B3E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6B6B17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FC8505D" w14:textId="77777777" w:rsidR="000329F4" w:rsidRPr="006B6B17" w:rsidRDefault="000329F4" w:rsidP="00C12B3E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6B6B17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1,151,310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2BFB8E2" w14:textId="77777777" w:rsidR="000329F4" w:rsidRPr="006B6B17" w:rsidRDefault="000329F4" w:rsidP="00C12B3E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6B6B17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0247950" w14:textId="77777777" w:rsidR="000329F4" w:rsidRPr="006B6B17" w:rsidRDefault="000329F4" w:rsidP="00C12B3E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6B6B17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5,936,778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24EC947" w14:textId="77777777" w:rsidR="000329F4" w:rsidRPr="006B6B17" w:rsidRDefault="000329F4" w:rsidP="00C12B3E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6B6B17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7,088,088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538C931E" w14:textId="77777777" w:rsidR="000329F4" w:rsidRPr="006B6B17" w:rsidRDefault="000329F4" w:rsidP="00C12B3E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6B6B17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- 1,271,912</w:t>
            </w:r>
          </w:p>
        </w:tc>
      </w:tr>
      <w:tr w:rsidR="000329F4" w14:paraId="1C3C7943" w14:textId="77777777" w:rsidTr="0004518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10FC97E4" w14:textId="77777777" w:rsidR="000329F4" w:rsidRPr="006B6B17" w:rsidRDefault="000329F4" w:rsidP="00C12B3E">
            <w:pPr>
              <w:snapToGrid w:val="0"/>
              <w:spacing w:line="420" w:lineRule="exact"/>
              <w:ind w:rightChars="17" w:right="41"/>
              <w:jc w:val="center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6B6B17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3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455BAF43" w14:textId="77777777" w:rsidR="000329F4" w:rsidRDefault="000329F4" w:rsidP="00C12B3E">
            <w:pPr>
              <w:snapToGrid w:val="0"/>
              <w:spacing w:line="42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7406FE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民政支出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695F8856" w14:textId="77777777" w:rsidR="000329F4" w:rsidRPr="006B6B17" w:rsidRDefault="000329F4" w:rsidP="00C12B3E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6B6B17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313,534,000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10FE33C5" w14:textId="77777777" w:rsidR="000329F4" w:rsidRPr="006B6B17" w:rsidRDefault="000329F4" w:rsidP="00C12B3E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6B6B17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177,847,180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0314CEF5" w14:textId="77777777" w:rsidR="000329F4" w:rsidRPr="006B6B17" w:rsidRDefault="000329F4" w:rsidP="00C12B3E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6B6B17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50543DEE" w14:textId="77777777" w:rsidR="000329F4" w:rsidRPr="006B6B17" w:rsidRDefault="000329F4" w:rsidP="00C12B3E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6B6B17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40,009,741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4AD8C4C1" w14:textId="77777777" w:rsidR="000329F4" w:rsidRPr="006B6B17" w:rsidRDefault="000329F4" w:rsidP="00C12B3E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6B6B17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217,856,921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901032A" w14:textId="77777777" w:rsidR="000329F4" w:rsidRPr="006B6B17" w:rsidRDefault="000329F4" w:rsidP="00C12B3E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6B6B17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6E36768" w14:textId="77777777" w:rsidR="000329F4" w:rsidRPr="006B6B17" w:rsidRDefault="000329F4" w:rsidP="00C12B3E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6B6B17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D02D214" w14:textId="77777777" w:rsidR="000329F4" w:rsidRPr="006B6B17" w:rsidRDefault="000329F4" w:rsidP="00C12B3E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6B6B17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- 267,485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042262E" w14:textId="77777777" w:rsidR="000329F4" w:rsidRPr="006B6B17" w:rsidRDefault="000329F4" w:rsidP="00C12B3E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6B6B17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177,847,180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4BF6F2F" w14:textId="77777777" w:rsidR="000329F4" w:rsidRPr="006B6B17" w:rsidRDefault="000329F4" w:rsidP="00C12B3E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6B6B17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F190198" w14:textId="77777777" w:rsidR="000329F4" w:rsidRPr="006B6B17" w:rsidRDefault="000329F4" w:rsidP="00C12B3E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6B6B17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39,742,256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D5EE9D0" w14:textId="77777777" w:rsidR="000329F4" w:rsidRPr="006B6B17" w:rsidRDefault="000329F4" w:rsidP="00C12B3E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6B6B17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217,589,436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7D3CB018" w14:textId="77777777" w:rsidR="000329F4" w:rsidRPr="006B6B17" w:rsidRDefault="000329F4" w:rsidP="00C12B3E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6B6B17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- 95,944,564</w:t>
            </w:r>
          </w:p>
        </w:tc>
      </w:tr>
      <w:tr w:rsidR="000329F4" w14:paraId="32B02B85" w14:textId="77777777" w:rsidTr="0004518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5704D296" w14:textId="77777777" w:rsidR="000329F4" w:rsidRPr="006B6B17" w:rsidRDefault="000329F4" w:rsidP="00C12B3E">
            <w:pPr>
              <w:snapToGrid w:val="0"/>
              <w:spacing w:line="420" w:lineRule="exact"/>
              <w:ind w:rightChars="17" w:right="41"/>
              <w:jc w:val="center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6B6B17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4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6F0F96C3" w14:textId="77777777" w:rsidR="000329F4" w:rsidRDefault="000329F4" w:rsidP="00C12B3E">
            <w:pPr>
              <w:snapToGrid w:val="0"/>
              <w:spacing w:line="42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7406FE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警政支出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4417A19D" w14:textId="77777777" w:rsidR="000329F4" w:rsidRPr="006B6B17" w:rsidRDefault="000329F4" w:rsidP="00C12B3E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6B6B17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53,551,000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599FD7BB" w14:textId="77777777" w:rsidR="000329F4" w:rsidRPr="006B6B17" w:rsidRDefault="000329F4" w:rsidP="00C12B3E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6B6B17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47,126,469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6423F6A6" w14:textId="77777777" w:rsidR="000329F4" w:rsidRPr="006B6B17" w:rsidRDefault="000329F4" w:rsidP="00C12B3E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6B6B17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52BA36B7" w14:textId="77777777" w:rsidR="000329F4" w:rsidRPr="006B6B17" w:rsidRDefault="000329F4" w:rsidP="00C12B3E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6B6B17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4CD1E059" w14:textId="77777777" w:rsidR="000329F4" w:rsidRPr="006B6B17" w:rsidRDefault="000329F4" w:rsidP="00C12B3E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6B6B17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47,126,469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A989651" w14:textId="77777777" w:rsidR="000329F4" w:rsidRPr="006B6B17" w:rsidRDefault="000329F4" w:rsidP="00C12B3E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6B6B17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ACB6F0D" w14:textId="77777777" w:rsidR="000329F4" w:rsidRPr="006B6B17" w:rsidRDefault="000329F4" w:rsidP="00C12B3E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6B6B17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9702675" w14:textId="77777777" w:rsidR="000329F4" w:rsidRPr="006B6B17" w:rsidRDefault="000329F4" w:rsidP="00C12B3E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6B6B17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E801D16" w14:textId="77777777" w:rsidR="000329F4" w:rsidRPr="006B6B17" w:rsidRDefault="000329F4" w:rsidP="00C12B3E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6B6B17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47,126,469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3E8B2E1" w14:textId="77777777" w:rsidR="000329F4" w:rsidRPr="006B6B17" w:rsidRDefault="000329F4" w:rsidP="00C12B3E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6B6B17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1232C12" w14:textId="77777777" w:rsidR="000329F4" w:rsidRPr="006B6B17" w:rsidRDefault="000329F4" w:rsidP="00C12B3E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6B6B17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D5E6936" w14:textId="77777777" w:rsidR="000329F4" w:rsidRPr="006B6B17" w:rsidRDefault="000329F4" w:rsidP="00C12B3E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6B6B17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47,126,469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19F6F8B6" w14:textId="77777777" w:rsidR="000329F4" w:rsidRPr="006B6B17" w:rsidRDefault="000329F4" w:rsidP="00C12B3E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6B6B17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- 6,424,531</w:t>
            </w:r>
          </w:p>
        </w:tc>
      </w:tr>
      <w:tr w:rsidR="000329F4" w14:paraId="4CCE936D" w14:textId="77777777" w:rsidTr="0004518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2B825925" w14:textId="77777777" w:rsidR="000329F4" w:rsidRPr="006B6B17" w:rsidRDefault="000329F4" w:rsidP="00C12B3E">
            <w:pPr>
              <w:snapToGrid w:val="0"/>
              <w:spacing w:line="420" w:lineRule="exact"/>
              <w:ind w:rightChars="17" w:right="41"/>
              <w:jc w:val="center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6B6B17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5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42A2B363" w14:textId="77777777" w:rsidR="000329F4" w:rsidRDefault="000329F4" w:rsidP="00C12B3E">
            <w:pPr>
              <w:snapToGrid w:val="0"/>
              <w:spacing w:line="42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7406FE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財務支出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76C8B9B9" w14:textId="77777777" w:rsidR="000329F4" w:rsidRPr="006B6B17" w:rsidRDefault="000329F4" w:rsidP="00C12B3E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6B6B17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966,000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0D89E978" w14:textId="77777777" w:rsidR="000329F4" w:rsidRPr="006B6B17" w:rsidRDefault="000329F4" w:rsidP="00C12B3E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6B6B17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957,591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7ECE4C6C" w14:textId="77777777" w:rsidR="000329F4" w:rsidRPr="006B6B17" w:rsidRDefault="000329F4" w:rsidP="00C12B3E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6B6B17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4B56D567" w14:textId="77777777" w:rsidR="000329F4" w:rsidRPr="006B6B17" w:rsidRDefault="000329F4" w:rsidP="00C12B3E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6B6B17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5D45A828" w14:textId="77777777" w:rsidR="000329F4" w:rsidRPr="006B6B17" w:rsidRDefault="000329F4" w:rsidP="00C12B3E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6B6B17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957,591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450FB45" w14:textId="77777777" w:rsidR="000329F4" w:rsidRPr="006B6B17" w:rsidRDefault="000329F4" w:rsidP="00C12B3E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6B6B17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1C45FC1" w14:textId="77777777" w:rsidR="000329F4" w:rsidRPr="006B6B17" w:rsidRDefault="000329F4" w:rsidP="00C12B3E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6B6B17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59A5937" w14:textId="77777777" w:rsidR="000329F4" w:rsidRPr="006B6B17" w:rsidRDefault="000329F4" w:rsidP="00C12B3E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6B6B17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D5D4E40" w14:textId="77777777" w:rsidR="000329F4" w:rsidRPr="006B6B17" w:rsidRDefault="000329F4" w:rsidP="00C12B3E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6B6B17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957,591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F8FBAB9" w14:textId="77777777" w:rsidR="000329F4" w:rsidRPr="006B6B17" w:rsidRDefault="000329F4" w:rsidP="00C12B3E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6B6B17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7FB445D" w14:textId="77777777" w:rsidR="000329F4" w:rsidRPr="006B6B17" w:rsidRDefault="000329F4" w:rsidP="00C12B3E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6B6B17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D7A990B" w14:textId="77777777" w:rsidR="000329F4" w:rsidRPr="006B6B17" w:rsidRDefault="000329F4" w:rsidP="00C12B3E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6B6B17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957,591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634E4589" w14:textId="77777777" w:rsidR="000329F4" w:rsidRPr="006B6B17" w:rsidRDefault="000329F4" w:rsidP="00C12B3E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6B6B17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- 8,409</w:t>
            </w:r>
          </w:p>
        </w:tc>
      </w:tr>
      <w:tr w:rsidR="000329F4" w:rsidRPr="0025451B" w14:paraId="7042396E" w14:textId="77777777" w:rsidTr="0004518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2BFAA3B3" w14:textId="77777777" w:rsidR="000329F4" w:rsidRPr="006B6B17" w:rsidRDefault="000329F4" w:rsidP="00C12B3E">
            <w:pPr>
              <w:snapToGrid w:val="0"/>
              <w:spacing w:line="420" w:lineRule="exact"/>
              <w:ind w:rightChars="17" w:right="41"/>
              <w:jc w:val="center"/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</w:p>
        </w:tc>
        <w:tc>
          <w:tcPr>
            <w:tcW w:w="1680" w:type="dxa"/>
            <w:shd w:val="clear" w:color="auto" w:fill="auto"/>
            <w:vAlign w:val="center"/>
          </w:tcPr>
          <w:p w14:paraId="4966E178" w14:textId="77777777" w:rsidR="000329F4" w:rsidRPr="0025451B" w:rsidRDefault="000329F4" w:rsidP="00C12B3E">
            <w:pPr>
              <w:snapToGrid w:val="0"/>
              <w:spacing w:line="420" w:lineRule="exact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25451B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教育科學文化支出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0AE49176" w14:textId="77777777" w:rsidR="000329F4" w:rsidRPr="006B6B17" w:rsidRDefault="000329F4" w:rsidP="00C12B3E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  <w:r w:rsidRPr="006B6B17">
              <w:rPr>
                <w:rFonts w:ascii="細明體" w:eastAsia="細明體" w:hAnsi="細明體"/>
                <w:b/>
                <w:noProof/>
                <w:spacing w:val="-10"/>
                <w:sz w:val="18"/>
                <w:szCs w:val="18"/>
              </w:rPr>
              <w:t>672,314,000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7DAD1FAD" w14:textId="77777777" w:rsidR="000329F4" w:rsidRPr="006B6B17" w:rsidRDefault="000329F4" w:rsidP="00C12B3E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  <w:r w:rsidRPr="006B6B17">
              <w:rPr>
                <w:rFonts w:ascii="細明體" w:eastAsia="細明體" w:hAnsi="細明體"/>
                <w:b/>
                <w:noProof/>
                <w:spacing w:val="-10"/>
                <w:sz w:val="18"/>
                <w:szCs w:val="18"/>
              </w:rPr>
              <w:t>501,964,962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75A51872" w14:textId="77777777" w:rsidR="000329F4" w:rsidRPr="006B6B17" w:rsidRDefault="000329F4" w:rsidP="00C12B3E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  <w:r w:rsidRPr="006B6B17">
              <w:rPr>
                <w:rFonts w:ascii="細明體" w:eastAsia="細明體" w:hAnsi="細明體" w:hint="eastAsia"/>
                <w:b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59A7BD22" w14:textId="77777777" w:rsidR="000329F4" w:rsidRPr="006B6B17" w:rsidRDefault="000329F4" w:rsidP="00C12B3E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  <w:r w:rsidRPr="006B6B17">
              <w:rPr>
                <w:rFonts w:ascii="細明體" w:eastAsia="細明體" w:hAnsi="細明體"/>
                <w:b/>
                <w:noProof/>
                <w:spacing w:val="-10"/>
                <w:sz w:val="18"/>
                <w:szCs w:val="18"/>
              </w:rPr>
              <w:t>150,986,361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130F949A" w14:textId="77777777" w:rsidR="000329F4" w:rsidRPr="006B6B17" w:rsidRDefault="000329F4" w:rsidP="00C12B3E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  <w:r w:rsidRPr="006B6B17">
              <w:rPr>
                <w:rFonts w:ascii="細明體" w:eastAsia="細明體" w:hAnsi="細明體"/>
                <w:b/>
                <w:noProof/>
                <w:spacing w:val="-10"/>
                <w:sz w:val="18"/>
                <w:szCs w:val="18"/>
              </w:rPr>
              <w:t>652,951,323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7C483DA" w14:textId="77777777" w:rsidR="000329F4" w:rsidRPr="006B6B17" w:rsidRDefault="000329F4" w:rsidP="00C12B3E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  <w:r w:rsidRPr="006B6B17">
              <w:rPr>
                <w:rFonts w:ascii="細明體" w:eastAsia="細明體" w:hAnsi="細明體" w:hint="eastAsia"/>
                <w:b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9032CF8" w14:textId="77777777" w:rsidR="000329F4" w:rsidRPr="006B6B17" w:rsidRDefault="000329F4" w:rsidP="00C12B3E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  <w:r w:rsidRPr="006B6B17">
              <w:rPr>
                <w:rFonts w:ascii="細明體" w:eastAsia="細明體" w:hAnsi="細明體" w:hint="eastAsia"/>
                <w:b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9E0F9B6" w14:textId="77777777" w:rsidR="000329F4" w:rsidRPr="006B6B17" w:rsidRDefault="000329F4" w:rsidP="00C12B3E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  <w:r w:rsidRPr="006B6B17">
              <w:rPr>
                <w:rFonts w:ascii="細明體" w:eastAsia="細明體" w:hAnsi="細明體" w:hint="eastAsia"/>
                <w:b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6D8B03B" w14:textId="77777777" w:rsidR="000329F4" w:rsidRPr="006B6B17" w:rsidRDefault="000329F4" w:rsidP="00C12B3E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  <w:r w:rsidRPr="006B6B17">
              <w:rPr>
                <w:rFonts w:ascii="細明體" w:eastAsia="細明體" w:hAnsi="細明體"/>
                <w:b/>
                <w:noProof/>
                <w:spacing w:val="-10"/>
                <w:sz w:val="18"/>
                <w:szCs w:val="18"/>
              </w:rPr>
              <w:t>501,964,962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1ED9DAE" w14:textId="77777777" w:rsidR="000329F4" w:rsidRPr="006B6B17" w:rsidRDefault="000329F4" w:rsidP="00C12B3E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  <w:r w:rsidRPr="006B6B17">
              <w:rPr>
                <w:rFonts w:ascii="細明體" w:eastAsia="細明體" w:hAnsi="細明體" w:hint="eastAsia"/>
                <w:b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3C6D250" w14:textId="77777777" w:rsidR="000329F4" w:rsidRPr="006B6B17" w:rsidRDefault="000329F4" w:rsidP="00C12B3E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  <w:r w:rsidRPr="006B6B17">
              <w:rPr>
                <w:rFonts w:ascii="細明體" w:eastAsia="細明體" w:hAnsi="細明體"/>
                <w:b/>
                <w:noProof/>
                <w:spacing w:val="-10"/>
                <w:sz w:val="18"/>
                <w:szCs w:val="18"/>
              </w:rPr>
              <w:t>150,986,361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D7F0016" w14:textId="77777777" w:rsidR="000329F4" w:rsidRPr="006B6B17" w:rsidRDefault="000329F4" w:rsidP="00C12B3E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  <w:r w:rsidRPr="006B6B17">
              <w:rPr>
                <w:rFonts w:ascii="細明體" w:eastAsia="細明體" w:hAnsi="細明體"/>
                <w:b/>
                <w:noProof/>
                <w:spacing w:val="-10"/>
                <w:sz w:val="18"/>
                <w:szCs w:val="18"/>
              </w:rPr>
              <w:t>652,951,323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1C331F3D" w14:textId="77777777" w:rsidR="000329F4" w:rsidRPr="006B6B17" w:rsidRDefault="000329F4" w:rsidP="00C12B3E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  <w:r w:rsidRPr="006B6B17">
              <w:rPr>
                <w:rFonts w:ascii="細明體" w:eastAsia="細明體" w:hAnsi="細明體"/>
                <w:b/>
                <w:noProof/>
                <w:spacing w:val="-10"/>
                <w:sz w:val="18"/>
                <w:szCs w:val="18"/>
              </w:rPr>
              <w:t>- 19,362,677</w:t>
            </w:r>
          </w:p>
        </w:tc>
      </w:tr>
      <w:tr w:rsidR="000329F4" w14:paraId="6EEC07CD" w14:textId="77777777" w:rsidTr="0004518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37A21BBC" w14:textId="77777777" w:rsidR="000329F4" w:rsidRPr="006B6B17" w:rsidRDefault="000329F4" w:rsidP="00C12B3E">
            <w:pPr>
              <w:snapToGrid w:val="0"/>
              <w:spacing w:line="420" w:lineRule="exact"/>
              <w:ind w:rightChars="17" w:right="41"/>
              <w:jc w:val="center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6B6B17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6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610ECEFD" w14:textId="77777777" w:rsidR="000329F4" w:rsidRDefault="000329F4" w:rsidP="00C12B3E">
            <w:pPr>
              <w:snapToGrid w:val="0"/>
              <w:spacing w:line="42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7406FE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教育支出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1027BBFF" w14:textId="77777777" w:rsidR="000329F4" w:rsidRPr="006B6B17" w:rsidRDefault="000329F4" w:rsidP="00C12B3E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6B6B17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371,919,000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5F63D151" w14:textId="77777777" w:rsidR="000329F4" w:rsidRPr="006B6B17" w:rsidRDefault="000329F4" w:rsidP="00C12B3E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6B6B17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371,042,574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13620CA9" w14:textId="77777777" w:rsidR="000329F4" w:rsidRPr="006B6B17" w:rsidRDefault="000329F4" w:rsidP="00C12B3E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6B6B17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338C6904" w14:textId="77777777" w:rsidR="000329F4" w:rsidRPr="006B6B17" w:rsidRDefault="000329F4" w:rsidP="00C12B3E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6B6B17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2CA58C15" w14:textId="77777777" w:rsidR="000329F4" w:rsidRPr="006B6B17" w:rsidRDefault="000329F4" w:rsidP="00C12B3E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6B6B17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371,042,574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5FBBBFF" w14:textId="77777777" w:rsidR="000329F4" w:rsidRPr="006B6B17" w:rsidRDefault="000329F4" w:rsidP="00C12B3E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6B6B17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5681296" w14:textId="77777777" w:rsidR="000329F4" w:rsidRPr="006B6B17" w:rsidRDefault="000329F4" w:rsidP="00C12B3E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6B6B17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49DBC05" w14:textId="77777777" w:rsidR="000329F4" w:rsidRPr="006B6B17" w:rsidRDefault="000329F4" w:rsidP="00C12B3E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6B6B17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242AFC8" w14:textId="77777777" w:rsidR="000329F4" w:rsidRPr="006B6B17" w:rsidRDefault="000329F4" w:rsidP="00C12B3E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6B6B17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371,042,574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35E6CB0" w14:textId="77777777" w:rsidR="000329F4" w:rsidRPr="006B6B17" w:rsidRDefault="000329F4" w:rsidP="00C12B3E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6B6B17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87C7E65" w14:textId="77777777" w:rsidR="000329F4" w:rsidRPr="006B6B17" w:rsidRDefault="000329F4" w:rsidP="00C12B3E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6B6B17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B09B617" w14:textId="77777777" w:rsidR="000329F4" w:rsidRPr="006B6B17" w:rsidRDefault="000329F4" w:rsidP="00C12B3E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6B6B17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371,042,574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3E9B828C" w14:textId="77777777" w:rsidR="000329F4" w:rsidRPr="006B6B17" w:rsidRDefault="000329F4" w:rsidP="00C12B3E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6B6B17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- 876,426</w:t>
            </w:r>
          </w:p>
        </w:tc>
      </w:tr>
      <w:tr w:rsidR="000329F4" w14:paraId="3A5DC6B9" w14:textId="77777777" w:rsidTr="0004518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6FF44698" w14:textId="77777777" w:rsidR="000329F4" w:rsidRPr="006B6B17" w:rsidRDefault="000329F4" w:rsidP="00C12B3E">
            <w:pPr>
              <w:snapToGrid w:val="0"/>
              <w:spacing w:line="420" w:lineRule="exact"/>
              <w:ind w:rightChars="17" w:right="41"/>
              <w:jc w:val="center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6B6B17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7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094530A1" w14:textId="77777777" w:rsidR="000329F4" w:rsidRDefault="000329F4" w:rsidP="00C12B3E">
            <w:pPr>
              <w:snapToGrid w:val="0"/>
              <w:spacing w:line="42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7406FE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文化支出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3E674A42" w14:textId="77777777" w:rsidR="000329F4" w:rsidRPr="006B6B17" w:rsidRDefault="000329F4" w:rsidP="00C12B3E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6B6B17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300,395,000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1B98A18B" w14:textId="77777777" w:rsidR="000329F4" w:rsidRPr="006B6B17" w:rsidRDefault="000329F4" w:rsidP="00C12B3E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6B6B17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130,922,388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497A039F" w14:textId="77777777" w:rsidR="000329F4" w:rsidRPr="006B6B17" w:rsidRDefault="000329F4" w:rsidP="00C12B3E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6B6B17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68E9D874" w14:textId="77777777" w:rsidR="000329F4" w:rsidRPr="006B6B17" w:rsidRDefault="000329F4" w:rsidP="00C12B3E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6B6B17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150,986,361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6E21D758" w14:textId="77777777" w:rsidR="000329F4" w:rsidRPr="006B6B17" w:rsidRDefault="000329F4" w:rsidP="00C12B3E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6B6B17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281,908,749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34F38D1" w14:textId="77777777" w:rsidR="000329F4" w:rsidRPr="006B6B17" w:rsidRDefault="000329F4" w:rsidP="00C12B3E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6B6B17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143687E" w14:textId="77777777" w:rsidR="000329F4" w:rsidRPr="006B6B17" w:rsidRDefault="000329F4" w:rsidP="00C12B3E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6B6B17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20C76F4" w14:textId="77777777" w:rsidR="000329F4" w:rsidRPr="006B6B17" w:rsidRDefault="000329F4" w:rsidP="00C12B3E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6B6B17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33C2590" w14:textId="77777777" w:rsidR="000329F4" w:rsidRPr="006B6B17" w:rsidRDefault="000329F4" w:rsidP="00C12B3E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6B6B17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130,922,388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579E4A0" w14:textId="77777777" w:rsidR="000329F4" w:rsidRPr="006B6B17" w:rsidRDefault="000329F4" w:rsidP="00C12B3E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6B6B17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0449A67" w14:textId="77777777" w:rsidR="000329F4" w:rsidRPr="006B6B17" w:rsidRDefault="000329F4" w:rsidP="00C12B3E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6B6B17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150,986,361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2E437CF" w14:textId="77777777" w:rsidR="000329F4" w:rsidRPr="006B6B17" w:rsidRDefault="000329F4" w:rsidP="00C12B3E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6B6B17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281,908,749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383DEA99" w14:textId="77777777" w:rsidR="000329F4" w:rsidRPr="006B6B17" w:rsidRDefault="000329F4" w:rsidP="00C12B3E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6B6B17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- 18,486,251</w:t>
            </w:r>
          </w:p>
        </w:tc>
      </w:tr>
      <w:tr w:rsidR="000329F4" w:rsidRPr="0025451B" w14:paraId="49619DC9" w14:textId="77777777" w:rsidTr="0004518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3A9D8A90" w14:textId="77777777" w:rsidR="000329F4" w:rsidRPr="006B6B17" w:rsidRDefault="000329F4" w:rsidP="00C12B3E">
            <w:pPr>
              <w:snapToGrid w:val="0"/>
              <w:spacing w:line="420" w:lineRule="exact"/>
              <w:ind w:rightChars="17" w:right="41"/>
              <w:jc w:val="center"/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</w:p>
        </w:tc>
        <w:tc>
          <w:tcPr>
            <w:tcW w:w="1680" w:type="dxa"/>
            <w:shd w:val="clear" w:color="auto" w:fill="auto"/>
            <w:vAlign w:val="center"/>
          </w:tcPr>
          <w:p w14:paraId="48D98A9B" w14:textId="77777777" w:rsidR="000329F4" w:rsidRPr="0025451B" w:rsidRDefault="000329F4" w:rsidP="00C12B3E">
            <w:pPr>
              <w:snapToGrid w:val="0"/>
              <w:spacing w:line="420" w:lineRule="exact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25451B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經濟發展支出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5CA74369" w14:textId="77777777" w:rsidR="000329F4" w:rsidRPr="006B6B17" w:rsidRDefault="000329F4" w:rsidP="00C12B3E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  <w:r w:rsidRPr="006B6B17">
              <w:rPr>
                <w:rFonts w:ascii="細明體" w:eastAsia="細明體" w:hAnsi="細明體"/>
                <w:b/>
                <w:noProof/>
                <w:spacing w:val="-10"/>
                <w:sz w:val="18"/>
                <w:szCs w:val="18"/>
              </w:rPr>
              <w:t>2,706,718,000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17D1EA97" w14:textId="77777777" w:rsidR="000329F4" w:rsidRPr="006B6B17" w:rsidRDefault="000329F4" w:rsidP="00C12B3E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  <w:r w:rsidRPr="006B6B17">
              <w:rPr>
                <w:rFonts w:ascii="細明體" w:eastAsia="細明體" w:hAnsi="細明體"/>
                <w:b/>
                <w:noProof/>
                <w:spacing w:val="-10"/>
                <w:sz w:val="18"/>
                <w:szCs w:val="18"/>
              </w:rPr>
              <w:t>1,641,209,926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6B21555B" w14:textId="77777777" w:rsidR="000329F4" w:rsidRPr="006B6B17" w:rsidRDefault="000329F4" w:rsidP="00C12B3E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  <w:r w:rsidRPr="006B6B17">
              <w:rPr>
                <w:rFonts w:ascii="細明體" w:eastAsia="細明體" w:hAnsi="細明體"/>
                <w:b/>
                <w:noProof/>
                <w:spacing w:val="-10"/>
                <w:sz w:val="18"/>
                <w:szCs w:val="18"/>
              </w:rPr>
              <w:t>312,553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78D46E3B" w14:textId="77777777" w:rsidR="000329F4" w:rsidRPr="006B6B17" w:rsidRDefault="000329F4" w:rsidP="00C12B3E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  <w:r w:rsidRPr="006B6B17">
              <w:rPr>
                <w:rFonts w:ascii="細明體" w:eastAsia="細明體" w:hAnsi="細明體"/>
                <w:b/>
                <w:noProof/>
                <w:spacing w:val="-10"/>
                <w:sz w:val="18"/>
                <w:szCs w:val="18"/>
              </w:rPr>
              <w:t>793,974,471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0895B61D" w14:textId="77777777" w:rsidR="000329F4" w:rsidRPr="006B6B17" w:rsidRDefault="000329F4" w:rsidP="00C12B3E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  <w:r w:rsidRPr="006B6B17">
              <w:rPr>
                <w:rFonts w:ascii="細明體" w:eastAsia="細明體" w:hAnsi="細明體"/>
                <w:b/>
                <w:noProof/>
                <w:spacing w:val="-10"/>
                <w:sz w:val="18"/>
                <w:szCs w:val="18"/>
              </w:rPr>
              <w:t>2,435,496,950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2782091" w14:textId="77777777" w:rsidR="000329F4" w:rsidRPr="006B6B17" w:rsidRDefault="000329F4" w:rsidP="00C12B3E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  <w:r w:rsidRPr="006B6B17">
              <w:rPr>
                <w:rFonts w:ascii="細明體" w:eastAsia="細明體" w:hAnsi="細明體" w:hint="eastAsia"/>
                <w:b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5865710" w14:textId="77777777" w:rsidR="000329F4" w:rsidRPr="006B6B17" w:rsidRDefault="000329F4" w:rsidP="00C12B3E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  <w:r w:rsidRPr="006B6B17">
              <w:rPr>
                <w:rFonts w:ascii="細明體" w:eastAsia="細明體" w:hAnsi="細明體" w:hint="eastAsia"/>
                <w:b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DC6A202" w14:textId="77777777" w:rsidR="000329F4" w:rsidRPr="006B6B17" w:rsidRDefault="000329F4" w:rsidP="00C12B3E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  <w:r w:rsidRPr="006B6B17">
              <w:rPr>
                <w:rFonts w:ascii="細明體" w:eastAsia="細明體" w:hAnsi="細明體" w:hint="eastAsia"/>
                <w:b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841EC1D" w14:textId="77777777" w:rsidR="000329F4" w:rsidRPr="006B6B17" w:rsidRDefault="000329F4" w:rsidP="00C12B3E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  <w:r w:rsidRPr="006B6B17">
              <w:rPr>
                <w:rFonts w:ascii="細明體" w:eastAsia="細明體" w:hAnsi="細明體"/>
                <w:b/>
                <w:noProof/>
                <w:spacing w:val="-10"/>
                <w:sz w:val="18"/>
                <w:szCs w:val="18"/>
              </w:rPr>
              <w:t>1,641,209,926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40BCFA8" w14:textId="77777777" w:rsidR="000329F4" w:rsidRPr="006B6B17" w:rsidRDefault="000329F4" w:rsidP="00C12B3E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  <w:r w:rsidRPr="006B6B17">
              <w:rPr>
                <w:rFonts w:ascii="細明體" w:eastAsia="細明體" w:hAnsi="細明體"/>
                <w:b/>
                <w:noProof/>
                <w:spacing w:val="-10"/>
                <w:sz w:val="18"/>
                <w:szCs w:val="18"/>
              </w:rPr>
              <w:t>312,553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42A1F92" w14:textId="77777777" w:rsidR="000329F4" w:rsidRPr="006B6B17" w:rsidRDefault="000329F4" w:rsidP="00C12B3E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  <w:r w:rsidRPr="006B6B17">
              <w:rPr>
                <w:rFonts w:ascii="細明體" w:eastAsia="細明體" w:hAnsi="細明體"/>
                <w:b/>
                <w:noProof/>
                <w:spacing w:val="-10"/>
                <w:sz w:val="18"/>
                <w:szCs w:val="18"/>
              </w:rPr>
              <w:t>793,974,471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F09FF14" w14:textId="77777777" w:rsidR="000329F4" w:rsidRPr="006B6B17" w:rsidRDefault="000329F4" w:rsidP="00C12B3E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  <w:r w:rsidRPr="006B6B17">
              <w:rPr>
                <w:rFonts w:ascii="細明體" w:eastAsia="細明體" w:hAnsi="細明體"/>
                <w:b/>
                <w:noProof/>
                <w:spacing w:val="-10"/>
                <w:sz w:val="18"/>
                <w:szCs w:val="18"/>
              </w:rPr>
              <w:t>2,435,496,950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5D8B7057" w14:textId="77777777" w:rsidR="000329F4" w:rsidRPr="006B6B17" w:rsidRDefault="000329F4" w:rsidP="00C12B3E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  <w:r w:rsidRPr="006B6B17">
              <w:rPr>
                <w:rFonts w:ascii="細明體" w:eastAsia="細明體" w:hAnsi="細明體"/>
                <w:b/>
                <w:noProof/>
                <w:spacing w:val="-10"/>
                <w:sz w:val="18"/>
                <w:szCs w:val="18"/>
              </w:rPr>
              <w:t>- 271,221,050</w:t>
            </w:r>
          </w:p>
        </w:tc>
      </w:tr>
      <w:tr w:rsidR="000329F4" w14:paraId="1099DB01" w14:textId="77777777" w:rsidTr="0004518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40EEFC3D" w14:textId="77777777" w:rsidR="000329F4" w:rsidRPr="006B6B17" w:rsidRDefault="000329F4" w:rsidP="00C12B3E">
            <w:pPr>
              <w:snapToGrid w:val="0"/>
              <w:spacing w:line="420" w:lineRule="exact"/>
              <w:ind w:rightChars="17" w:right="41"/>
              <w:jc w:val="center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6B6B17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8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2B4F904B" w14:textId="77777777" w:rsidR="000329F4" w:rsidRDefault="000329F4" w:rsidP="00C12B3E">
            <w:pPr>
              <w:snapToGrid w:val="0"/>
              <w:spacing w:line="42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7406FE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農業支出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265F68CF" w14:textId="77777777" w:rsidR="000329F4" w:rsidRPr="006B6B17" w:rsidRDefault="000329F4" w:rsidP="00C12B3E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6B6B17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338,311,000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3544A5B1" w14:textId="77777777" w:rsidR="000329F4" w:rsidRPr="006B6B17" w:rsidRDefault="000329F4" w:rsidP="00C12B3E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6B6B17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128,480,449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25953EA2" w14:textId="77777777" w:rsidR="000329F4" w:rsidRPr="006B6B17" w:rsidRDefault="000329F4" w:rsidP="00C12B3E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6B6B17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6990A3B1" w14:textId="77777777" w:rsidR="000329F4" w:rsidRPr="006B6B17" w:rsidRDefault="000329F4" w:rsidP="00C12B3E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6B6B17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157,490,774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6CE4AB25" w14:textId="77777777" w:rsidR="000329F4" w:rsidRPr="006B6B17" w:rsidRDefault="000329F4" w:rsidP="00C12B3E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6B6B17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285,971,223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B868F39" w14:textId="77777777" w:rsidR="000329F4" w:rsidRPr="006B6B17" w:rsidRDefault="000329F4" w:rsidP="00C12B3E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6B6B17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4313D06" w14:textId="77777777" w:rsidR="000329F4" w:rsidRPr="006B6B17" w:rsidRDefault="000329F4" w:rsidP="00C12B3E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6B6B17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FFED550" w14:textId="77777777" w:rsidR="000329F4" w:rsidRPr="006B6B17" w:rsidRDefault="000329F4" w:rsidP="00C12B3E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6B6B17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E4A3881" w14:textId="77777777" w:rsidR="000329F4" w:rsidRPr="006B6B17" w:rsidRDefault="000329F4" w:rsidP="00C12B3E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6B6B17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128,480,449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066698D" w14:textId="77777777" w:rsidR="000329F4" w:rsidRPr="006B6B17" w:rsidRDefault="000329F4" w:rsidP="00C12B3E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6B6B17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3EC4B5F" w14:textId="77777777" w:rsidR="000329F4" w:rsidRPr="006B6B17" w:rsidRDefault="000329F4" w:rsidP="00C12B3E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6B6B17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157,490,774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B144CCF" w14:textId="77777777" w:rsidR="000329F4" w:rsidRPr="006B6B17" w:rsidRDefault="000329F4" w:rsidP="00C12B3E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6B6B17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285,971,223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14D37E1D" w14:textId="77777777" w:rsidR="000329F4" w:rsidRPr="006B6B17" w:rsidRDefault="000329F4" w:rsidP="00C12B3E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6B6B17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- 52,339,777</w:t>
            </w:r>
          </w:p>
        </w:tc>
      </w:tr>
      <w:tr w:rsidR="000329F4" w14:paraId="5456B476" w14:textId="77777777" w:rsidTr="0004518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79737F3D" w14:textId="77777777" w:rsidR="000329F4" w:rsidRPr="006B6B17" w:rsidRDefault="000329F4" w:rsidP="00C12B3E">
            <w:pPr>
              <w:snapToGrid w:val="0"/>
              <w:spacing w:line="420" w:lineRule="exact"/>
              <w:ind w:rightChars="17" w:right="41"/>
              <w:jc w:val="center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6B6B17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9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5EE54B1B" w14:textId="77777777" w:rsidR="000329F4" w:rsidRDefault="000329F4" w:rsidP="00C12B3E">
            <w:pPr>
              <w:snapToGrid w:val="0"/>
              <w:spacing w:line="42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7406FE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工業支出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1D7F4611" w14:textId="77777777" w:rsidR="000329F4" w:rsidRPr="006B6B17" w:rsidRDefault="000329F4" w:rsidP="00C12B3E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6B6B17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60,955,000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36AFCC4C" w14:textId="77777777" w:rsidR="000329F4" w:rsidRPr="006B6B17" w:rsidRDefault="000329F4" w:rsidP="00C12B3E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6B6B17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46,962,491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113D5C73" w14:textId="77777777" w:rsidR="000329F4" w:rsidRPr="006B6B17" w:rsidRDefault="000329F4" w:rsidP="00C12B3E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6B6B17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312,553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7A105D46" w14:textId="77777777" w:rsidR="000329F4" w:rsidRPr="006B6B17" w:rsidRDefault="000329F4" w:rsidP="00C12B3E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6B6B17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3,643,013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60D73ACB" w14:textId="77777777" w:rsidR="000329F4" w:rsidRPr="006B6B17" w:rsidRDefault="000329F4" w:rsidP="00C12B3E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6B6B17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50,918,057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BF75B08" w14:textId="77777777" w:rsidR="000329F4" w:rsidRPr="006B6B17" w:rsidRDefault="000329F4" w:rsidP="00C12B3E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6B6B17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B6C2138" w14:textId="77777777" w:rsidR="000329F4" w:rsidRPr="006B6B17" w:rsidRDefault="000329F4" w:rsidP="00C12B3E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6B6B17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E43169F" w14:textId="77777777" w:rsidR="000329F4" w:rsidRPr="006B6B17" w:rsidRDefault="000329F4" w:rsidP="00C12B3E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6B6B17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EC78ADC" w14:textId="77777777" w:rsidR="000329F4" w:rsidRPr="006B6B17" w:rsidRDefault="000329F4" w:rsidP="00C12B3E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6B6B17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46,962,491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826DD23" w14:textId="77777777" w:rsidR="000329F4" w:rsidRPr="006B6B17" w:rsidRDefault="000329F4" w:rsidP="00C12B3E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6B6B17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312,553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5FE3892" w14:textId="77777777" w:rsidR="000329F4" w:rsidRPr="006B6B17" w:rsidRDefault="000329F4" w:rsidP="00C12B3E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6B6B17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3,643,013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4CCFD00" w14:textId="77777777" w:rsidR="000329F4" w:rsidRPr="006B6B17" w:rsidRDefault="000329F4" w:rsidP="00C12B3E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6B6B17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50,918,057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6712B92C" w14:textId="77777777" w:rsidR="000329F4" w:rsidRPr="006B6B17" w:rsidRDefault="000329F4" w:rsidP="00C12B3E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6B6B17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- 10,036,943</w:t>
            </w:r>
          </w:p>
        </w:tc>
      </w:tr>
      <w:tr w:rsidR="000329F4" w14:paraId="5FC68709" w14:textId="77777777" w:rsidTr="0004518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1D55E6CA" w14:textId="77777777" w:rsidR="000329F4" w:rsidRPr="006B6B17" w:rsidRDefault="000329F4" w:rsidP="00C12B3E">
            <w:pPr>
              <w:snapToGrid w:val="0"/>
              <w:spacing w:line="420" w:lineRule="exact"/>
              <w:ind w:rightChars="17" w:right="41"/>
              <w:jc w:val="center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6B6B17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10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038397A6" w14:textId="77777777" w:rsidR="000329F4" w:rsidRDefault="000329F4" w:rsidP="00C12B3E">
            <w:pPr>
              <w:snapToGrid w:val="0"/>
              <w:spacing w:line="42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7406FE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交通支出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6A5D5A9F" w14:textId="77777777" w:rsidR="000329F4" w:rsidRPr="006B6B17" w:rsidRDefault="000329F4" w:rsidP="00C12B3E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6B6B17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2,087,002,000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1A6A831F" w14:textId="77777777" w:rsidR="000329F4" w:rsidRPr="006B6B17" w:rsidRDefault="000329F4" w:rsidP="00C12B3E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6B6B17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1,424,530,849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0334EB52" w14:textId="77777777" w:rsidR="000329F4" w:rsidRPr="006B6B17" w:rsidRDefault="000329F4" w:rsidP="00C12B3E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6B6B17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20345EF7" w14:textId="77777777" w:rsidR="000329F4" w:rsidRPr="006B6B17" w:rsidRDefault="000329F4" w:rsidP="00C12B3E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6B6B17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488,086,790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142BE9B9" w14:textId="77777777" w:rsidR="000329F4" w:rsidRPr="006B6B17" w:rsidRDefault="000329F4" w:rsidP="00C12B3E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6B6B17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1,912,617,639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3B22D54" w14:textId="77777777" w:rsidR="000329F4" w:rsidRPr="006B6B17" w:rsidRDefault="000329F4" w:rsidP="00C12B3E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6B6B17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581E887" w14:textId="77777777" w:rsidR="000329F4" w:rsidRPr="006B6B17" w:rsidRDefault="000329F4" w:rsidP="00C12B3E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6B6B17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3C24402" w14:textId="77777777" w:rsidR="000329F4" w:rsidRPr="006B6B17" w:rsidRDefault="000329F4" w:rsidP="00C12B3E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6B6B17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EB7C6B6" w14:textId="77777777" w:rsidR="000329F4" w:rsidRPr="006B6B17" w:rsidRDefault="000329F4" w:rsidP="00C12B3E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6B6B17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1,424,530,849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B4F009F" w14:textId="77777777" w:rsidR="000329F4" w:rsidRPr="006B6B17" w:rsidRDefault="000329F4" w:rsidP="00C12B3E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6B6B17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0D798B3" w14:textId="77777777" w:rsidR="000329F4" w:rsidRPr="006B6B17" w:rsidRDefault="000329F4" w:rsidP="00C12B3E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6B6B17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488,086,790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A09C2B3" w14:textId="77777777" w:rsidR="000329F4" w:rsidRPr="006B6B17" w:rsidRDefault="000329F4" w:rsidP="00C12B3E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6B6B17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1,912,617,639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237F254C" w14:textId="77777777" w:rsidR="000329F4" w:rsidRPr="006B6B17" w:rsidRDefault="000329F4" w:rsidP="00C12B3E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6B6B17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- 174,384,361</w:t>
            </w:r>
          </w:p>
        </w:tc>
      </w:tr>
      <w:tr w:rsidR="000329F4" w14:paraId="5E6F0B6E" w14:textId="77777777" w:rsidTr="0004518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5E374779" w14:textId="77777777" w:rsidR="000329F4" w:rsidRPr="006B6B17" w:rsidRDefault="000329F4" w:rsidP="00C12B3E">
            <w:pPr>
              <w:snapToGrid w:val="0"/>
              <w:spacing w:line="420" w:lineRule="exact"/>
              <w:ind w:rightChars="17" w:right="41"/>
              <w:jc w:val="center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6B6B17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11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09BDD9AE" w14:textId="77777777" w:rsidR="000329F4" w:rsidRDefault="000329F4" w:rsidP="00C12B3E">
            <w:pPr>
              <w:snapToGrid w:val="0"/>
              <w:spacing w:line="42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7406FE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其他經濟服務支出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5354B131" w14:textId="77777777" w:rsidR="000329F4" w:rsidRPr="006B6B17" w:rsidRDefault="000329F4" w:rsidP="00C12B3E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6B6B17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220,450,000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731E7B7D" w14:textId="77777777" w:rsidR="000329F4" w:rsidRPr="006B6B17" w:rsidRDefault="000329F4" w:rsidP="00C12B3E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6B6B17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41,236,137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737470AE" w14:textId="77777777" w:rsidR="000329F4" w:rsidRPr="006B6B17" w:rsidRDefault="000329F4" w:rsidP="00C12B3E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6B6B17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5513B03B" w14:textId="77777777" w:rsidR="000329F4" w:rsidRPr="006B6B17" w:rsidRDefault="000329F4" w:rsidP="00C12B3E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6B6B17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144,753,894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6F5CAC5C" w14:textId="77777777" w:rsidR="000329F4" w:rsidRPr="006B6B17" w:rsidRDefault="000329F4" w:rsidP="00C12B3E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6B6B17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185,990,031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14D38F6" w14:textId="77777777" w:rsidR="000329F4" w:rsidRPr="006B6B17" w:rsidRDefault="000329F4" w:rsidP="00C12B3E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6B6B17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A8F12CE" w14:textId="77777777" w:rsidR="000329F4" w:rsidRPr="006B6B17" w:rsidRDefault="000329F4" w:rsidP="00C12B3E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6B6B17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DD12FB7" w14:textId="77777777" w:rsidR="000329F4" w:rsidRPr="006B6B17" w:rsidRDefault="000329F4" w:rsidP="00C12B3E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6B6B17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D20793D" w14:textId="77777777" w:rsidR="000329F4" w:rsidRPr="006B6B17" w:rsidRDefault="000329F4" w:rsidP="00C12B3E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6B6B17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41,236,137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1D7F971" w14:textId="77777777" w:rsidR="000329F4" w:rsidRPr="006B6B17" w:rsidRDefault="000329F4" w:rsidP="00C12B3E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6B6B17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5894D8D" w14:textId="77777777" w:rsidR="000329F4" w:rsidRPr="006B6B17" w:rsidRDefault="000329F4" w:rsidP="00C12B3E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6B6B17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144,753,894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F70EA78" w14:textId="77777777" w:rsidR="000329F4" w:rsidRPr="006B6B17" w:rsidRDefault="000329F4" w:rsidP="00C12B3E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6B6B17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185,990,031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39DFEC0A" w14:textId="77777777" w:rsidR="000329F4" w:rsidRPr="006B6B17" w:rsidRDefault="000329F4" w:rsidP="00C12B3E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6B6B17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- 34,459,969</w:t>
            </w:r>
          </w:p>
        </w:tc>
      </w:tr>
      <w:tr w:rsidR="000329F4" w:rsidRPr="0025451B" w14:paraId="60D34403" w14:textId="77777777" w:rsidTr="0004518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651665F5" w14:textId="77777777" w:rsidR="000329F4" w:rsidRPr="006B6B17" w:rsidRDefault="000329F4" w:rsidP="00C12B3E">
            <w:pPr>
              <w:snapToGrid w:val="0"/>
              <w:spacing w:line="420" w:lineRule="exact"/>
              <w:ind w:rightChars="17" w:right="41"/>
              <w:jc w:val="center"/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</w:p>
        </w:tc>
        <w:tc>
          <w:tcPr>
            <w:tcW w:w="1680" w:type="dxa"/>
            <w:shd w:val="clear" w:color="auto" w:fill="auto"/>
            <w:vAlign w:val="center"/>
          </w:tcPr>
          <w:p w14:paraId="27525088" w14:textId="77777777" w:rsidR="000329F4" w:rsidRPr="0025451B" w:rsidRDefault="000329F4" w:rsidP="00C12B3E">
            <w:pPr>
              <w:snapToGrid w:val="0"/>
              <w:spacing w:line="420" w:lineRule="exact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25451B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社會福利支出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1BE833CC" w14:textId="77777777" w:rsidR="000329F4" w:rsidRPr="006B6B17" w:rsidRDefault="000329F4" w:rsidP="00C12B3E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  <w:r w:rsidRPr="006B6B17">
              <w:rPr>
                <w:rFonts w:ascii="細明體" w:eastAsia="細明體" w:hAnsi="細明體"/>
                <w:b/>
                <w:noProof/>
                <w:spacing w:val="-10"/>
                <w:sz w:val="18"/>
                <w:szCs w:val="18"/>
              </w:rPr>
              <w:t>71,030,000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3617CA0A" w14:textId="77777777" w:rsidR="000329F4" w:rsidRPr="006B6B17" w:rsidRDefault="000329F4" w:rsidP="00C12B3E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  <w:r w:rsidRPr="006B6B17">
              <w:rPr>
                <w:rFonts w:ascii="細明體" w:eastAsia="細明體" w:hAnsi="細明體"/>
                <w:b/>
                <w:noProof/>
                <w:spacing w:val="-10"/>
                <w:sz w:val="18"/>
                <w:szCs w:val="18"/>
              </w:rPr>
              <w:t>22,734,898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49AEAC90" w14:textId="77777777" w:rsidR="000329F4" w:rsidRPr="006B6B17" w:rsidRDefault="000329F4" w:rsidP="00C12B3E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  <w:r w:rsidRPr="006B6B17">
              <w:rPr>
                <w:rFonts w:ascii="細明體" w:eastAsia="細明體" w:hAnsi="細明體"/>
                <w:b/>
                <w:noProof/>
                <w:spacing w:val="-10"/>
                <w:sz w:val="18"/>
                <w:szCs w:val="18"/>
              </w:rPr>
              <w:t>140,000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4D1EDC5D" w14:textId="77777777" w:rsidR="000329F4" w:rsidRPr="006B6B17" w:rsidRDefault="000329F4" w:rsidP="00C12B3E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  <w:r w:rsidRPr="006B6B17">
              <w:rPr>
                <w:rFonts w:ascii="細明體" w:eastAsia="細明體" w:hAnsi="細明體"/>
                <w:b/>
                <w:noProof/>
                <w:spacing w:val="-10"/>
                <w:sz w:val="18"/>
                <w:szCs w:val="18"/>
              </w:rPr>
              <w:t>36,924,644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33F8C3A3" w14:textId="77777777" w:rsidR="000329F4" w:rsidRPr="006B6B17" w:rsidRDefault="000329F4" w:rsidP="00C12B3E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  <w:r w:rsidRPr="006B6B17">
              <w:rPr>
                <w:rFonts w:ascii="細明體" w:eastAsia="細明體" w:hAnsi="細明體"/>
                <w:b/>
                <w:noProof/>
                <w:spacing w:val="-10"/>
                <w:sz w:val="18"/>
                <w:szCs w:val="18"/>
              </w:rPr>
              <w:t>59,799,542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976149C" w14:textId="77777777" w:rsidR="000329F4" w:rsidRPr="006B6B17" w:rsidRDefault="000329F4" w:rsidP="00C12B3E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  <w:r w:rsidRPr="006B6B17">
              <w:rPr>
                <w:rFonts w:ascii="細明體" w:eastAsia="細明體" w:hAnsi="細明體" w:hint="eastAsia"/>
                <w:b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201A10D" w14:textId="77777777" w:rsidR="000329F4" w:rsidRPr="006B6B17" w:rsidRDefault="000329F4" w:rsidP="00C12B3E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  <w:r w:rsidRPr="006B6B17">
              <w:rPr>
                <w:rFonts w:ascii="細明體" w:eastAsia="細明體" w:hAnsi="細明體" w:hint="eastAsia"/>
                <w:b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38C5DA4" w14:textId="77777777" w:rsidR="000329F4" w:rsidRPr="006B6B17" w:rsidRDefault="000329F4" w:rsidP="00C12B3E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  <w:r w:rsidRPr="006B6B17">
              <w:rPr>
                <w:rFonts w:ascii="細明體" w:eastAsia="細明體" w:hAnsi="細明體" w:hint="eastAsia"/>
                <w:b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AF14866" w14:textId="77777777" w:rsidR="000329F4" w:rsidRPr="006B6B17" w:rsidRDefault="000329F4" w:rsidP="00C12B3E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  <w:r w:rsidRPr="006B6B17">
              <w:rPr>
                <w:rFonts w:ascii="細明體" w:eastAsia="細明體" w:hAnsi="細明體"/>
                <w:b/>
                <w:noProof/>
                <w:spacing w:val="-10"/>
                <w:sz w:val="18"/>
                <w:szCs w:val="18"/>
              </w:rPr>
              <w:t>22,734,898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5735982" w14:textId="77777777" w:rsidR="000329F4" w:rsidRPr="006B6B17" w:rsidRDefault="000329F4" w:rsidP="00C12B3E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  <w:r w:rsidRPr="006B6B17">
              <w:rPr>
                <w:rFonts w:ascii="細明體" w:eastAsia="細明體" w:hAnsi="細明體"/>
                <w:b/>
                <w:noProof/>
                <w:spacing w:val="-10"/>
                <w:sz w:val="18"/>
                <w:szCs w:val="18"/>
              </w:rPr>
              <w:t>140,000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53D8BCC" w14:textId="77777777" w:rsidR="000329F4" w:rsidRPr="006B6B17" w:rsidRDefault="000329F4" w:rsidP="00C12B3E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  <w:r w:rsidRPr="006B6B17">
              <w:rPr>
                <w:rFonts w:ascii="細明體" w:eastAsia="細明體" w:hAnsi="細明體"/>
                <w:b/>
                <w:noProof/>
                <w:spacing w:val="-10"/>
                <w:sz w:val="18"/>
                <w:szCs w:val="18"/>
              </w:rPr>
              <w:t>36,924,644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528D419" w14:textId="77777777" w:rsidR="000329F4" w:rsidRPr="006B6B17" w:rsidRDefault="000329F4" w:rsidP="00C12B3E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  <w:r w:rsidRPr="006B6B17">
              <w:rPr>
                <w:rFonts w:ascii="細明體" w:eastAsia="細明體" w:hAnsi="細明體"/>
                <w:b/>
                <w:noProof/>
                <w:spacing w:val="-10"/>
                <w:sz w:val="18"/>
                <w:szCs w:val="18"/>
              </w:rPr>
              <w:t>59,799,542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2A5D8565" w14:textId="77777777" w:rsidR="000329F4" w:rsidRPr="006B6B17" w:rsidRDefault="000329F4" w:rsidP="00C12B3E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  <w:r w:rsidRPr="006B6B17">
              <w:rPr>
                <w:rFonts w:ascii="細明體" w:eastAsia="細明體" w:hAnsi="細明體"/>
                <w:b/>
                <w:noProof/>
                <w:spacing w:val="-10"/>
                <w:sz w:val="18"/>
                <w:szCs w:val="18"/>
              </w:rPr>
              <w:t>- 11,230,458</w:t>
            </w:r>
          </w:p>
        </w:tc>
      </w:tr>
      <w:tr w:rsidR="000329F4" w14:paraId="3BC9A148" w14:textId="77777777" w:rsidTr="0004518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23E51C81" w14:textId="77777777" w:rsidR="000329F4" w:rsidRPr="006B6B17" w:rsidRDefault="000329F4" w:rsidP="00C12B3E">
            <w:pPr>
              <w:snapToGrid w:val="0"/>
              <w:spacing w:line="420" w:lineRule="exact"/>
              <w:ind w:rightChars="17" w:right="41"/>
              <w:jc w:val="center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6B6B17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12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27834C8B" w14:textId="77777777" w:rsidR="000329F4" w:rsidRDefault="000329F4" w:rsidP="00C12B3E">
            <w:pPr>
              <w:snapToGrid w:val="0"/>
              <w:spacing w:line="42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7406FE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社會保險支出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731C3581" w14:textId="77777777" w:rsidR="000329F4" w:rsidRPr="006B6B17" w:rsidRDefault="000329F4" w:rsidP="00C12B3E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6B6B17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210,000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1C3D7ADE" w14:textId="77777777" w:rsidR="000329F4" w:rsidRPr="006B6B17" w:rsidRDefault="000329F4" w:rsidP="00C12B3E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6B6B17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207,198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7D9F6ACA" w14:textId="77777777" w:rsidR="000329F4" w:rsidRPr="006B6B17" w:rsidRDefault="000329F4" w:rsidP="00C12B3E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6B6B17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67D0C6E9" w14:textId="77777777" w:rsidR="000329F4" w:rsidRPr="006B6B17" w:rsidRDefault="000329F4" w:rsidP="00C12B3E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6B6B17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4F6BB87A" w14:textId="77777777" w:rsidR="000329F4" w:rsidRPr="006B6B17" w:rsidRDefault="000329F4" w:rsidP="00C12B3E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6B6B17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207,198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291065F" w14:textId="77777777" w:rsidR="000329F4" w:rsidRPr="006B6B17" w:rsidRDefault="000329F4" w:rsidP="00C12B3E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6B6B17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0AE537D" w14:textId="77777777" w:rsidR="000329F4" w:rsidRPr="006B6B17" w:rsidRDefault="000329F4" w:rsidP="00C12B3E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6B6B17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AC5A851" w14:textId="77777777" w:rsidR="000329F4" w:rsidRPr="006B6B17" w:rsidRDefault="000329F4" w:rsidP="00C12B3E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6B6B17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BD71753" w14:textId="77777777" w:rsidR="000329F4" w:rsidRPr="006B6B17" w:rsidRDefault="000329F4" w:rsidP="00C12B3E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6B6B17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207,198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5A69435" w14:textId="77777777" w:rsidR="000329F4" w:rsidRPr="006B6B17" w:rsidRDefault="000329F4" w:rsidP="00C12B3E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6B6B17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29092E9" w14:textId="77777777" w:rsidR="000329F4" w:rsidRPr="006B6B17" w:rsidRDefault="000329F4" w:rsidP="00C12B3E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6B6B17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F60F6CC" w14:textId="77777777" w:rsidR="000329F4" w:rsidRPr="006B6B17" w:rsidRDefault="000329F4" w:rsidP="00C12B3E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6B6B17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207,198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35E8B738" w14:textId="77777777" w:rsidR="000329F4" w:rsidRPr="006B6B17" w:rsidRDefault="000329F4" w:rsidP="00C12B3E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6B6B17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- 2,802</w:t>
            </w:r>
          </w:p>
        </w:tc>
      </w:tr>
      <w:tr w:rsidR="000329F4" w14:paraId="0AB47C9A" w14:textId="77777777" w:rsidTr="0004518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413D1B00" w14:textId="77777777" w:rsidR="000329F4" w:rsidRPr="006B6B17" w:rsidRDefault="000329F4" w:rsidP="00C12B3E">
            <w:pPr>
              <w:snapToGrid w:val="0"/>
              <w:spacing w:line="420" w:lineRule="exact"/>
              <w:ind w:rightChars="17" w:right="41"/>
              <w:jc w:val="center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6B6B17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13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6041B2A7" w14:textId="77777777" w:rsidR="000329F4" w:rsidRDefault="000329F4" w:rsidP="00C12B3E">
            <w:pPr>
              <w:snapToGrid w:val="0"/>
              <w:spacing w:line="42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7406FE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社會救助支出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536FA0D6" w14:textId="77777777" w:rsidR="000329F4" w:rsidRPr="006B6B17" w:rsidRDefault="000329F4" w:rsidP="00C12B3E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6B6B17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60,000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7C7A085B" w14:textId="77777777" w:rsidR="000329F4" w:rsidRPr="006B6B17" w:rsidRDefault="000329F4" w:rsidP="00C12B3E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6B6B17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48,090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709F8A5C" w14:textId="77777777" w:rsidR="000329F4" w:rsidRPr="006B6B17" w:rsidRDefault="000329F4" w:rsidP="00C12B3E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6B6B17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338BDCA4" w14:textId="77777777" w:rsidR="000329F4" w:rsidRPr="006B6B17" w:rsidRDefault="000329F4" w:rsidP="00C12B3E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6B6B17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179C44BD" w14:textId="77777777" w:rsidR="000329F4" w:rsidRPr="006B6B17" w:rsidRDefault="000329F4" w:rsidP="00C12B3E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6B6B17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48,090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105D33C" w14:textId="77777777" w:rsidR="000329F4" w:rsidRPr="006B6B17" w:rsidRDefault="000329F4" w:rsidP="00C12B3E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6B6B17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7859710" w14:textId="77777777" w:rsidR="000329F4" w:rsidRPr="006B6B17" w:rsidRDefault="000329F4" w:rsidP="00C12B3E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6B6B17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B011ABB" w14:textId="77777777" w:rsidR="000329F4" w:rsidRPr="006B6B17" w:rsidRDefault="000329F4" w:rsidP="00C12B3E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6B6B17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46B2A37" w14:textId="77777777" w:rsidR="000329F4" w:rsidRPr="006B6B17" w:rsidRDefault="000329F4" w:rsidP="00C12B3E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6B6B17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48,090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E3F2EE2" w14:textId="77777777" w:rsidR="000329F4" w:rsidRPr="006B6B17" w:rsidRDefault="000329F4" w:rsidP="00C12B3E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6B6B17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8F68911" w14:textId="77777777" w:rsidR="000329F4" w:rsidRPr="006B6B17" w:rsidRDefault="000329F4" w:rsidP="00C12B3E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6B6B17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4F5197B" w14:textId="77777777" w:rsidR="000329F4" w:rsidRPr="006B6B17" w:rsidRDefault="000329F4" w:rsidP="00C12B3E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6B6B17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48,090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79DF6862" w14:textId="77777777" w:rsidR="000329F4" w:rsidRPr="006B6B17" w:rsidRDefault="000329F4" w:rsidP="00C12B3E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6B6B17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- 11,910</w:t>
            </w:r>
          </w:p>
        </w:tc>
      </w:tr>
      <w:tr w:rsidR="000329F4" w14:paraId="658FCACE" w14:textId="77777777" w:rsidTr="0004518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491CE34E" w14:textId="77777777" w:rsidR="000329F4" w:rsidRPr="006B6B17" w:rsidRDefault="000329F4" w:rsidP="00C12B3E">
            <w:pPr>
              <w:snapToGrid w:val="0"/>
              <w:spacing w:line="420" w:lineRule="exact"/>
              <w:ind w:rightChars="17" w:right="41"/>
              <w:jc w:val="center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6B6B17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14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74490C7C" w14:textId="77777777" w:rsidR="000329F4" w:rsidRDefault="000329F4" w:rsidP="00C12B3E">
            <w:pPr>
              <w:snapToGrid w:val="0"/>
              <w:spacing w:line="42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7406FE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福利服務支出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3170F97E" w14:textId="77777777" w:rsidR="000329F4" w:rsidRPr="006B6B17" w:rsidRDefault="000329F4" w:rsidP="00C12B3E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6B6B17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63,815,000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562027C5" w14:textId="77777777" w:rsidR="000329F4" w:rsidRPr="006B6B17" w:rsidRDefault="000329F4" w:rsidP="00C12B3E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6B6B17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20,405,275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2AA297F8" w14:textId="77777777" w:rsidR="000329F4" w:rsidRPr="006B6B17" w:rsidRDefault="000329F4" w:rsidP="00C12B3E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6B6B17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3AACD20C" w14:textId="77777777" w:rsidR="000329F4" w:rsidRPr="006B6B17" w:rsidRDefault="000329F4" w:rsidP="00C12B3E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6B6B17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34,374,644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1302DEBE" w14:textId="77777777" w:rsidR="000329F4" w:rsidRPr="006B6B17" w:rsidRDefault="000329F4" w:rsidP="00C12B3E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6B6B17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54,779,919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027E454" w14:textId="77777777" w:rsidR="000329F4" w:rsidRPr="006B6B17" w:rsidRDefault="000329F4" w:rsidP="00C12B3E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6B6B17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56F6B64" w14:textId="77777777" w:rsidR="000329F4" w:rsidRPr="006B6B17" w:rsidRDefault="000329F4" w:rsidP="00C12B3E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6B6B17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E77C55A" w14:textId="77777777" w:rsidR="000329F4" w:rsidRPr="006B6B17" w:rsidRDefault="000329F4" w:rsidP="00C12B3E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6B6B17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3DAE85C" w14:textId="77777777" w:rsidR="000329F4" w:rsidRPr="006B6B17" w:rsidRDefault="000329F4" w:rsidP="00C12B3E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6B6B17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20,405,275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010E304" w14:textId="77777777" w:rsidR="000329F4" w:rsidRPr="006B6B17" w:rsidRDefault="000329F4" w:rsidP="00C12B3E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6B6B17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2E2093D" w14:textId="77777777" w:rsidR="000329F4" w:rsidRPr="006B6B17" w:rsidRDefault="000329F4" w:rsidP="00C12B3E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6B6B17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34,374,644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4893B82" w14:textId="77777777" w:rsidR="000329F4" w:rsidRPr="006B6B17" w:rsidRDefault="000329F4" w:rsidP="00C12B3E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6B6B17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54,779,919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5FBCB59A" w14:textId="77777777" w:rsidR="000329F4" w:rsidRPr="006B6B17" w:rsidRDefault="000329F4" w:rsidP="00C12B3E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6B6B17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- 9,035,081</w:t>
            </w:r>
          </w:p>
        </w:tc>
      </w:tr>
      <w:tr w:rsidR="000329F4" w14:paraId="58553D90" w14:textId="77777777" w:rsidTr="0004518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58643653" w14:textId="77777777" w:rsidR="000329F4" w:rsidRPr="006B6B17" w:rsidRDefault="000329F4" w:rsidP="00C12B3E">
            <w:pPr>
              <w:snapToGrid w:val="0"/>
              <w:spacing w:line="420" w:lineRule="exact"/>
              <w:ind w:rightChars="17" w:right="41"/>
              <w:jc w:val="center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6B6B17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15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1784E0CD" w14:textId="77777777" w:rsidR="000329F4" w:rsidRDefault="000329F4" w:rsidP="00C12B3E">
            <w:pPr>
              <w:snapToGrid w:val="0"/>
              <w:spacing w:line="42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7406FE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醫療保健支出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5FB0D95C" w14:textId="77777777" w:rsidR="000329F4" w:rsidRPr="006B6B17" w:rsidRDefault="000329F4" w:rsidP="00C12B3E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6B6B17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6,945,000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1E8F83CD" w14:textId="77777777" w:rsidR="000329F4" w:rsidRPr="006B6B17" w:rsidRDefault="000329F4" w:rsidP="00C12B3E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6B6B17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2,074,335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02C02019" w14:textId="77777777" w:rsidR="000329F4" w:rsidRPr="006B6B17" w:rsidRDefault="000329F4" w:rsidP="00C12B3E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6B6B17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140,000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1F9C23A5" w14:textId="77777777" w:rsidR="000329F4" w:rsidRPr="006B6B17" w:rsidRDefault="000329F4" w:rsidP="00C12B3E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6B6B17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2,550,000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44102C23" w14:textId="77777777" w:rsidR="000329F4" w:rsidRPr="006B6B17" w:rsidRDefault="000329F4" w:rsidP="00C12B3E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6B6B17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4,764,335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B7A183A" w14:textId="77777777" w:rsidR="000329F4" w:rsidRPr="006B6B17" w:rsidRDefault="000329F4" w:rsidP="00C12B3E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6B6B17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60036EB" w14:textId="77777777" w:rsidR="000329F4" w:rsidRPr="006B6B17" w:rsidRDefault="000329F4" w:rsidP="00C12B3E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6B6B17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147CB02" w14:textId="77777777" w:rsidR="000329F4" w:rsidRPr="006B6B17" w:rsidRDefault="000329F4" w:rsidP="00C12B3E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6B6B17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A43EC50" w14:textId="77777777" w:rsidR="000329F4" w:rsidRPr="006B6B17" w:rsidRDefault="000329F4" w:rsidP="00C12B3E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6B6B17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2,074,335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ACD71B5" w14:textId="77777777" w:rsidR="000329F4" w:rsidRPr="006B6B17" w:rsidRDefault="000329F4" w:rsidP="00C12B3E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6B6B17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140,000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69012E1" w14:textId="77777777" w:rsidR="000329F4" w:rsidRPr="006B6B17" w:rsidRDefault="000329F4" w:rsidP="00C12B3E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6B6B17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2,550,000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03131AF" w14:textId="77777777" w:rsidR="000329F4" w:rsidRPr="006B6B17" w:rsidRDefault="000329F4" w:rsidP="00C12B3E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6B6B17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4,764,335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4A4BC870" w14:textId="77777777" w:rsidR="000329F4" w:rsidRPr="006B6B17" w:rsidRDefault="000329F4" w:rsidP="00C12B3E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6B6B17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- 2,180,665</w:t>
            </w:r>
          </w:p>
        </w:tc>
      </w:tr>
      <w:tr w:rsidR="000329F4" w:rsidRPr="0025451B" w14:paraId="28C54271" w14:textId="77777777" w:rsidTr="0004518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5927A516" w14:textId="77777777" w:rsidR="000329F4" w:rsidRPr="006B6B17" w:rsidRDefault="000329F4" w:rsidP="00C12B3E">
            <w:pPr>
              <w:snapToGrid w:val="0"/>
              <w:spacing w:line="420" w:lineRule="exact"/>
              <w:ind w:rightChars="17" w:right="41"/>
              <w:jc w:val="center"/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</w:p>
        </w:tc>
        <w:tc>
          <w:tcPr>
            <w:tcW w:w="1680" w:type="dxa"/>
            <w:shd w:val="clear" w:color="auto" w:fill="auto"/>
            <w:vAlign w:val="center"/>
          </w:tcPr>
          <w:p w14:paraId="60F52CC9" w14:textId="23CA3FD3" w:rsidR="000329F4" w:rsidRPr="009B6DB3" w:rsidRDefault="000329F4" w:rsidP="00AE1019">
            <w:pPr>
              <w:snapToGrid w:val="0"/>
              <w:spacing w:beforeLines="40" w:before="144" w:line="240" w:lineRule="exact"/>
              <w:ind w:leftChars="10" w:left="24" w:right="17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9B6DB3">
              <w:rPr>
                <w:rFonts w:ascii="標楷體" w:eastAsia="標楷體" w:hAnsi="標楷體" w:hint="eastAsia"/>
                <w:b/>
                <w:noProof/>
                <w:sz w:val="20"/>
              </w:rPr>
              <w:t>社區發展及</w:t>
            </w:r>
            <w:r w:rsidR="009B6DB3">
              <w:rPr>
                <w:rFonts w:ascii="標楷體" w:eastAsia="標楷體" w:hAnsi="標楷體"/>
                <w:b/>
                <w:noProof/>
                <w:sz w:val="20"/>
              </w:rPr>
              <w:br/>
            </w:r>
            <w:r w:rsidRPr="009B6DB3">
              <w:rPr>
                <w:rFonts w:ascii="標楷體" w:eastAsia="標楷體" w:hAnsi="標楷體" w:hint="eastAsia"/>
                <w:b/>
                <w:noProof/>
                <w:sz w:val="20"/>
              </w:rPr>
              <w:t>環境保</w:t>
            </w:r>
            <w:r w:rsidR="002C49B5" w:rsidRPr="009B6DB3">
              <w:rPr>
                <w:rFonts w:ascii="標楷體" w:eastAsia="標楷體" w:hAnsi="標楷體" w:hint="eastAsia"/>
                <w:b/>
                <w:noProof/>
                <w:sz w:val="20"/>
              </w:rPr>
              <w:t>護</w:t>
            </w:r>
            <w:r w:rsidRPr="009B6DB3">
              <w:rPr>
                <w:rFonts w:ascii="標楷體" w:eastAsia="標楷體" w:hAnsi="標楷體" w:hint="eastAsia"/>
                <w:b/>
                <w:noProof/>
                <w:sz w:val="20"/>
              </w:rPr>
              <w:t>支出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38C3F529" w14:textId="77777777" w:rsidR="000329F4" w:rsidRPr="006B6B17" w:rsidRDefault="000329F4" w:rsidP="00C12B3E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  <w:r w:rsidRPr="006B6B17">
              <w:rPr>
                <w:rFonts w:ascii="細明體" w:eastAsia="細明體" w:hAnsi="細明體"/>
                <w:b/>
                <w:noProof/>
                <w:spacing w:val="-10"/>
                <w:sz w:val="18"/>
                <w:szCs w:val="18"/>
              </w:rPr>
              <w:t>511,761,000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50A0ED13" w14:textId="77777777" w:rsidR="000329F4" w:rsidRPr="006B6B17" w:rsidRDefault="000329F4" w:rsidP="00C12B3E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  <w:r w:rsidRPr="006B6B17">
              <w:rPr>
                <w:rFonts w:ascii="細明體" w:eastAsia="細明體" w:hAnsi="細明體"/>
                <w:b/>
                <w:noProof/>
                <w:spacing w:val="-10"/>
                <w:sz w:val="18"/>
                <w:szCs w:val="18"/>
              </w:rPr>
              <w:t>204,903,934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48B3E12C" w14:textId="77777777" w:rsidR="000329F4" w:rsidRPr="006B6B17" w:rsidRDefault="000329F4" w:rsidP="00C12B3E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  <w:r w:rsidRPr="006B6B17">
              <w:rPr>
                <w:rFonts w:ascii="細明體" w:eastAsia="細明體" w:hAnsi="細明體" w:hint="eastAsia"/>
                <w:b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37D224B5" w14:textId="77777777" w:rsidR="000329F4" w:rsidRPr="006B6B17" w:rsidRDefault="000329F4" w:rsidP="00C12B3E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  <w:r w:rsidRPr="006B6B17">
              <w:rPr>
                <w:rFonts w:ascii="細明體" w:eastAsia="細明體" w:hAnsi="細明體"/>
                <w:b/>
                <w:noProof/>
                <w:spacing w:val="-10"/>
                <w:sz w:val="18"/>
                <w:szCs w:val="18"/>
              </w:rPr>
              <w:t>298,455,834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13D717C9" w14:textId="77777777" w:rsidR="000329F4" w:rsidRPr="006B6B17" w:rsidRDefault="000329F4" w:rsidP="00C12B3E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  <w:r w:rsidRPr="006B6B17">
              <w:rPr>
                <w:rFonts w:ascii="細明體" w:eastAsia="細明體" w:hAnsi="細明體"/>
                <w:b/>
                <w:noProof/>
                <w:spacing w:val="-10"/>
                <w:sz w:val="18"/>
                <w:szCs w:val="18"/>
              </w:rPr>
              <w:t>503,359,768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DB8404E" w14:textId="77777777" w:rsidR="000329F4" w:rsidRPr="006B6B17" w:rsidRDefault="000329F4" w:rsidP="00C12B3E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  <w:r w:rsidRPr="006B6B17">
              <w:rPr>
                <w:rFonts w:ascii="細明體" w:eastAsia="細明體" w:hAnsi="細明體" w:hint="eastAsia"/>
                <w:b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087B259" w14:textId="77777777" w:rsidR="000329F4" w:rsidRPr="006B6B17" w:rsidRDefault="000329F4" w:rsidP="00C12B3E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  <w:r w:rsidRPr="006B6B17">
              <w:rPr>
                <w:rFonts w:ascii="細明體" w:eastAsia="細明體" w:hAnsi="細明體" w:hint="eastAsia"/>
                <w:b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0D1DB25" w14:textId="77777777" w:rsidR="000329F4" w:rsidRPr="006B6B17" w:rsidRDefault="000329F4" w:rsidP="00C12B3E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  <w:r w:rsidRPr="006B6B17">
              <w:rPr>
                <w:rFonts w:ascii="細明體" w:eastAsia="細明體" w:hAnsi="細明體" w:hint="eastAsia"/>
                <w:b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DD0F9FA" w14:textId="77777777" w:rsidR="000329F4" w:rsidRPr="006B6B17" w:rsidRDefault="000329F4" w:rsidP="00C12B3E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  <w:r w:rsidRPr="006B6B17">
              <w:rPr>
                <w:rFonts w:ascii="細明體" w:eastAsia="細明體" w:hAnsi="細明體"/>
                <w:b/>
                <w:noProof/>
                <w:spacing w:val="-10"/>
                <w:sz w:val="18"/>
                <w:szCs w:val="18"/>
              </w:rPr>
              <w:t>204,903,934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512B5FF" w14:textId="77777777" w:rsidR="000329F4" w:rsidRPr="006B6B17" w:rsidRDefault="000329F4" w:rsidP="00C12B3E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  <w:r w:rsidRPr="006B6B17">
              <w:rPr>
                <w:rFonts w:ascii="細明體" w:eastAsia="細明體" w:hAnsi="細明體" w:hint="eastAsia"/>
                <w:b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9DCF118" w14:textId="77777777" w:rsidR="000329F4" w:rsidRPr="006B6B17" w:rsidRDefault="000329F4" w:rsidP="00C12B3E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  <w:r w:rsidRPr="006B6B17">
              <w:rPr>
                <w:rFonts w:ascii="細明體" w:eastAsia="細明體" w:hAnsi="細明體"/>
                <w:b/>
                <w:noProof/>
                <w:spacing w:val="-10"/>
                <w:sz w:val="18"/>
                <w:szCs w:val="18"/>
              </w:rPr>
              <w:t>298,455,834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C1A107D" w14:textId="77777777" w:rsidR="000329F4" w:rsidRPr="006B6B17" w:rsidRDefault="000329F4" w:rsidP="00C12B3E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  <w:r w:rsidRPr="006B6B17">
              <w:rPr>
                <w:rFonts w:ascii="細明體" w:eastAsia="細明體" w:hAnsi="細明體"/>
                <w:b/>
                <w:noProof/>
                <w:spacing w:val="-10"/>
                <w:sz w:val="18"/>
                <w:szCs w:val="18"/>
              </w:rPr>
              <w:t>503,359,768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6EF78564" w14:textId="77777777" w:rsidR="000329F4" w:rsidRPr="006B6B17" w:rsidRDefault="000329F4" w:rsidP="00C12B3E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  <w:r w:rsidRPr="006B6B17">
              <w:rPr>
                <w:rFonts w:ascii="細明體" w:eastAsia="細明體" w:hAnsi="細明體"/>
                <w:b/>
                <w:noProof/>
                <w:spacing w:val="-10"/>
                <w:sz w:val="18"/>
                <w:szCs w:val="18"/>
              </w:rPr>
              <w:t>- 8,401,232</w:t>
            </w:r>
          </w:p>
        </w:tc>
      </w:tr>
      <w:tr w:rsidR="000329F4" w14:paraId="6EA7C0DB" w14:textId="77777777" w:rsidTr="0004518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3292BF4B" w14:textId="77777777" w:rsidR="000329F4" w:rsidRPr="006B6B17" w:rsidRDefault="000329F4" w:rsidP="00C12B3E">
            <w:pPr>
              <w:snapToGrid w:val="0"/>
              <w:spacing w:line="420" w:lineRule="exact"/>
              <w:ind w:rightChars="17" w:right="41"/>
              <w:jc w:val="center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6B6B17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16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42C17CB5" w14:textId="77777777" w:rsidR="000329F4" w:rsidRDefault="000329F4" w:rsidP="00C12B3E">
            <w:pPr>
              <w:snapToGrid w:val="0"/>
              <w:spacing w:line="42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7406FE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環境保護支出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13DA0B24" w14:textId="77777777" w:rsidR="000329F4" w:rsidRPr="006B6B17" w:rsidRDefault="000329F4" w:rsidP="00C12B3E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6B6B17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424,716,000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2EEA2052" w14:textId="77777777" w:rsidR="000329F4" w:rsidRPr="006B6B17" w:rsidRDefault="000329F4" w:rsidP="00C12B3E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6B6B17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189,085,432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66E6C520" w14:textId="77777777" w:rsidR="000329F4" w:rsidRPr="006B6B17" w:rsidRDefault="000329F4" w:rsidP="00C12B3E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6B6B17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3E254693" w14:textId="77777777" w:rsidR="000329F4" w:rsidRPr="006B6B17" w:rsidRDefault="000329F4" w:rsidP="00C12B3E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6B6B17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227,329,336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37114919" w14:textId="77777777" w:rsidR="000329F4" w:rsidRPr="006B6B17" w:rsidRDefault="000329F4" w:rsidP="00C12B3E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6B6B17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416,414,768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D2E19CD" w14:textId="77777777" w:rsidR="000329F4" w:rsidRPr="006B6B17" w:rsidRDefault="000329F4" w:rsidP="00C12B3E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6B6B17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CA09F85" w14:textId="77777777" w:rsidR="000329F4" w:rsidRPr="006B6B17" w:rsidRDefault="000329F4" w:rsidP="00C12B3E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6B6B17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9148730" w14:textId="77777777" w:rsidR="000329F4" w:rsidRPr="006B6B17" w:rsidRDefault="000329F4" w:rsidP="00C12B3E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6B6B17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392F60F" w14:textId="77777777" w:rsidR="000329F4" w:rsidRPr="006B6B17" w:rsidRDefault="000329F4" w:rsidP="00C12B3E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6B6B17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189,085,432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7F66B12" w14:textId="77777777" w:rsidR="000329F4" w:rsidRPr="006B6B17" w:rsidRDefault="000329F4" w:rsidP="00C12B3E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6B6B17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37698A3" w14:textId="77777777" w:rsidR="000329F4" w:rsidRPr="006B6B17" w:rsidRDefault="000329F4" w:rsidP="00C12B3E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6B6B17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227,329,336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7CA6BE0" w14:textId="77777777" w:rsidR="000329F4" w:rsidRPr="006B6B17" w:rsidRDefault="000329F4" w:rsidP="00C12B3E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6B6B17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416,414,768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6B992EDD" w14:textId="77777777" w:rsidR="000329F4" w:rsidRPr="006B6B17" w:rsidRDefault="000329F4" w:rsidP="00C12B3E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6B6B17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- 8,301,232</w:t>
            </w:r>
          </w:p>
        </w:tc>
      </w:tr>
      <w:tr w:rsidR="000329F4" w14:paraId="3D67C769" w14:textId="77777777" w:rsidTr="0004518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349E730B" w14:textId="77777777" w:rsidR="000329F4" w:rsidRPr="006B6B17" w:rsidRDefault="000329F4" w:rsidP="00C12B3E">
            <w:pPr>
              <w:snapToGrid w:val="0"/>
              <w:spacing w:line="420" w:lineRule="exact"/>
              <w:ind w:rightChars="17" w:right="41"/>
              <w:jc w:val="center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6B6B17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17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3DB02C9C" w14:textId="77777777" w:rsidR="000329F4" w:rsidRDefault="000329F4" w:rsidP="00C12B3E">
            <w:pPr>
              <w:snapToGrid w:val="0"/>
              <w:spacing w:line="42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7406FE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社區發展支出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2AAC3EAE" w14:textId="77777777" w:rsidR="000329F4" w:rsidRPr="006B6B17" w:rsidRDefault="000329F4" w:rsidP="00C12B3E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6B6B17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87,045,000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2CED632B" w14:textId="77777777" w:rsidR="000329F4" w:rsidRPr="006B6B17" w:rsidRDefault="000329F4" w:rsidP="00C12B3E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6B6B17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15,818,502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2A0226D0" w14:textId="77777777" w:rsidR="000329F4" w:rsidRPr="006B6B17" w:rsidRDefault="000329F4" w:rsidP="00C12B3E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6B6B17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2F97CA43" w14:textId="77777777" w:rsidR="000329F4" w:rsidRPr="006B6B17" w:rsidRDefault="000329F4" w:rsidP="00C12B3E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6B6B17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71,126,498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6D3737DD" w14:textId="77777777" w:rsidR="000329F4" w:rsidRPr="006B6B17" w:rsidRDefault="000329F4" w:rsidP="00C12B3E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6B6B17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86,945,000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A671D15" w14:textId="77777777" w:rsidR="000329F4" w:rsidRPr="006B6B17" w:rsidRDefault="000329F4" w:rsidP="00C12B3E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6B6B17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0D39BF3" w14:textId="77777777" w:rsidR="000329F4" w:rsidRPr="006B6B17" w:rsidRDefault="000329F4" w:rsidP="00C12B3E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6B6B17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11293B8" w14:textId="77777777" w:rsidR="000329F4" w:rsidRPr="006B6B17" w:rsidRDefault="000329F4" w:rsidP="00C12B3E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6B6B17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0B9B689" w14:textId="77777777" w:rsidR="000329F4" w:rsidRPr="006B6B17" w:rsidRDefault="000329F4" w:rsidP="00C12B3E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6B6B17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15,818,502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F9C848D" w14:textId="77777777" w:rsidR="000329F4" w:rsidRPr="006B6B17" w:rsidRDefault="000329F4" w:rsidP="00C12B3E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6B6B17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2960CD0" w14:textId="77777777" w:rsidR="000329F4" w:rsidRPr="006B6B17" w:rsidRDefault="000329F4" w:rsidP="00C12B3E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6B6B17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71,126,498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1763725" w14:textId="77777777" w:rsidR="000329F4" w:rsidRPr="006B6B17" w:rsidRDefault="000329F4" w:rsidP="00C12B3E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6B6B17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86,945,000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4F2E4707" w14:textId="77777777" w:rsidR="000329F4" w:rsidRPr="006B6B17" w:rsidRDefault="000329F4" w:rsidP="00C12B3E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6B6B17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- 100,000</w:t>
            </w:r>
          </w:p>
        </w:tc>
      </w:tr>
      <w:tr w:rsidR="000329F4" w:rsidRPr="0025451B" w14:paraId="40E4DB6E" w14:textId="77777777" w:rsidTr="0004518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5159E840" w14:textId="77777777" w:rsidR="000329F4" w:rsidRPr="006B6B17" w:rsidRDefault="000329F4" w:rsidP="00C12B3E">
            <w:pPr>
              <w:snapToGrid w:val="0"/>
              <w:spacing w:line="420" w:lineRule="exact"/>
              <w:ind w:rightChars="17" w:right="41"/>
              <w:jc w:val="center"/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</w:p>
        </w:tc>
        <w:tc>
          <w:tcPr>
            <w:tcW w:w="1680" w:type="dxa"/>
            <w:shd w:val="clear" w:color="auto" w:fill="auto"/>
            <w:vAlign w:val="center"/>
          </w:tcPr>
          <w:p w14:paraId="012FC8AE" w14:textId="77777777" w:rsidR="000329F4" w:rsidRPr="0025451B" w:rsidRDefault="000329F4" w:rsidP="00C12B3E">
            <w:pPr>
              <w:snapToGrid w:val="0"/>
              <w:spacing w:line="420" w:lineRule="exact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25451B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補助及其他支出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21325E21" w14:textId="77777777" w:rsidR="000329F4" w:rsidRPr="006B6B17" w:rsidRDefault="000329F4" w:rsidP="00C12B3E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  <w:r w:rsidRPr="006B6B17">
              <w:rPr>
                <w:rFonts w:ascii="細明體" w:eastAsia="細明體" w:hAnsi="細明體"/>
                <w:b/>
                <w:noProof/>
                <w:spacing w:val="-10"/>
                <w:sz w:val="18"/>
                <w:szCs w:val="18"/>
              </w:rPr>
              <w:t>145,964,000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2451E432" w14:textId="77777777" w:rsidR="000329F4" w:rsidRPr="006B6B17" w:rsidRDefault="000329F4" w:rsidP="00C12B3E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  <w:r w:rsidRPr="006B6B17">
              <w:rPr>
                <w:rFonts w:ascii="細明體" w:eastAsia="細明體" w:hAnsi="細明體"/>
                <w:b/>
                <w:noProof/>
                <w:spacing w:val="-10"/>
                <w:sz w:val="18"/>
                <w:szCs w:val="18"/>
              </w:rPr>
              <w:t>17,519,000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74AC06B9" w14:textId="77777777" w:rsidR="000329F4" w:rsidRPr="006B6B17" w:rsidRDefault="000329F4" w:rsidP="00C12B3E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  <w:r w:rsidRPr="006B6B17">
              <w:rPr>
                <w:rFonts w:ascii="細明體" w:eastAsia="細明體" w:hAnsi="細明體" w:hint="eastAsia"/>
                <w:b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068AE461" w14:textId="77777777" w:rsidR="000329F4" w:rsidRPr="006B6B17" w:rsidRDefault="000329F4" w:rsidP="00C12B3E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  <w:r w:rsidRPr="006B6B17">
              <w:rPr>
                <w:rFonts w:ascii="細明體" w:eastAsia="細明體" w:hAnsi="細明體"/>
                <w:b/>
                <w:noProof/>
                <w:spacing w:val="-10"/>
                <w:sz w:val="18"/>
                <w:szCs w:val="18"/>
              </w:rPr>
              <w:t>22,720,881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19680E2B" w14:textId="77777777" w:rsidR="000329F4" w:rsidRPr="006B6B17" w:rsidRDefault="000329F4" w:rsidP="00C12B3E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  <w:r w:rsidRPr="006B6B17">
              <w:rPr>
                <w:rFonts w:ascii="細明體" w:eastAsia="細明體" w:hAnsi="細明體"/>
                <w:b/>
                <w:noProof/>
                <w:spacing w:val="-10"/>
                <w:sz w:val="18"/>
                <w:szCs w:val="18"/>
              </w:rPr>
              <w:t>40,239,881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7F4528D" w14:textId="77777777" w:rsidR="000329F4" w:rsidRPr="006B6B17" w:rsidRDefault="000329F4" w:rsidP="00C12B3E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  <w:r w:rsidRPr="006B6B17">
              <w:rPr>
                <w:rFonts w:ascii="細明體" w:eastAsia="細明體" w:hAnsi="細明體" w:hint="eastAsia"/>
                <w:b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30FB747" w14:textId="77777777" w:rsidR="000329F4" w:rsidRPr="006B6B17" w:rsidRDefault="000329F4" w:rsidP="00C12B3E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  <w:r w:rsidRPr="006B6B17">
              <w:rPr>
                <w:rFonts w:ascii="細明體" w:eastAsia="細明體" w:hAnsi="細明體" w:hint="eastAsia"/>
                <w:b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CF6E049" w14:textId="77777777" w:rsidR="000329F4" w:rsidRPr="006B6B17" w:rsidRDefault="000329F4" w:rsidP="00C12B3E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  <w:r w:rsidRPr="006B6B17">
              <w:rPr>
                <w:rFonts w:ascii="細明體" w:eastAsia="細明體" w:hAnsi="細明體" w:hint="eastAsia"/>
                <w:b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606FA8E" w14:textId="77777777" w:rsidR="000329F4" w:rsidRPr="006B6B17" w:rsidRDefault="000329F4" w:rsidP="00C12B3E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  <w:r w:rsidRPr="006B6B17">
              <w:rPr>
                <w:rFonts w:ascii="細明體" w:eastAsia="細明體" w:hAnsi="細明體"/>
                <w:b/>
                <w:noProof/>
                <w:spacing w:val="-10"/>
                <w:sz w:val="18"/>
                <w:szCs w:val="18"/>
              </w:rPr>
              <w:t>17,519,000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4C7069A" w14:textId="77777777" w:rsidR="000329F4" w:rsidRPr="006B6B17" w:rsidRDefault="000329F4" w:rsidP="00C12B3E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  <w:r w:rsidRPr="006B6B17">
              <w:rPr>
                <w:rFonts w:ascii="細明體" w:eastAsia="細明體" w:hAnsi="細明體" w:hint="eastAsia"/>
                <w:b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254F139" w14:textId="77777777" w:rsidR="000329F4" w:rsidRPr="006B6B17" w:rsidRDefault="000329F4" w:rsidP="00C12B3E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  <w:r w:rsidRPr="006B6B17">
              <w:rPr>
                <w:rFonts w:ascii="細明體" w:eastAsia="細明體" w:hAnsi="細明體"/>
                <w:b/>
                <w:noProof/>
                <w:spacing w:val="-10"/>
                <w:sz w:val="18"/>
                <w:szCs w:val="18"/>
              </w:rPr>
              <w:t>22,720,881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FB70925" w14:textId="77777777" w:rsidR="000329F4" w:rsidRPr="006B6B17" w:rsidRDefault="000329F4" w:rsidP="00C12B3E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  <w:r w:rsidRPr="006B6B17">
              <w:rPr>
                <w:rFonts w:ascii="細明體" w:eastAsia="細明體" w:hAnsi="細明體"/>
                <w:b/>
                <w:noProof/>
                <w:spacing w:val="-10"/>
                <w:sz w:val="18"/>
                <w:szCs w:val="18"/>
              </w:rPr>
              <w:t>40,239,881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5BE6D0CB" w14:textId="77777777" w:rsidR="000329F4" w:rsidRPr="006B6B17" w:rsidRDefault="000329F4" w:rsidP="00C12B3E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  <w:r w:rsidRPr="006B6B17">
              <w:rPr>
                <w:rFonts w:ascii="細明體" w:eastAsia="細明體" w:hAnsi="細明體"/>
                <w:b/>
                <w:noProof/>
                <w:spacing w:val="-10"/>
                <w:sz w:val="18"/>
                <w:szCs w:val="18"/>
              </w:rPr>
              <w:t>- 105,724,119</w:t>
            </w:r>
          </w:p>
        </w:tc>
      </w:tr>
      <w:tr w:rsidR="000329F4" w14:paraId="45786443" w14:textId="77777777" w:rsidTr="0004518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26C2E314" w14:textId="77777777" w:rsidR="000329F4" w:rsidRPr="006B6B17" w:rsidRDefault="000329F4" w:rsidP="00C12B3E">
            <w:pPr>
              <w:snapToGrid w:val="0"/>
              <w:spacing w:line="420" w:lineRule="exact"/>
              <w:ind w:rightChars="17" w:right="41"/>
              <w:jc w:val="center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6B6B17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19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1D8E411F" w14:textId="77777777" w:rsidR="000329F4" w:rsidRDefault="000329F4" w:rsidP="00C12B3E">
            <w:pPr>
              <w:snapToGrid w:val="0"/>
              <w:spacing w:line="42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7406FE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平衡預算補助支出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75650758" w14:textId="77777777" w:rsidR="000329F4" w:rsidRPr="006B6B17" w:rsidRDefault="000329F4" w:rsidP="00C12B3E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6B6B17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17,519,000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3FD7A6F1" w14:textId="77777777" w:rsidR="000329F4" w:rsidRPr="006B6B17" w:rsidRDefault="000329F4" w:rsidP="00C12B3E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6B6B17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17,519,000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4F2C3BA6" w14:textId="77777777" w:rsidR="000329F4" w:rsidRPr="006B6B17" w:rsidRDefault="000329F4" w:rsidP="00C12B3E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6B6B17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6EF92FCF" w14:textId="77777777" w:rsidR="000329F4" w:rsidRPr="006B6B17" w:rsidRDefault="000329F4" w:rsidP="00C12B3E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6B6B17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68AC169A" w14:textId="77777777" w:rsidR="000329F4" w:rsidRPr="006B6B17" w:rsidRDefault="000329F4" w:rsidP="00C12B3E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6B6B17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17,519,000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CEBFC45" w14:textId="77777777" w:rsidR="000329F4" w:rsidRPr="006B6B17" w:rsidRDefault="000329F4" w:rsidP="00C12B3E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6B6B17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439B33D" w14:textId="77777777" w:rsidR="000329F4" w:rsidRPr="006B6B17" w:rsidRDefault="000329F4" w:rsidP="00C12B3E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6B6B17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49E12A2" w14:textId="77777777" w:rsidR="000329F4" w:rsidRPr="006B6B17" w:rsidRDefault="000329F4" w:rsidP="00C12B3E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6B6B17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F3DCB36" w14:textId="77777777" w:rsidR="000329F4" w:rsidRPr="006B6B17" w:rsidRDefault="000329F4" w:rsidP="00C12B3E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6B6B17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17,519,000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0A9A1D9" w14:textId="77777777" w:rsidR="000329F4" w:rsidRPr="006B6B17" w:rsidRDefault="000329F4" w:rsidP="00C12B3E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6B6B17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6B2C365" w14:textId="77777777" w:rsidR="000329F4" w:rsidRPr="006B6B17" w:rsidRDefault="000329F4" w:rsidP="00C12B3E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6B6B17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2FED10F" w14:textId="77777777" w:rsidR="000329F4" w:rsidRPr="006B6B17" w:rsidRDefault="000329F4" w:rsidP="00C12B3E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6B6B17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17,519,000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74A6FE58" w14:textId="77777777" w:rsidR="000329F4" w:rsidRPr="006B6B17" w:rsidRDefault="000329F4" w:rsidP="00C12B3E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6B6B17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</w:tr>
      <w:tr w:rsidR="000329F4" w14:paraId="3C1F319B" w14:textId="77777777" w:rsidTr="0004518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36AB4691" w14:textId="77777777" w:rsidR="000329F4" w:rsidRPr="006B6B17" w:rsidRDefault="000329F4" w:rsidP="00C12B3E">
            <w:pPr>
              <w:snapToGrid w:val="0"/>
              <w:spacing w:line="420" w:lineRule="exact"/>
              <w:ind w:rightChars="17" w:right="41"/>
              <w:jc w:val="center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6B6B17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20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63BEF58D" w14:textId="77777777" w:rsidR="000329F4" w:rsidRDefault="000329F4" w:rsidP="00C12B3E">
            <w:pPr>
              <w:snapToGrid w:val="0"/>
              <w:spacing w:line="42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7406FE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其他支出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2FDF0A00" w14:textId="77777777" w:rsidR="000329F4" w:rsidRPr="006B6B17" w:rsidRDefault="000329F4" w:rsidP="00C12B3E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6B6B17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128,445,000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1A8F6B6F" w14:textId="77777777" w:rsidR="000329F4" w:rsidRPr="006B6B17" w:rsidRDefault="000329F4" w:rsidP="00C12B3E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6B6B17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0B19351A" w14:textId="77777777" w:rsidR="000329F4" w:rsidRPr="006B6B17" w:rsidRDefault="000329F4" w:rsidP="00C12B3E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6B6B17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6116EDA0" w14:textId="77777777" w:rsidR="000329F4" w:rsidRPr="006B6B17" w:rsidRDefault="000329F4" w:rsidP="00C12B3E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6B6B17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22,720,881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47A70265" w14:textId="77777777" w:rsidR="000329F4" w:rsidRPr="006B6B17" w:rsidRDefault="000329F4" w:rsidP="00C12B3E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6B6B17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22,720,881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D13AC6A" w14:textId="77777777" w:rsidR="000329F4" w:rsidRPr="006B6B17" w:rsidRDefault="000329F4" w:rsidP="00C12B3E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6B6B17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6CA428A" w14:textId="77777777" w:rsidR="000329F4" w:rsidRPr="006B6B17" w:rsidRDefault="000329F4" w:rsidP="00C12B3E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6B6B17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8676E7E" w14:textId="77777777" w:rsidR="000329F4" w:rsidRPr="006B6B17" w:rsidRDefault="000329F4" w:rsidP="00C12B3E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6B6B17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306A0C0" w14:textId="77777777" w:rsidR="000329F4" w:rsidRPr="006B6B17" w:rsidRDefault="000329F4" w:rsidP="00C12B3E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6B6B17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051E2CE" w14:textId="77777777" w:rsidR="000329F4" w:rsidRPr="006B6B17" w:rsidRDefault="000329F4" w:rsidP="00C12B3E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6B6B17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076D8D2" w14:textId="77777777" w:rsidR="000329F4" w:rsidRPr="006B6B17" w:rsidRDefault="000329F4" w:rsidP="00C12B3E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6B6B17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22,720,881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A68BDEB" w14:textId="77777777" w:rsidR="000329F4" w:rsidRPr="006B6B17" w:rsidRDefault="000329F4" w:rsidP="00C12B3E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6B6B17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22,720,881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0F4A9ABE" w14:textId="77777777" w:rsidR="000329F4" w:rsidRPr="006B6B17" w:rsidRDefault="000329F4" w:rsidP="00C12B3E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6B6B17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- 105,724,119</w:t>
            </w:r>
          </w:p>
        </w:tc>
      </w:tr>
    </w:tbl>
    <w:p w14:paraId="0BC4DEF8" w14:textId="793CEAEE" w:rsidR="005A5C82" w:rsidRPr="005A5C82" w:rsidRDefault="005A5C82">
      <w:pPr>
        <w:pStyle w:val="a3"/>
        <w:tabs>
          <w:tab w:val="clear" w:pos="4153"/>
          <w:tab w:val="clear" w:pos="8306"/>
        </w:tabs>
        <w:snapToGrid/>
        <w:rPr>
          <w:rFonts w:ascii="標楷體" w:eastAsia="標楷體" w:hAnsi="標楷體"/>
        </w:rPr>
      </w:pPr>
    </w:p>
    <w:sectPr w:rsidR="005A5C82" w:rsidRPr="005A5C82" w:rsidSect="00D45BE7">
      <w:headerReference w:type="default" r:id="rId6"/>
      <w:headerReference w:type="first" r:id="rId7"/>
      <w:footerReference w:type="first" r:id="rId8"/>
      <w:pgSz w:w="23814" w:h="16840" w:orient="landscape" w:code="8"/>
      <w:pgMar w:top="1418" w:right="851" w:bottom="1418" w:left="851" w:header="851" w:footer="992" w:gutter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4D87D5" w14:textId="77777777" w:rsidR="000329F4" w:rsidRDefault="000329F4">
      <w:r>
        <w:separator/>
      </w:r>
    </w:p>
  </w:endnote>
  <w:endnote w:type="continuationSeparator" w:id="0">
    <w:p w14:paraId="227E9CD7" w14:textId="77777777" w:rsidR="000329F4" w:rsidRDefault="000329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48336195"/>
      <w:docPartObj>
        <w:docPartGallery w:val="Page Numbers (Bottom of Page)"/>
        <w:docPartUnique/>
      </w:docPartObj>
    </w:sdtPr>
    <w:sdtEndPr>
      <w:rPr>
        <w:rFonts w:ascii="標楷體" w:eastAsia="標楷體" w:hAnsi="標楷體"/>
      </w:rPr>
    </w:sdtEndPr>
    <w:sdtContent>
      <w:p w14:paraId="1F745EF9" w14:textId="3D56066C" w:rsidR="00447086" w:rsidRPr="00364774" w:rsidRDefault="00C97C9D" w:rsidP="00364774">
        <w:pPr>
          <w:pStyle w:val="a4"/>
          <w:spacing w:line="240" w:lineRule="exact"/>
          <w:jc w:val="center"/>
          <w:rPr>
            <w:rFonts w:ascii="標楷體" w:eastAsia="標楷體" w:hAnsi="標楷體"/>
          </w:rPr>
        </w:pPr>
        <w:r w:rsidRPr="003C064E">
          <w:rPr>
            <w:rFonts w:ascii="標楷體" w:eastAsia="標楷體" w:hAnsi="標楷體" w:hint="eastAsia"/>
          </w:rPr>
          <w:t>第1</w:t>
        </w:r>
        <w:r w:rsidRPr="003C064E">
          <w:rPr>
            <w:rFonts w:ascii="標楷體" w:eastAsia="標楷體" w:hAnsi="標楷體"/>
          </w:rPr>
          <w:t>0-3</w:t>
        </w:r>
        <w:r w:rsidR="00D8665C">
          <w:rPr>
            <w:rFonts w:ascii="標楷體" w:eastAsia="標楷體" w:hAnsi="標楷體" w:hint="eastAsia"/>
          </w:rPr>
          <w:t>-1</w:t>
        </w:r>
        <w:r w:rsidRPr="003C064E">
          <w:rPr>
            <w:rFonts w:ascii="標楷體" w:eastAsia="標楷體" w:hAnsi="標楷體" w:hint="eastAsia"/>
          </w:rPr>
          <w:t>頁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AA90C2" w14:textId="77777777" w:rsidR="000329F4" w:rsidRDefault="000329F4">
      <w:r>
        <w:separator/>
      </w:r>
    </w:p>
  </w:footnote>
  <w:footnote w:type="continuationSeparator" w:id="0">
    <w:p w14:paraId="7D2F7143" w14:textId="77777777" w:rsidR="000329F4" w:rsidRDefault="000329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778372" w14:textId="0E476A82" w:rsidR="00975682" w:rsidRDefault="00447086">
    <w:pPr>
      <w:pStyle w:val="a3"/>
      <w:jc w:val="center"/>
    </w:pPr>
    <w:r>
      <w:rPr>
        <w:rFonts w:ascii="標楷體" w:eastAsia="標楷體" w:hAnsi="標楷體" w:hint="eastAsia"/>
        <w:b/>
        <w:color w:val="000000"/>
        <w:spacing w:val="20"/>
        <w:sz w:val="32"/>
        <w:szCs w:val="32"/>
        <w:u w:val="single"/>
      </w:rPr>
      <w:t>三</w:t>
    </w:r>
    <w:r w:rsidR="000E09BC">
      <w:rPr>
        <w:rFonts w:ascii="標楷體" w:eastAsia="標楷體"/>
        <w:b/>
        <w:color w:val="000000"/>
        <w:spacing w:val="20"/>
        <w:sz w:val="32"/>
        <w:szCs w:val="32"/>
        <w:u w:val="single"/>
      </w:rPr>
      <w:t>、</w:t>
    </w:r>
    <w:r w:rsidR="00975682" w:rsidRPr="006A11BB">
      <w:rPr>
        <w:rFonts w:ascii="標楷體" w:eastAsia="標楷體" w:hint="eastAsia"/>
        <w:b/>
        <w:spacing w:val="60"/>
        <w:sz w:val="32"/>
        <w:szCs w:val="32"/>
        <w:u w:val="single"/>
      </w:rPr>
      <w:t>中華民國</w:t>
    </w:r>
    <w:proofErr w:type="gramStart"/>
    <w:r w:rsidR="00A03AD2" w:rsidRPr="00A03AD2">
      <w:rPr>
        <w:rFonts w:ascii="標楷體" w:eastAsia="標楷體" w:hAnsi="標楷體" w:hint="eastAsia"/>
        <w:b/>
        <w:spacing w:val="60"/>
        <w:sz w:val="32"/>
        <w:szCs w:val="32"/>
        <w:u w:val="single"/>
      </w:rPr>
      <w:t>114</w:t>
    </w:r>
    <w:proofErr w:type="gramEnd"/>
    <w:r w:rsidR="00975682" w:rsidRPr="006A11BB">
      <w:rPr>
        <w:rFonts w:ascii="標楷體" w:eastAsia="標楷體" w:hint="eastAsia"/>
        <w:b/>
        <w:spacing w:val="60"/>
        <w:sz w:val="32"/>
        <w:szCs w:val="32"/>
        <w:u w:val="single"/>
      </w:rPr>
      <w:t>年度</w:t>
    </w:r>
    <w:r w:rsidR="00A03AD2" w:rsidRPr="00A03AD2">
      <w:rPr>
        <w:rFonts w:ascii="標楷體" w:eastAsia="標楷體" w:hAnsi="標楷體" w:hint="eastAsia"/>
        <w:b/>
        <w:spacing w:val="60"/>
        <w:sz w:val="32"/>
        <w:szCs w:val="32"/>
        <w:u w:val="single"/>
      </w:rPr>
      <w:t>金門縣</w:t>
    </w:r>
    <w:r w:rsidR="00975682" w:rsidRPr="006A11BB">
      <w:rPr>
        <w:rFonts w:ascii="標楷體" w:eastAsia="標楷體" w:hint="eastAsia"/>
        <w:b/>
        <w:spacing w:val="60"/>
        <w:sz w:val="32"/>
        <w:szCs w:val="32"/>
        <w:u w:val="single"/>
      </w:rPr>
      <w:t>總決算歲出政事別</w:t>
    </w:r>
    <w:r w:rsidR="00A03AD2" w:rsidRPr="00A03AD2">
      <w:rPr>
        <w:rFonts w:ascii="標楷體" w:eastAsia="標楷體" w:hAnsi="標楷體" w:hint="eastAsia"/>
        <w:b/>
        <w:spacing w:val="60"/>
        <w:sz w:val="32"/>
        <w:szCs w:val="32"/>
        <w:u w:val="single"/>
      </w:rPr>
      <w:t>資本門</w:t>
    </w:r>
    <w:r w:rsidR="00975682" w:rsidRPr="006A11BB">
      <w:rPr>
        <w:rFonts w:ascii="標楷體" w:eastAsia="標楷體" w:hint="eastAsia"/>
        <w:b/>
        <w:spacing w:val="60"/>
        <w:sz w:val="32"/>
        <w:szCs w:val="32"/>
        <w:u w:val="single"/>
      </w:rPr>
      <w:t>決算審定數總表</w:t>
    </w:r>
    <w:r w:rsidR="00A03AD2" w:rsidRPr="00A03AD2">
      <w:rPr>
        <w:rFonts w:ascii="標楷體" w:eastAsia="標楷體" w:hAnsi="標楷體"/>
        <w:bCs/>
        <w:spacing w:val="40"/>
        <w:sz w:val="24"/>
        <w:szCs w:val="24"/>
      </w:rPr>
      <w:t>(續)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B89769" w14:textId="189E5402" w:rsidR="00975682" w:rsidRPr="00447086" w:rsidRDefault="00447086">
    <w:pPr>
      <w:pStyle w:val="a3"/>
      <w:jc w:val="center"/>
      <w:rPr>
        <w:b/>
        <w:sz w:val="36"/>
        <w:szCs w:val="36"/>
      </w:rPr>
    </w:pPr>
    <w:r>
      <w:rPr>
        <w:rFonts w:ascii="標楷體" w:eastAsia="標楷體" w:hAnsi="標楷體" w:hint="eastAsia"/>
        <w:b/>
        <w:color w:val="000000"/>
        <w:spacing w:val="20"/>
        <w:sz w:val="36"/>
        <w:szCs w:val="36"/>
        <w:u w:val="single"/>
      </w:rPr>
      <w:t>三</w:t>
    </w:r>
    <w:r w:rsidR="000E09BC" w:rsidRPr="00447086">
      <w:rPr>
        <w:rFonts w:ascii="標楷體" w:eastAsia="標楷體"/>
        <w:b/>
        <w:color w:val="000000"/>
        <w:spacing w:val="20"/>
        <w:sz w:val="36"/>
        <w:szCs w:val="36"/>
        <w:u w:val="single"/>
      </w:rPr>
      <w:t>、</w:t>
    </w:r>
    <w:r w:rsidR="00975682" w:rsidRPr="00447086">
      <w:rPr>
        <w:rFonts w:ascii="標楷體" w:eastAsia="標楷體" w:hint="eastAsia"/>
        <w:b/>
        <w:spacing w:val="60"/>
        <w:sz w:val="36"/>
        <w:szCs w:val="36"/>
        <w:u w:val="single"/>
      </w:rPr>
      <w:t>中華民國</w:t>
    </w:r>
    <w:proofErr w:type="gramStart"/>
    <w:r w:rsidR="00A03AD2" w:rsidRPr="00447086">
      <w:rPr>
        <w:rFonts w:ascii="標楷體" w:eastAsia="標楷體" w:hAnsi="標楷體" w:hint="eastAsia"/>
        <w:b/>
        <w:spacing w:val="60"/>
        <w:sz w:val="36"/>
        <w:szCs w:val="36"/>
        <w:u w:val="single"/>
      </w:rPr>
      <w:t>114</w:t>
    </w:r>
    <w:proofErr w:type="gramEnd"/>
    <w:r w:rsidR="00975682" w:rsidRPr="00447086">
      <w:rPr>
        <w:rFonts w:ascii="標楷體" w:eastAsia="標楷體" w:hint="eastAsia"/>
        <w:b/>
        <w:spacing w:val="60"/>
        <w:sz w:val="36"/>
        <w:szCs w:val="36"/>
        <w:u w:val="single"/>
      </w:rPr>
      <w:t>年度</w:t>
    </w:r>
    <w:r w:rsidR="00A03AD2" w:rsidRPr="00447086">
      <w:rPr>
        <w:rFonts w:ascii="標楷體" w:eastAsia="標楷體" w:hAnsi="標楷體" w:hint="eastAsia"/>
        <w:b/>
        <w:spacing w:val="60"/>
        <w:sz w:val="36"/>
        <w:szCs w:val="36"/>
        <w:u w:val="single"/>
      </w:rPr>
      <w:t>金門縣</w:t>
    </w:r>
    <w:r w:rsidR="00975682" w:rsidRPr="00447086">
      <w:rPr>
        <w:rFonts w:ascii="標楷體" w:eastAsia="標楷體" w:hint="eastAsia"/>
        <w:b/>
        <w:spacing w:val="60"/>
        <w:sz w:val="36"/>
        <w:szCs w:val="36"/>
        <w:u w:val="single"/>
      </w:rPr>
      <w:t>總決算歲出政事別</w:t>
    </w:r>
    <w:r w:rsidR="00A03AD2" w:rsidRPr="00447086">
      <w:rPr>
        <w:rFonts w:ascii="標楷體" w:eastAsia="標楷體" w:hAnsi="標楷體" w:hint="eastAsia"/>
        <w:b/>
        <w:spacing w:val="60"/>
        <w:sz w:val="36"/>
        <w:szCs w:val="36"/>
        <w:u w:val="single"/>
      </w:rPr>
      <w:t>資本門</w:t>
    </w:r>
    <w:r w:rsidR="00975682" w:rsidRPr="00447086">
      <w:rPr>
        <w:rFonts w:ascii="標楷體" w:eastAsia="標楷體" w:hint="eastAsia"/>
        <w:b/>
        <w:spacing w:val="60"/>
        <w:sz w:val="36"/>
        <w:szCs w:val="36"/>
        <w:u w:val="single"/>
      </w:rPr>
      <w:t>決算審定數總表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29F4"/>
    <w:rsid w:val="000329F4"/>
    <w:rsid w:val="000405EB"/>
    <w:rsid w:val="000A1F4B"/>
    <w:rsid w:val="000E09BC"/>
    <w:rsid w:val="00176AC0"/>
    <w:rsid w:val="00187730"/>
    <w:rsid w:val="002B20C7"/>
    <w:rsid w:val="002C49B5"/>
    <w:rsid w:val="00364774"/>
    <w:rsid w:val="003C064E"/>
    <w:rsid w:val="0041288D"/>
    <w:rsid w:val="00447086"/>
    <w:rsid w:val="004B41BD"/>
    <w:rsid w:val="005A5C82"/>
    <w:rsid w:val="005A5E5D"/>
    <w:rsid w:val="006A11BB"/>
    <w:rsid w:val="006B6B17"/>
    <w:rsid w:val="00725752"/>
    <w:rsid w:val="00844241"/>
    <w:rsid w:val="00975682"/>
    <w:rsid w:val="009B6DB3"/>
    <w:rsid w:val="00A03AD2"/>
    <w:rsid w:val="00AE1019"/>
    <w:rsid w:val="00B26D79"/>
    <w:rsid w:val="00C12B3E"/>
    <w:rsid w:val="00C97C9D"/>
    <w:rsid w:val="00CB7FF9"/>
    <w:rsid w:val="00CF71B6"/>
    <w:rsid w:val="00D45BE7"/>
    <w:rsid w:val="00D8665C"/>
    <w:rsid w:val="00E054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."/>
  <w:listSeparator w:val=","/>
  <w14:docId w14:val="315F3028"/>
  <w15:chartTrackingRefBased/>
  <w15:docId w15:val="{2D9EF8CB-EF0A-4323-A0D1-0ABE3FAF79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link w:val="a5"/>
    <w:uiPriority w:val="99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尾 字元"/>
    <w:basedOn w:val="a0"/>
    <w:link w:val="a4"/>
    <w:uiPriority w:val="99"/>
    <w:rsid w:val="00C97C9D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7ux7W&#27506;&#20986;&#25919;&#20107;&#21029;&#32317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7ux7W歲出政事別總表.dot</Template>
  <TotalTime>27</TotalTime>
  <Pages>1</Pages>
  <Words>600</Words>
  <Characters>2329</Characters>
  <Application>Microsoft Office Word</Application>
  <DocSecurity>0</DocSecurity>
  <Lines>19</Lines>
  <Paragraphs>5</Paragraphs>
  <ScaleCrop>false</ScaleCrop>
  <Company>N.A.O.</Company>
  <LinksUpToDate>false</LinksUpToDate>
  <CharactersWithSpaces>2924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subject/>
  <dc:creator>林泳安</dc:creator>
  <cp:keywords/>
  <cp:lastModifiedBy>王詠萱</cp:lastModifiedBy>
  <cp:revision>17</cp:revision>
  <cp:lastPrinted>2026-06-11T09:54:00Z</cp:lastPrinted>
  <dcterms:created xsi:type="dcterms:W3CDTF">2026-06-11T09:54:00Z</dcterms:created>
  <dcterms:modified xsi:type="dcterms:W3CDTF">2026-07-14T04:09:00Z</dcterms:modified>
</cp:coreProperties>
</file>