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0"/>
        <w:gridCol w:w="240"/>
        <w:gridCol w:w="120"/>
        <w:gridCol w:w="2880"/>
        <w:gridCol w:w="1320"/>
        <w:gridCol w:w="1410"/>
        <w:gridCol w:w="802"/>
        <w:gridCol w:w="608"/>
        <w:gridCol w:w="1410"/>
        <w:gridCol w:w="1410"/>
        <w:gridCol w:w="1530"/>
        <w:gridCol w:w="1530"/>
        <w:gridCol w:w="1530"/>
        <w:gridCol w:w="1530"/>
        <w:gridCol w:w="840"/>
        <w:gridCol w:w="1447"/>
        <w:gridCol w:w="850"/>
        <w:gridCol w:w="1418"/>
        <w:gridCol w:w="605"/>
      </w:tblGrid>
      <w:tr w:rsidR="0033339B" w14:paraId="7B4947D2" w14:textId="77777777">
        <w:trPr>
          <w:cantSplit/>
          <w:trHeight w:val="270"/>
          <w:tblHeader/>
        </w:trPr>
        <w:tc>
          <w:tcPr>
            <w:tcW w:w="6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52B09B" w14:textId="77777777" w:rsidR="0033339B" w:rsidRDefault="0033339B" w:rsidP="00237849">
            <w:pPr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經常</w:t>
            </w:r>
          </w:p>
        </w:tc>
        <w:tc>
          <w:tcPr>
            <w:tcW w:w="6532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4DF190" w14:textId="77777777" w:rsidR="0033339B" w:rsidRDefault="0033339B">
            <w:pPr>
              <w:ind w:left="-42" w:right="8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門併計</w:t>
            </w:r>
          </w:p>
        </w:tc>
        <w:tc>
          <w:tcPr>
            <w:tcW w:w="14708" w:type="dxa"/>
            <w:gridSpan w:val="12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9178C" w14:textId="7A3E372E" w:rsidR="0033339B" w:rsidRDefault="0033339B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D47F90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33339B" w14:paraId="1906E3BF" w14:textId="77777777">
        <w:trPr>
          <w:cantSplit/>
          <w:trHeight w:val="270"/>
          <w:tblHeader/>
        </w:trPr>
        <w:tc>
          <w:tcPr>
            <w:tcW w:w="600" w:type="dxa"/>
            <w:gridSpan w:val="2"/>
            <w:tcBorders>
              <w:top w:val="nil"/>
              <w:left w:val="nil"/>
              <w:right w:val="nil"/>
            </w:tcBorders>
          </w:tcPr>
          <w:p w14:paraId="45554E22" w14:textId="77777777" w:rsidR="0033339B" w:rsidRDefault="0033339B" w:rsidP="00237849">
            <w:pPr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6532" w:type="dxa"/>
            <w:gridSpan w:val="5"/>
            <w:vMerge/>
            <w:tcBorders>
              <w:top w:val="nil"/>
              <w:left w:val="nil"/>
              <w:right w:val="nil"/>
            </w:tcBorders>
          </w:tcPr>
          <w:p w14:paraId="74A33827" w14:textId="77777777" w:rsidR="0033339B" w:rsidRDefault="0033339B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08" w:type="dxa"/>
            <w:gridSpan w:val="12"/>
            <w:vMerge/>
            <w:tcBorders>
              <w:top w:val="nil"/>
              <w:left w:val="nil"/>
              <w:right w:val="nil"/>
            </w:tcBorders>
          </w:tcPr>
          <w:p w14:paraId="34AE2D26" w14:textId="77777777" w:rsidR="0033339B" w:rsidRDefault="0033339B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33339B" w14:paraId="504E0E15" w14:textId="77777777" w:rsidTr="00F06062">
        <w:trPr>
          <w:cantSplit/>
          <w:tblHeader/>
        </w:trPr>
        <w:tc>
          <w:tcPr>
            <w:tcW w:w="3600" w:type="dxa"/>
            <w:gridSpan w:val="4"/>
            <w:tcBorders>
              <w:left w:val="nil"/>
            </w:tcBorders>
            <w:vAlign w:val="center"/>
          </w:tcPr>
          <w:p w14:paraId="385BE12A" w14:textId="77777777" w:rsidR="0033339B" w:rsidRDefault="0033339B" w:rsidP="00FF0437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</w:t>
            </w:r>
          </w:p>
        </w:tc>
        <w:tc>
          <w:tcPr>
            <w:tcW w:w="1320" w:type="dxa"/>
            <w:vMerge w:val="restart"/>
            <w:vAlign w:val="center"/>
          </w:tcPr>
          <w:p w14:paraId="37D9ECBD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預算數</w:t>
            </w:r>
          </w:p>
        </w:tc>
        <w:tc>
          <w:tcPr>
            <w:tcW w:w="5640" w:type="dxa"/>
            <w:gridSpan w:val="5"/>
            <w:vAlign w:val="center"/>
          </w:tcPr>
          <w:p w14:paraId="3E5BD864" w14:textId="77777777" w:rsidR="0033339B" w:rsidRDefault="0033339B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6960" w:type="dxa"/>
            <w:gridSpan w:val="5"/>
            <w:vAlign w:val="center"/>
          </w:tcPr>
          <w:p w14:paraId="648943FA" w14:textId="77777777" w:rsidR="0033339B" w:rsidRDefault="0033339B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  <w:tc>
          <w:tcPr>
            <w:tcW w:w="2297" w:type="dxa"/>
            <w:gridSpan w:val="2"/>
            <w:vAlign w:val="center"/>
          </w:tcPr>
          <w:p w14:paraId="0101AAE3" w14:textId="77777777" w:rsidR="0033339B" w:rsidRDefault="0033339B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決算審定數與</w:t>
            </w:r>
            <w:r>
              <w:rPr>
                <w:rFonts w:ascii="標楷體" w:eastAsia="標楷體" w:hAnsi="標楷體"/>
                <w:sz w:val="20"/>
              </w:rPr>
              <w:br/>
            </w:r>
            <w:r>
              <w:rPr>
                <w:rFonts w:ascii="標楷體" w:eastAsia="標楷體" w:hAnsi="標楷體" w:hint="eastAsia"/>
                <w:sz w:val="20"/>
              </w:rPr>
              <w:t>預算數比較增減</w:t>
            </w:r>
          </w:p>
        </w:tc>
        <w:tc>
          <w:tcPr>
            <w:tcW w:w="2023" w:type="dxa"/>
            <w:gridSpan w:val="2"/>
            <w:tcBorders>
              <w:right w:val="nil"/>
            </w:tcBorders>
            <w:vAlign w:val="center"/>
          </w:tcPr>
          <w:p w14:paraId="38056A82" w14:textId="77777777" w:rsidR="0033339B" w:rsidRDefault="0033339B" w:rsidP="00FF0437">
            <w:pPr>
              <w:ind w:left="70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決算審定數與</w:t>
            </w:r>
          </w:p>
          <w:p w14:paraId="42D3BEDD" w14:textId="77777777" w:rsidR="0033339B" w:rsidRDefault="0033339B" w:rsidP="00FF0437">
            <w:pPr>
              <w:ind w:left="70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決算數比較增減</w:t>
            </w:r>
          </w:p>
        </w:tc>
      </w:tr>
      <w:tr w:rsidR="0033339B" w14:paraId="68BA61A2" w14:textId="77777777" w:rsidTr="00AD057F">
        <w:trPr>
          <w:cantSplit/>
          <w:tblHeader/>
        </w:trPr>
        <w:tc>
          <w:tcPr>
            <w:tcW w:w="360" w:type="dxa"/>
            <w:tcBorders>
              <w:left w:val="nil"/>
            </w:tcBorders>
            <w:vAlign w:val="center"/>
          </w:tcPr>
          <w:p w14:paraId="5D7F27C0" w14:textId="77777777" w:rsidR="0033339B" w:rsidRDefault="0033339B">
            <w:pPr>
              <w:ind w:right="414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款</w:t>
            </w:r>
          </w:p>
        </w:tc>
        <w:tc>
          <w:tcPr>
            <w:tcW w:w="360" w:type="dxa"/>
            <w:gridSpan w:val="2"/>
            <w:tcBorders>
              <w:left w:val="nil"/>
            </w:tcBorders>
            <w:vAlign w:val="center"/>
          </w:tcPr>
          <w:p w14:paraId="7224CEB5" w14:textId="77777777" w:rsidR="0033339B" w:rsidRDefault="0033339B">
            <w:pPr>
              <w:ind w:right="414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項</w:t>
            </w:r>
          </w:p>
        </w:tc>
        <w:tc>
          <w:tcPr>
            <w:tcW w:w="2880" w:type="dxa"/>
            <w:vAlign w:val="center"/>
          </w:tcPr>
          <w:p w14:paraId="091AED6B" w14:textId="77777777" w:rsidR="0033339B" w:rsidRDefault="0033339B" w:rsidP="00942FD5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名稱</w:t>
            </w:r>
          </w:p>
        </w:tc>
        <w:tc>
          <w:tcPr>
            <w:tcW w:w="1320" w:type="dxa"/>
            <w:vMerge/>
            <w:vAlign w:val="center"/>
          </w:tcPr>
          <w:p w14:paraId="6912D87E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10" w:type="dxa"/>
            <w:vAlign w:val="center"/>
          </w:tcPr>
          <w:p w14:paraId="13084393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10" w:type="dxa"/>
            <w:gridSpan w:val="2"/>
            <w:vAlign w:val="center"/>
          </w:tcPr>
          <w:p w14:paraId="3F152429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10" w:type="dxa"/>
            <w:vAlign w:val="center"/>
          </w:tcPr>
          <w:p w14:paraId="291916DB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10" w:type="dxa"/>
            <w:vAlign w:val="center"/>
          </w:tcPr>
          <w:p w14:paraId="428EA0DB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1530" w:type="dxa"/>
            <w:vAlign w:val="center"/>
          </w:tcPr>
          <w:p w14:paraId="74BDCE77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530" w:type="dxa"/>
            <w:vAlign w:val="center"/>
          </w:tcPr>
          <w:p w14:paraId="30A6B46D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530" w:type="dxa"/>
            <w:vAlign w:val="center"/>
          </w:tcPr>
          <w:p w14:paraId="0664838E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30" w:type="dxa"/>
            <w:vAlign w:val="center"/>
          </w:tcPr>
          <w:p w14:paraId="59179CC6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840" w:type="dxa"/>
            <w:vAlign w:val="center"/>
          </w:tcPr>
          <w:p w14:paraId="79E64EFD" w14:textId="77777777" w:rsidR="0033339B" w:rsidRDefault="0033339B">
            <w:pPr>
              <w:ind w:right="14"/>
              <w:jc w:val="center"/>
              <w:rPr>
                <w:rFonts w:ascii="標楷體" w:eastAsia="標楷體" w:hAnsi="標楷體"/>
                <w:spacing w:val="-20"/>
                <w:sz w:val="20"/>
              </w:rPr>
            </w:pPr>
            <w:r>
              <w:rPr>
                <w:rFonts w:ascii="標楷體" w:eastAsia="標楷體" w:hAnsi="標楷體" w:hint="eastAsia"/>
                <w:spacing w:val="-20"/>
                <w:sz w:val="20"/>
              </w:rPr>
              <w:t>占總數％</w:t>
            </w:r>
          </w:p>
        </w:tc>
        <w:tc>
          <w:tcPr>
            <w:tcW w:w="1447" w:type="dxa"/>
            <w:vAlign w:val="center"/>
          </w:tcPr>
          <w:p w14:paraId="137131CE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金額</w:t>
            </w:r>
          </w:p>
        </w:tc>
        <w:tc>
          <w:tcPr>
            <w:tcW w:w="850" w:type="dxa"/>
            <w:vAlign w:val="center"/>
          </w:tcPr>
          <w:p w14:paraId="789062E8" w14:textId="77777777" w:rsidR="0033339B" w:rsidRDefault="0033339B">
            <w:pPr>
              <w:ind w:right="14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％</w:t>
            </w:r>
          </w:p>
        </w:tc>
        <w:tc>
          <w:tcPr>
            <w:tcW w:w="1418" w:type="dxa"/>
            <w:vAlign w:val="center"/>
          </w:tcPr>
          <w:p w14:paraId="562F4B87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金額</w:t>
            </w:r>
          </w:p>
        </w:tc>
        <w:tc>
          <w:tcPr>
            <w:tcW w:w="605" w:type="dxa"/>
            <w:tcBorders>
              <w:right w:val="nil"/>
            </w:tcBorders>
            <w:vAlign w:val="center"/>
          </w:tcPr>
          <w:p w14:paraId="6F714D96" w14:textId="77777777" w:rsidR="0033339B" w:rsidRDefault="0033339B">
            <w:pPr>
              <w:ind w:right="14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％</w:t>
            </w:r>
          </w:p>
        </w:tc>
      </w:tr>
      <w:tr w:rsidR="00D47F90" w:rsidRPr="00F42ED7" w14:paraId="69B018F4" w14:textId="77777777" w:rsidTr="00AD057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shd w:val="clear" w:color="auto" w:fill="auto"/>
            <w:vAlign w:val="center"/>
          </w:tcPr>
          <w:p w14:paraId="34B4BC43" w14:textId="77777777" w:rsidR="00D47F90" w:rsidRPr="00B239C4" w:rsidRDefault="00D47F90" w:rsidP="00583CE2">
            <w:pPr>
              <w:spacing w:line="410" w:lineRule="exact"/>
              <w:jc w:val="center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14A714E8" w14:textId="77777777" w:rsidR="00D47F90" w:rsidRPr="00B239C4" w:rsidRDefault="00D47F90" w:rsidP="00583CE2">
            <w:pPr>
              <w:spacing w:line="410" w:lineRule="exact"/>
              <w:jc w:val="center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68D9D575" w14:textId="77777777" w:rsidR="00D47F90" w:rsidRPr="00B239C4" w:rsidRDefault="00D47F90" w:rsidP="00583CE2">
            <w:pPr>
              <w:spacing w:line="410" w:lineRule="exact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B239C4">
              <w:rPr>
                <w:rFonts w:ascii="標楷體" w:eastAsia="標楷體" w:hAnsi="標楷體" w:hint="eastAsia"/>
                <w:b/>
                <w:noProof/>
                <w:sz w:val="20"/>
              </w:rPr>
              <w:t>總計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7DEC6CB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15,962,455,000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87D12B2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12,853,255,549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4142EBF0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137,442,357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F6235A6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1,448,403,119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5B0E484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14,439,101,025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E3B732B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12,853,255,549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9BE22F2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137,442,357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E4F6E15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1,448,135,634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83F2978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14,438,833,540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3A26B497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100.00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79EAD015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- 1,523,621,460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03D9D8E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- 9.55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6D22808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- 267,485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17566D69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- 0.00</w:t>
            </w:r>
          </w:p>
        </w:tc>
      </w:tr>
      <w:tr w:rsidR="00D47F90" w:rsidRPr="00F42ED7" w14:paraId="3F4C2656" w14:textId="77777777" w:rsidTr="00AD057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shd w:val="clear" w:color="auto" w:fill="auto"/>
            <w:vAlign w:val="center"/>
          </w:tcPr>
          <w:p w14:paraId="23BA313E" w14:textId="77777777" w:rsidR="00D47F90" w:rsidRPr="00B239C4" w:rsidRDefault="00D47F90" w:rsidP="00583CE2">
            <w:pPr>
              <w:spacing w:line="410" w:lineRule="exact"/>
              <w:jc w:val="center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239C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</w:t>
            </w: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38FFE0E1" w14:textId="77777777" w:rsidR="00D47F90" w:rsidRPr="00B239C4" w:rsidRDefault="00D47F90" w:rsidP="00583CE2">
            <w:pPr>
              <w:spacing w:line="410" w:lineRule="exact"/>
              <w:jc w:val="center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4B62EAE9" w14:textId="77777777" w:rsidR="00D47F90" w:rsidRPr="00B239C4" w:rsidRDefault="00D47F90" w:rsidP="00583CE2">
            <w:pPr>
              <w:spacing w:line="410" w:lineRule="exact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B239C4">
              <w:rPr>
                <w:rFonts w:ascii="標楷體" w:eastAsia="標楷體" w:hAnsi="標楷體" w:hint="eastAsia"/>
                <w:b/>
                <w:noProof/>
                <w:sz w:val="20"/>
              </w:rPr>
              <w:t>一般政務支出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CDAB7F3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2,731,582,000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DCFADCE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2,313,636,790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034BB173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9E334B0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65,512,536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C690859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2,379,149,326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47228F3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2,313,636,790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A99A8BF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3EBA99C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65,245,051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2D6BA30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2,378,881,841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72B1884B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16.48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1FC6A2AE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- 352,700,159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25BA363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- 12.91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097CCF4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- 267,485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4A9E8B20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- 0.01</w:t>
            </w:r>
          </w:p>
        </w:tc>
      </w:tr>
      <w:tr w:rsidR="00D47F90" w14:paraId="01A652CE" w14:textId="77777777" w:rsidTr="00AD057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shd w:val="clear" w:color="auto" w:fill="auto"/>
            <w:vAlign w:val="center"/>
          </w:tcPr>
          <w:p w14:paraId="676797AB" w14:textId="77777777" w:rsidR="00D47F90" w:rsidRPr="00B239C4" w:rsidRDefault="00D47F90" w:rsidP="00583CE2">
            <w:pPr>
              <w:spacing w:line="410" w:lineRule="exact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0C326094" w14:textId="77777777" w:rsidR="00D47F90" w:rsidRPr="00B239C4" w:rsidRDefault="00D47F90" w:rsidP="00583CE2">
            <w:pPr>
              <w:spacing w:line="410" w:lineRule="exact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B239C4">
              <w:rPr>
                <w:rFonts w:ascii="細明體" w:eastAsia="細明體" w:hAnsi="細明體"/>
                <w:noProof/>
                <w:sz w:val="18"/>
                <w:szCs w:val="18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03AFBEFF" w14:textId="77777777" w:rsidR="00D47F90" w:rsidRPr="00B239C4" w:rsidRDefault="00D47F90" w:rsidP="00583CE2">
            <w:pPr>
              <w:spacing w:line="410" w:lineRule="exact"/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B239C4">
              <w:rPr>
                <w:rFonts w:ascii="標楷體" w:eastAsia="標楷體" w:hAnsi="標楷體" w:hint="eastAsia"/>
                <w:noProof/>
                <w:sz w:val="20"/>
              </w:rPr>
              <w:t>行政支出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83EFD14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649,683,000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37FA3D5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505,225,787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02BD0BBB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977C766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17,766,017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3294BF3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522,991,804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253AD74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505,225,787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F31FE81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BFD59A8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17,766,017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1653DC0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522,991,804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13FEBFAD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3.62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2F0C09EB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- 126,691,196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BE54D71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- 19.50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6D8D66C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67A6B623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D47F90" w14:paraId="7A40D6FC" w14:textId="77777777" w:rsidTr="00AD057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shd w:val="clear" w:color="auto" w:fill="auto"/>
            <w:vAlign w:val="center"/>
          </w:tcPr>
          <w:p w14:paraId="64C36680" w14:textId="77777777" w:rsidR="00D47F90" w:rsidRPr="00B239C4" w:rsidRDefault="00D47F90" w:rsidP="00583CE2">
            <w:pPr>
              <w:spacing w:line="410" w:lineRule="exact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37402926" w14:textId="77777777" w:rsidR="00D47F90" w:rsidRPr="00B239C4" w:rsidRDefault="00D47F90" w:rsidP="00583CE2">
            <w:pPr>
              <w:spacing w:line="410" w:lineRule="exact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B239C4">
              <w:rPr>
                <w:rFonts w:ascii="細明體" w:eastAsia="細明體" w:hAnsi="細明體"/>
                <w:noProof/>
                <w:sz w:val="18"/>
                <w:szCs w:val="18"/>
              </w:rPr>
              <w:t>2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33776448" w14:textId="77777777" w:rsidR="00D47F90" w:rsidRPr="00B239C4" w:rsidRDefault="00D47F90" w:rsidP="00583CE2">
            <w:pPr>
              <w:spacing w:line="410" w:lineRule="exact"/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B239C4">
              <w:rPr>
                <w:rFonts w:ascii="標楷體" w:eastAsia="標楷體" w:hAnsi="標楷體" w:hint="eastAsia"/>
                <w:noProof/>
                <w:sz w:val="20"/>
              </w:rPr>
              <w:t>立法支出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64EF0F5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231,688,000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D7E8F78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195,537,565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1B52A55E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C9ED885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5,936,778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4E54A33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201,474,343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B5C3EDF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195,537,565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CE4E1A1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3B0B7A2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5,936,778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D8162AC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201,474,343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57B32963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1.40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0F47B10E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- 30,213,657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C6023C0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- 13.04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F486966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38003011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D47F90" w14:paraId="25F896F9" w14:textId="77777777" w:rsidTr="00AD057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shd w:val="clear" w:color="auto" w:fill="auto"/>
            <w:vAlign w:val="center"/>
          </w:tcPr>
          <w:p w14:paraId="24848772" w14:textId="77777777" w:rsidR="00D47F90" w:rsidRPr="00B239C4" w:rsidRDefault="00D47F90" w:rsidP="00583CE2">
            <w:pPr>
              <w:spacing w:line="410" w:lineRule="exact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0B4CEAAC" w14:textId="77777777" w:rsidR="00D47F90" w:rsidRPr="00B239C4" w:rsidRDefault="00D47F90" w:rsidP="00583CE2">
            <w:pPr>
              <w:spacing w:line="410" w:lineRule="exact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B239C4">
              <w:rPr>
                <w:rFonts w:ascii="細明體" w:eastAsia="細明體" w:hAnsi="細明體"/>
                <w:noProof/>
                <w:sz w:val="18"/>
                <w:szCs w:val="18"/>
              </w:rPr>
              <w:t>3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20D37C30" w14:textId="77777777" w:rsidR="00D47F90" w:rsidRPr="00B239C4" w:rsidRDefault="00D47F90" w:rsidP="00583CE2">
            <w:pPr>
              <w:spacing w:line="410" w:lineRule="exact"/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B239C4">
              <w:rPr>
                <w:rFonts w:ascii="標楷體" w:eastAsia="標楷體" w:hAnsi="標楷體" w:hint="eastAsia"/>
                <w:noProof/>
                <w:sz w:val="20"/>
              </w:rPr>
              <w:t>民政支出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C4FFDA6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971,295,000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3C2BCB2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796,043,470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70CDC803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17F02A5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40,009,741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095289E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836,053,211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544037A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796,043,470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D461D22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5D89BEF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39,742,256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1E2FFF5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835,785,726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0C823592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5.79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7A4DD42A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- 135,509,274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6D13CF5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- 13.95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41C337B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- 267,485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78EFE386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- 0.03</w:t>
            </w:r>
          </w:p>
        </w:tc>
      </w:tr>
      <w:tr w:rsidR="00D47F90" w14:paraId="4E7B3F48" w14:textId="77777777" w:rsidTr="00AD057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shd w:val="clear" w:color="auto" w:fill="auto"/>
            <w:vAlign w:val="center"/>
          </w:tcPr>
          <w:p w14:paraId="4CC49BB5" w14:textId="77777777" w:rsidR="00D47F90" w:rsidRPr="00B239C4" w:rsidRDefault="00D47F90" w:rsidP="00583CE2">
            <w:pPr>
              <w:spacing w:line="410" w:lineRule="exact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2D965302" w14:textId="77777777" w:rsidR="00D47F90" w:rsidRPr="00B239C4" w:rsidRDefault="00D47F90" w:rsidP="00583CE2">
            <w:pPr>
              <w:spacing w:line="410" w:lineRule="exact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B239C4">
              <w:rPr>
                <w:rFonts w:ascii="細明體" w:eastAsia="細明體" w:hAnsi="細明體"/>
                <w:noProof/>
                <w:sz w:val="18"/>
                <w:szCs w:val="18"/>
              </w:rPr>
              <w:t>4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7AFB4EE9" w14:textId="77777777" w:rsidR="00D47F90" w:rsidRPr="00B239C4" w:rsidRDefault="00D47F90" w:rsidP="00583CE2">
            <w:pPr>
              <w:spacing w:line="410" w:lineRule="exact"/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B239C4">
              <w:rPr>
                <w:rFonts w:ascii="標楷體" w:eastAsia="標楷體" w:hAnsi="標楷體" w:hint="eastAsia"/>
                <w:noProof/>
                <w:sz w:val="20"/>
              </w:rPr>
              <w:t>警政支出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60F4306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810,125,000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28AF2C0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754,087,380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078FAB16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DA31DB8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5B7F48F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754,087,380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D2DEE2F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754,087,380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61771EB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C7A0CFB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150AD09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754,087,380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4F0B006B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5.22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741BF404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- 56,037,620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F6D33EA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- 6.92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B6D7897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41B817F1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D47F90" w14:paraId="1541C11A" w14:textId="77777777" w:rsidTr="00AD057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shd w:val="clear" w:color="auto" w:fill="auto"/>
            <w:vAlign w:val="center"/>
          </w:tcPr>
          <w:p w14:paraId="693798FA" w14:textId="77777777" w:rsidR="00D47F90" w:rsidRPr="00B239C4" w:rsidRDefault="00D47F90" w:rsidP="00583CE2">
            <w:pPr>
              <w:spacing w:line="410" w:lineRule="exact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14F49746" w14:textId="77777777" w:rsidR="00D47F90" w:rsidRPr="00B239C4" w:rsidRDefault="00D47F90" w:rsidP="00583CE2">
            <w:pPr>
              <w:spacing w:line="410" w:lineRule="exact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B239C4">
              <w:rPr>
                <w:rFonts w:ascii="細明體" w:eastAsia="細明體" w:hAnsi="細明體"/>
                <w:noProof/>
                <w:sz w:val="18"/>
                <w:szCs w:val="18"/>
              </w:rPr>
              <w:t>5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065C13DA" w14:textId="77777777" w:rsidR="00D47F90" w:rsidRPr="00B239C4" w:rsidRDefault="00D47F90" w:rsidP="00583CE2">
            <w:pPr>
              <w:spacing w:line="410" w:lineRule="exact"/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B239C4">
              <w:rPr>
                <w:rFonts w:ascii="標楷體" w:eastAsia="標楷體" w:hAnsi="標楷體" w:hint="eastAsia"/>
                <w:noProof/>
                <w:sz w:val="20"/>
              </w:rPr>
              <w:t>財務支出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572473F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68,791,000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C240670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62,742,588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6D17EC9F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9DD8C38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1,800,000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3590EF1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64,542,588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A9F2226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62,742,588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5EDC32D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D65781A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1,800,000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8BD66B8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64,542,588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451A82A0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0.45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25120F8A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- 4,248,412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0EAEBB0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- 6.18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F608E84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06480DB0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D47F90" w:rsidRPr="00F42ED7" w14:paraId="7AACAFFE" w14:textId="77777777" w:rsidTr="00AD057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shd w:val="clear" w:color="auto" w:fill="auto"/>
            <w:vAlign w:val="center"/>
          </w:tcPr>
          <w:p w14:paraId="1699C3B6" w14:textId="77777777" w:rsidR="00D47F90" w:rsidRPr="00B239C4" w:rsidRDefault="00D47F90" w:rsidP="00583CE2">
            <w:pPr>
              <w:spacing w:line="410" w:lineRule="exact"/>
              <w:jc w:val="center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239C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</w:t>
            </w: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23F5D89D" w14:textId="77777777" w:rsidR="00D47F90" w:rsidRPr="00B239C4" w:rsidRDefault="00D47F90" w:rsidP="00583CE2">
            <w:pPr>
              <w:spacing w:line="410" w:lineRule="exact"/>
              <w:jc w:val="center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2983BB0E" w14:textId="77777777" w:rsidR="00D47F90" w:rsidRPr="00B239C4" w:rsidRDefault="00D47F90" w:rsidP="00583CE2">
            <w:pPr>
              <w:spacing w:line="410" w:lineRule="exact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B239C4">
              <w:rPr>
                <w:rFonts w:ascii="標楷體" w:eastAsia="標楷體" w:hAnsi="標楷體" w:hint="eastAsia"/>
                <w:b/>
                <w:noProof/>
                <w:sz w:val="20"/>
              </w:rPr>
              <w:t>教育科學文化支出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3DABCE85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3,865,464,000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31E9445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3,628,475,893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472AC746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F2BA8B7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159,303,161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8F44E9E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3,787,779,054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F78F0F2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3,628,475,893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DC03CD2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2EA1403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159,303,161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90E9B1E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3,787,779,054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5061BA8B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26.23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503E4EDF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- 77,684,946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1649BD4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- 2.01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BBACD30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185E749F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D47F90" w14:paraId="5E65B471" w14:textId="77777777" w:rsidTr="00AD057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shd w:val="clear" w:color="auto" w:fill="auto"/>
            <w:vAlign w:val="center"/>
          </w:tcPr>
          <w:p w14:paraId="4DE89C9F" w14:textId="77777777" w:rsidR="00D47F90" w:rsidRPr="00B239C4" w:rsidRDefault="00D47F90" w:rsidP="00583CE2">
            <w:pPr>
              <w:spacing w:line="410" w:lineRule="exact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6FCD4CDC" w14:textId="77777777" w:rsidR="00D47F90" w:rsidRPr="00B239C4" w:rsidRDefault="00D47F90" w:rsidP="00583CE2">
            <w:pPr>
              <w:spacing w:line="410" w:lineRule="exact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B239C4">
              <w:rPr>
                <w:rFonts w:ascii="細明體" w:eastAsia="細明體" w:hAnsi="細明體"/>
                <w:noProof/>
                <w:sz w:val="18"/>
                <w:szCs w:val="18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320A909B" w14:textId="77777777" w:rsidR="00D47F90" w:rsidRPr="00B239C4" w:rsidRDefault="00D47F90" w:rsidP="00583CE2">
            <w:pPr>
              <w:spacing w:line="410" w:lineRule="exact"/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B239C4">
              <w:rPr>
                <w:rFonts w:ascii="標楷體" w:eastAsia="標楷體" w:hAnsi="標楷體" w:hint="eastAsia"/>
                <w:noProof/>
                <w:sz w:val="20"/>
              </w:rPr>
              <w:t>教育支出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A5A4760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3,195,520,000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4710923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3,164,215,115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0F7866B3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908927C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8E84E06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3,164,215,115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306381D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3,164,215,115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0A374CC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9C47BCC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1CE08BE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3,164,215,115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18322D61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21.91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5803993C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- 31,304,885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D1A7914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- 0.98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BA3A56C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700DD9B4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D47F90" w14:paraId="43CA5883" w14:textId="77777777" w:rsidTr="00AD057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shd w:val="clear" w:color="auto" w:fill="auto"/>
            <w:vAlign w:val="center"/>
          </w:tcPr>
          <w:p w14:paraId="7EC83C2C" w14:textId="77777777" w:rsidR="00D47F90" w:rsidRPr="00B239C4" w:rsidRDefault="00D47F90" w:rsidP="00583CE2">
            <w:pPr>
              <w:spacing w:line="410" w:lineRule="exact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62B95E1E" w14:textId="77777777" w:rsidR="00D47F90" w:rsidRPr="00B239C4" w:rsidRDefault="00D47F90" w:rsidP="00583CE2">
            <w:pPr>
              <w:spacing w:line="410" w:lineRule="exact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B239C4">
              <w:rPr>
                <w:rFonts w:ascii="細明體" w:eastAsia="細明體" w:hAnsi="細明體"/>
                <w:noProof/>
                <w:sz w:val="18"/>
                <w:szCs w:val="18"/>
              </w:rPr>
              <w:t>2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7C5C81BB" w14:textId="77777777" w:rsidR="00D47F90" w:rsidRPr="00B239C4" w:rsidRDefault="00D47F90" w:rsidP="00583CE2">
            <w:pPr>
              <w:spacing w:line="410" w:lineRule="exact"/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B239C4">
              <w:rPr>
                <w:rFonts w:ascii="標楷體" w:eastAsia="標楷體" w:hAnsi="標楷體" w:hint="eastAsia"/>
                <w:noProof/>
                <w:sz w:val="20"/>
              </w:rPr>
              <w:t>文化支出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3E9E52A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669,944,000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F09240C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464,260,778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5CB8A524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2A44C8A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159,303,161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4192AA3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623,563,939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485AD9F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464,260,778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76270A7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6885982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159,303,161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7DEBBD4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623,563,939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56D86132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4.32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4615A94F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- 46,380,061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80D15FD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- 6.92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9116008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6A9DD391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D47F90" w:rsidRPr="00F42ED7" w14:paraId="16FA873E" w14:textId="77777777" w:rsidTr="00AD057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shd w:val="clear" w:color="auto" w:fill="auto"/>
            <w:vAlign w:val="center"/>
          </w:tcPr>
          <w:p w14:paraId="44B27693" w14:textId="77777777" w:rsidR="00D47F90" w:rsidRPr="00B239C4" w:rsidRDefault="00D47F90" w:rsidP="00583CE2">
            <w:pPr>
              <w:spacing w:line="410" w:lineRule="exact"/>
              <w:jc w:val="center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239C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</w:t>
            </w: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0D7BCF34" w14:textId="77777777" w:rsidR="00D47F90" w:rsidRPr="00B239C4" w:rsidRDefault="00D47F90" w:rsidP="00583CE2">
            <w:pPr>
              <w:spacing w:line="410" w:lineRule="exact"/>
              <w:jc w:val="center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61C8C3A6" w14:textId="77777777" w:rsidR="00D47F90" w:rsidRPr="00B239C4" w:rsidRDefault="00D47F90" w:rsidP="00583CE2">
            <w:pPr>
              <w:spacing w:line="410" w:lineRule="exact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B239C4">
              <w:rPr>
                <w:rFonts w:ascii="標楷體" w:eastAsia="標楷體" w:hAnsi="標楷體" w:hint="eastAsia"/>
                <w:b/>
                <w:noProof/>
                <w:sz w:val="20"/>
              </w:rPr>
              <w:t>經濟發展支出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E069543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5,487,079,000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D992301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3,933,196,812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46E093FC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136,139,115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09A1459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848,656,673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20B6018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4,917,992,600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9723051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3,933,196,812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CB464BA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136,139,115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F88EA1E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848,656,673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28A63BA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4,917,992,600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2220C6D1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34.06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5E77F725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- 569,086,400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B5141A0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- 10.37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74F6247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7B7A1EBF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D47F90" w14:paraId="06B26CE8" w14:textId="77777777" w:rsidTr="00AD057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shd w:val="clear" w:color="auto" w:fill="auto"/>
            <w:vAlign w:val="center"/>
          </w:tcPr>
          <w:p w14:paraId="242300C2" w14:textId="77777777" w:rsidR="00D47F90" w:rsidRPr="00B239C4" w:rsidRDefault="00D47F90" w:rsidP="00583CE2">
            <w:pPr>
              <w:spacing w:line="410" w:lineRule="exact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6DE0E4E5" w14:textId="77777777" w:rsidR="00D47F90" w:rsidRPr="00B239C4" w:rsidRDefault="00D47F90" w:rsidP="00583CE2">
            <w:pPr>
              <w:spacing w:line="410" w:lineRule="exact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B239C4">
              <w:rPr>
                <w:rFonts w:ascii="細明體" w:eastAsia="細明體" w:hAnsi="細明體"/>
                <w:noProof/>
                <w:sz w:val="18"/>
                <w:szCs w:val="18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67BA1DE6" w14:textId="77777777" w:rsidR="00D47F90" w:rsidRPr="00B239C4" w:rsidRDefault="00D47F90" w:rsidP="00583CE2">
            <w:pPr>
              <w:spacing w:line="410" w:lineRule="exact"/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B239C4">
              <w:rPr>
                <w:rFonts w:ascii="標楷體" w:eastAsia="標楷體" w:hAnsi="標楷體" w:hint="eastAsia"/>
                <w:noProof/>
                <w:sz w:val="20"/>
              </w:rPr>
              <w:t>農業支出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A19F25E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1,125,360,000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073FCFC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780,662,386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7CBCF42F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7F0A875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169,336,130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67B7FC5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949,998,516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AE19EBB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780,662,386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C933092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5BB1334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169,336,130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4DC7448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949,998,516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68659F15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6.58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1D94D9EC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- 175,361,484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278FEC9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- 15.58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6D34CDF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1338D790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D47F90" w14:paraId="209FFC0A" w14:textId="77777777" w:rsidTr="00AD057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shd w:val="clear" w:color="auto" w:fill="auto"/>
            <w:vAlign w:val="center"/>
          </w:tcPr>
          <w:p w14:paraId="0608BF99" w14:textId="77777777" w:rsidR="00D47F90" w:rsidRPr="00B239C4" w:rsidRDefault="00D47F90" w:rsidP="00583CE2">
            <w:pPr>
              <w:spacing w:line="410" w:lineRule="exact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18AB16B8" w14:textId="77777777" w:rsidR="00D47F90" w:rsidRPr="00B239C4" w:rsidRDefault="00D47F90" w:rsidP="00583CE2">
            <w:pPr>
              <w:spacing w:line="410" w:lineRule="exact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B239C4">
              <w:rPr>
                <w:rFonts w:ascii="細明體" w:eastAsia="細明體" w:hAnsi="細明體"/>
                <w:noProof/>
                <w:sz w:val="18"/>
                <w:szCs w:val="18"/>
              </w:rPr>
              <w:t>2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769344EA" w14:textId="77777777" w:rsidR="00D47F90" w:rsidRPr="00B239C4" w:rsidRDefault="00D47F90" w:rsidP="00583CE2">
            <w:pPr>
              <w:spacing w:line="410" w:lineRule="exact"/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B239C4">
              <w:rPr>
                <w:rFonts w:ascii="標楷體" w:eastAsia="標楷體" w:hAnsi="標楷體" w:hint="eastAsia"/>
                <w:noProof/>
                <w:sz w:val="20"/>
              </w:rPr>
              <w:t>工業支出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AC7CE6E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305,175,000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E470A89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256,823,837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766BE290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312,553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3DFA261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17,405,033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56524A6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274,541,423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43BE41A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256,823,837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8AA6D39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312,553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D2CEAE4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17,405,033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F3BF5BC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274,541,423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2A4EFD06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1.90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334D8CD9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- 30,633,577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121271D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- 10.04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FE66BE9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35C6A475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D47F90" w14:paraId="2526F685" w14:textId="77777777" w:rsidTr="00AD057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shd w:val="clear" w:color="auto" w:fill="auto"/>
            <w:vAlign w:val="center"/>
          </w:tcPr>
          <w:p w14:paraId="3494D5D0" w14:textId="77777777" w:rsidR="00D47F90" w:rsidRPr="00B239C4" w:rsidRDefault="00D47F90" w:rsidP="00583CE2">
            <w:pPr>
              <w:spacing w:line="410" w:lineRule="exact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4CDB5FA8" w14:textId="77777777" w:rsidR="00D47F90" w:rsidRPr="00B239C4" w:rsidRDefault="00D47F90" w:rsidP="00583CE2">
            <w:pPr>
              <w:spacing w:line="410" w:lineRule="exact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B239C4">
              <w:rPr>
                <w:rFonts w:ascii="細明體" w:eastAsia="細明體" w:hAnsi="細明體"/>
                <w:noProof/>
                <w:sz w:val="18"/>
                <w:szCs w:val="18"/>
              </w:rPr>
              <w:t>3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16F19ABB" w14:textId="77777777" w:rsidR="00D47F90" w:rsidRPr="00B239C4" w:rsidRDefault="00D47F90" w:rsidP="00583CE2">
            <w:pPr>
              <w:spacing w:line="410" w:lineRule="exact"/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B239C4">
              <w:rPr>
                <w:rFonts w:ascii="標楷體" w:eastAsia="標楷體" w:hAnsi="標楷體" w:hint="eastAsia"/>
                <w:noProof/>
                <w:sz w:val="20"/>
              </w:rPr>
              <w:t>交通支出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DC9C496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2,668,134,000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087815D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1,901,141,606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797AA293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0BBE0C7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498,954,435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2AB2A66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2,400,096,041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B8691DA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1,901,141,606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4962957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FBCE3F1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498,954,435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C817FA0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2,400,096,041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4F09E654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16.62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49D6101D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- 268,037,959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434FC15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- 10.05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FB77968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6CB98B6E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D47F90" w14:paraId="60A31353" w14:textId="77777777" w:rsidTr="00AD057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shd w:val="clear" w:color="auto" w:fill="auto"/>
            <w:vAlign w:val="center"/>
          </w:tcPr>
          <w:p w14:paraId="62CC1405" w14:textId="77777777" w:rsidR="00D47F90" w:rsidRPr="00B239C4" w:rsidRDefault="00D47F90" w:rsidP="00583CE2">
            <w:pPr>
              <w:spacing w:line="410" w:lineRule="exact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4A28FD80" w14:textId="77777777" w:rsidR="00D47F90" w:rsidRPr="00B239C4" w:rsidRDefault="00D47F90" w:rsidP="00583CE2">
            <w:pPr>
              <w:spacing w:line="410" w:lineRule="exact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B239C4">
              <w:rPr>
                <w:rFonts w:ascii="細明體" w:eastAsia="細明體" w:hAnsi="細明體"/>
                <w:noProof/>
                <w:sz w:val="18"/>
                <w:szCs w:val="18"/>
              </w:rPr>
              <w:t>4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2191F0BE" w14:textId="77777777" w:rsidR="00D47F90" w:rsidRPr="00B239C4" w:rsidRDefault="00D47F90" w:rsidP="00583CE2">
            <w:pPr>
              <w:spacing w:line="410" w:lineRule="exact"/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B239C4">
              <w:rPr>
                <w:rFonts w:ascii="標楷體" w:eastAsia="標楷體" w:hAnsi="標楷體" w:hint="eastAsia"/>
                <w:noProof/>
                <w:sz w:val="20"/>
              </w:rPr>
              <w:t>其他經濟服務支出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6CD694F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1,388,410,000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14DF60F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994,568,983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66E568C0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135,826,562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9F07CA6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162,961,075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9EA992F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1,293,356,620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80398B5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994,568,983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D064286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135,826,562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43308AA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162,961,075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4E03082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1,293,356,620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37B1C165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8.96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3955152F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- 95,053,380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01A8F95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- 6.85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60302FF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1C96CF80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D47F90" w:rsidRPr="00F42ED7" w14:paraId="46E9EE1F" w14:textId="77777777" w:rsidTr="00AD057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shd w:val="clear" w:color="auto" w:fill="auto"/>
            <w:vAlign w:val="center"/>
          </w:tcPr>
          <w:p w14:paraId="6B294F56" w14:textId="77777777" w:rsidR="00D47F90" w:rsidRPr="00B239C4" w:rsidRDefault="00D47F90" w:rsidP="00583CE2">
            <w:pPr>
              <w:spacing w:line="410" w:lineRule="exact"/>
              <w:jc w:val="center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239C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</w:t>
            </w: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2AD57D92" w14:textId="77777777" w:rsidR="00D47F90" w:rsidRPr="00B239C4" w:rsidRDefault="00D47F90" w:rsidP="00583CE2">
            <w:pPr>
              <w:spacing w:line="410" w:lineRule="exact"/>
              <w:jc w:val="center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5B3F1018" w14:textId="77777777" w:rsidR="00D47F90" w:rsidRPr="00B239C4" w:rsidRDefault="00D47F90" w:rsidP="00583CE2">
            <w:pPr>
              <w:spacing w:line="410" w:lineRule="exact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B239C4">
              <w:rPr>
                <w:rFonts w:ascii="標楷體" w:eastAsia="標楷體" w:hAnsi="標楷體" w:hint="eastAsia"/>
                <w:b/>
                <w:noProof/>
                <w:sz w:val="20"/>
              </w:rPr>
              <w:t>社會福利支出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D59628E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1,927,477,000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926A267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1,687,657,131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2A310177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1,303,242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51206FA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44,467,894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FA26902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1,733,428,267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4A33071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1,687,657,131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3863A29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1,303,242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F72324E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44,467,894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B009408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1,733,428,267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703BCB7F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12.01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40FACA1D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- 194,048,733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028817D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- 10.07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CFC9923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618BAFF3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D47F90" w14:paraId="512418BA" w14:textId="77777777" w:rsidTr="00AD057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shd w:val="clear" w:color="auto" w:fill="auto"/>
            <w:vAlign w:val="center"/>
          </w:tcPr>
          <w:p w14:paraId="1760E3DF" w14:textId="77777777" w:rsidR="00D47F90" w:rsidRPr="00B239C4" w:rsidRDefault="00D47F90" w:rsidP="00583CE2">
            <w:pPr>
              <w:spacing w:line="410" w:lineRule="exact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7B1295DC" w14:textId="77777777" w:rsidR="00D47F90" w:rsidRPr="00B239C4" w:rsidRDefault="00D47F90" w:rsidP="00583CE2">
            <w:pPr>
              <w:spacing w:line="410" w:lineRule="exact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B239C4">
              <w:rPr>
                <w:rFonts w:ascii="細明體" w:eastAsia="細明體" w:hAnsi="細明體"/>
                <w:noProof/>
                <w:sz w:val="18"/>
                <w:szCs w:val="18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130C0D70" w14:textId="77777777" w:rsidR="00D47F90" w:rsidRPr="00B239C4" w:rsidRDefault="00D47F90" w:rsidP="00583CE2">
            <w:pPr>
              <w:spacing w:line="410" w:lineRule="exact"/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B239C4">
              <w:rPr>
                <w:rFonts w:ascii="標楷體" w:eastAsia="標楷體" w:hAnsi="標楷體" w:hint="eastAsia"/>
                <w:noProof/>
                <w:sz w:val="20"/>
              </w:rPr>
              <w:t>社會保險支出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06C468C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41,564,000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4DB3FED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38,712,898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4A30437C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899C477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E12C997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38,712,898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1CCA72F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38,712,898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3367D56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C72F5C1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14AB8B7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38,712,898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3A9D28E3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0.27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3A364F3A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- 2,851,102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08A37D7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- 6.86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18D0FCA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7BA3ACAB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D47F90" w14:paraId="3DAE657D" w14:textId="77777777" w:rsidTr="00AD057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shd w:val="clear" w:color="auto" w:fill="auto"/>
            <w:vAlign w:val="center"/>
          </w:tcPr>
          <w:p w14:paraId="70D5741B" w14:textId="77777777" w:rsidR="00D47F90" w:rsidRPr="00B239C4" w:rsidRDefault="00D47F90" w:rsidP="00583CE2">
            <w:pPr>
              <w:spacing w:line="410" w:lineRule="exact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47D41629" w14:textId="77777777" w:rsidR="00D47F90" w:rsidRPr="00B239C4" w:rsidRDefault="00D47F90" w:rsidP="00583CE2">
            <w:pPr>
              <w:spacing w:line="410" w:lineRule="exact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B239C4">
              <w:rPr>
                <w:rFonts w:ascii="細明體" w:eastAsia="細明體" w:hAnsi="細明體"/>
                <w:noProof/>
                <w:sz w:val="18"/>
                <w:szCs w:val="18"/>
              </w:rPr>
              <w:t>2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2E630188" w14:textId="77777777" w:rsidR="00D47F90" w:rsidRPr="00B239C4" w:rsidRDefault="00D47F90" w:rsidP="00583CE2">
            <w:pPr>
              <w:spacing w:line="410" w:lineRule="exact"/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B239C4">
              <w:rPr>
                <w:rFonts w:ascii="標楷體" w:eastAsia="標楷體" w:hAnsi="標楷體" w:hint="eastAsia"/>
                <w:noProof/>
                <w:sz w:val="20"/>
              </w:rPr>
              <w:t>社會救助支出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73E81B2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60,684,000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402417D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42,408,142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05971841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08A1FCD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DF2B911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42,408,142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3B2807F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42,408,142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1F827E7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81FC9B8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68A7AF9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42,408,142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199C8836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0.29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25224CB8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- 18,275,858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FE6052A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- 30.12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660D954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6C7E206A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D47F90" w14:paraId="44445A4F" w14:textId="77777777" w:rsidTr="00AD057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shd w:val="clear" w:color="auto" w:fill="auto"/>
            <w:vAlign w:val="center"/>
          </w:tcPr>
          <w:p w14:paraId="6678444D" w14:textId="77777777" w:rsidR="00D47F90" w:rsidRPr="00B239C4" w:rsidRDefault="00D47F90" w:rsidP="00583CE2">
            <w:pPr>
              <w:spacing w:line="410" w:lineRule="exact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2EE11A49" w14:textId="77777777" w:rsidR="00D47F90" w:rsidRPr="00B239C4" w:rsidRDefault="00D47F90" w:rsidP="00583CE2">
            <w:pPr>
              <w:spacing w:line="410" w:lineRule="exact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B239C4">
              <w:rPr>
                <w:rFonts w:ascii="細明體" w:eastAsia="細明體" w:hAnsi="細明體"/>
                <w:noProof/>
                <w:sz w:val="18"/>
                <w:szCs w:val="18"/>
              </w:rPr>
              <w:t>3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0CBA33F8" w14:textId="77777777" w:rsidR="00D47F90" w:rsidRPr="00B239C4" w:rsidRDefault="00D47F90" w:rsidP="00583CE2">
            <w:pPr>
              <w:spacing w:line="410" w:lineRule="exact"/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B239C4">
              <w:rPr>
                <w:rFonts w:ascii="標楷體" w:eastAsia="標楷體" w:hAnsi="標楷體" w:hint="eastAsia"/>
                <w:noProof/>
                <w:sz w:val="20"/>
              </w:rPr>
              <w:t>福利服務支出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E687594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976,591,000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873895A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804,467,336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336932B0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5CA607A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40,502,644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FE420A8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844,969,980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DC59BEF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804,467,336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0FBDD90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96FD0EE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40,502,644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1AEF86E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844,969,980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507D4FC1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5.85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72697700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- 131,621,020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3073DAD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- 13.48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7D5E74B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44171318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D47F90" w14:paraId="2FBB7AEC" w14:textId="77777777" w:rsidTr="00AD057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shd w:val="clear" w:color="auto" w:fill="auto"/>
            <w:vAlign w:val="center"/>
          </w:tcPr>
          <w:p w14:paraId="0D495355" w14:textId="77777777" w:rsidR="00D47F90" w:rsidRPr="00B239C4" w:rsidRDefault="00D47F90" w:rsidP="00583CE2">
            <w:pPr>
              <w:spacing w:line="410" w:lineRule="exact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510E940F" w14:textId="77777777" w:rsidR="00D47F90" w:rsidRPr="00B239C4" w:rsidRDefault="00D47F90" w:rsidP="00583CE2">
            <w:pPr>
              <w:spacing w:line="410" w:lineRule="exact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B239C4">
              <w:rPr>
                <w:rFonts w:ascii="細明體" w:eastAsia="細明體" w:hAnsi="細明體"/>
                <w:noProof/>
                <w:sz w:val="18"/>
                <w:szCs w:val="18"/>
              </w:rPr>
              <w:t>4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3752D56C" w14:textId="77777777" w:rsidR="00D47F90" w:rsidRPr="00B239C4" w:rsidRDefault="00D47F90" w:rsidP="00583CE2">
            <w:pPr>
              <w:spacing w:line="410" w:lineRule="exact"/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B239C4">
              <w:rPr>
                <w:rFonts w:ascii="標楷體" w:eastAsia="標楷體" w:hAnsi="標楷體" w:hint="eastAsia"/>
                <w:noProof/>
                <w:sz w:val="20"/>
              </w:rPr>
              <w:t>醫療保健支出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FD25F21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848,638,000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4987F75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802,068,755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295E78C2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1,303,242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84B685E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3,965,250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FEFB955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807,337,247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AA5F441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802,068,755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B983D8D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1,303,242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A7E1F32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3,965,250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37F73E5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807,337,247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6B8DCA8A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5.59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39A012BC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- 41,300,753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CFB80DA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- 4.87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78AFAC4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59C32DA8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D47F90" w:rsidRPr="00F42ED7" w14:paraId="641D1DBA" w14:textId="77777777" w:rsidTr="00AD057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shd w:val="clear" w:color="auto" w:fill="auto"/>
            <w:vAlign w:val="center"/>
          </w:tcPr>
          <w:p w14:paraId="466770FF" w14:textId="77777777" w:rsidR="00D47F90" w:rsidRPr="00B239C4" w:rsidRDefault="00D47F90" w:rsidP="00583CE2">
            <w:pPr>
              <w:spacing w:line="410" w:lineRule="exact"/>
              <w:jc w:val="center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239C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</w:t>
            </w: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0966C87F" w14:textId="77777777" w:rsidR="00D47F90" w:rsidRPr="00B239C4" w:rsidRDefault="00D47F90" w:rsidP="00583CE2">
            <w:pPr>
              <w:spacing w:line="410" w:lineRule="exact"/>
              <w:jc w:val="center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47266C27" w14:textId="77777777" w:rsidR="00D47F90" w:rsidRPr="00B239C4" w:rsidRDefault="00D47F90" w:rsidP="00583CE2">
            <w:pPr>
              <w:spacing w:line="410" w:lineRule="exact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B239C4">
              <w:rPr>
                <w:rFonts w:ascii="標楷體" w:eastAsia="標楷體" w:hAnsi="標楷體" w:hint="eastAsia"/>
                <w:b/>
                <w:noProof/>
                <w:sz w:val="20"/>
              </w:rPr>
              <w:t>社區發展及環境保護支出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81000F7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914,143,000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901D3AF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579,499,038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26228CC9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67FB4F1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306,249,395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C4D44B0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885,748,433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B50E42F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579,499,038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94ECD84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F2F3745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306,249,395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167FE47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885,748,433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2D92A3B7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6.13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6D9F669D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- 28,394,567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7308BA6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- 3.11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C6A2776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4F78B0A2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D47F90" w14:paraId="2233173B" w14:textId="77777777" w:rsidTr="00AD057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shd w:val="clear" w:color="auto" w:fill="auto"/>
            <w:vAlign w:val="center"/>
          </w:tcPr>
          <w:p w14:paraId="4C0A5178" w14:textId="77777777" w:rsidR="00D47F90" w:rsidRPr="00B239C4" w:rsidRDefault="00D47F90" w:rsidP="00583CE2">
            <w:pPr>
              <w:spacing w:line="410" w:lineRule="exact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42E44DD2" w14:textId="77777777" w:rsidR="00D47F90" w:rsidRPr="00B239C4" w:rsidRDefault="00D47F90" w:rsidP="00583CE2">
            <w:pPr>
              <w:spacing w:line="410" w:lineRule="exact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B239C4">
              <w:rPr>
                <w:rFonts w:ascii="細明體" w:eastAsia="細明體" w:hAnsi="細明體"/>
                <w:noProof/>
                <w:sz w:val="18"/>
                <w:szCs w:val="18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4B8A5A57" w14:textId="77777777" w:rsidR="00D47F90" w:rsidRPr="00B239C4" w:rsidRDefault="00D47F90" w:rsidP="00583CE2">
            <w:pPr>
              <w:spacing w:line="410" w:lineRule="exact"/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B239C4">
              <w:rPr>
                <w:rFonts w:ascii="標楷體" w:eastAsia="標楷體" w:hAnsi="標楷體" w:hint="eastAsia"/>
                <w:noProof/>
                <w:sz w:val="20"/>
              </w:rPr>
              <w:t>環境保護支出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5B88869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810,716,000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355DE96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552,138,009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70491467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EA0B38C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235,122,897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614CCB7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787,260,906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6FE4D90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552,138,009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4F27948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523B58C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235,122,897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5F86F0A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787,260,906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76C8886E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5.45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0626CDD7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- 23,455,094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9B3578C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- 2.89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032504F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753F8DE2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D47F90" w14:paraId="389DCFB1" w14:textId="77777777" w:rsidTr="00AD057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shd w:val="clear" w:color="auto" w:fill="auto"/>
            <w:vAlign w:val="center"/>
          </w:tcPr>
          <w:p w14:paraId="1D0EFD4A" w14:textId="77777777" w:rsidR="00D47F90" w:rsidRPr="00B239C4" w:rsidRDefault="00D47F90" w:rsidP="00583CE2">
            <w:pPr>
              <w:spacing w:line="410" w:lineRule="exact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6317C4F7" w14:textId="77777777" w:rsidR="00D47F90" w:rsidRPr="00B239C4" w:rsidRDefault="00D47F90" w:rsidP="00583CE2">
            <w:pPr>
              <w:spacing w:line="410" w:lineRule="exact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B239C4">
              <w:rPr>
                <w:rFonts w:ascii="細明體" w:eastAsia="細明體" w:hAnsi="細明體"/>
                <w:noProof/>
                <w:sz w:val="18"/>
                <w:szCs w:val="18"/>
              </w:rPr>
              <w:t>2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21EC23B4" w14:textId="77777777" w:rsidR="00D47F90" w:rsidRPr="00B239C4" w:rsidRDefault="00D47F90" w:rsidP="00583CE2">
            <w:pPr>
              <w:spacing w:line="410" w:lineRule="exact"/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B239C4">
              <w:rPr>
                <w:rFonts w:ascii="標楷體" w:eastAsia="標楷體" w:hAnsi="標楷體" w:hint="eastAsia"/>
                <w:noProof/>
                <w:sz w:val="20"/>
              </w:rPr>
              <w:t>社區發展支出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B228069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103,427,000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5A53C0B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27,361,029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5EFD7498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C6EDC23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71,126,498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3FFFA4B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98,487,527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E31BEFB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27,361,029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5784B59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2EF5699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71,126,498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2D9E714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98,487,527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7C82A648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0.68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3B3204F5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- 4,939,473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8F4EBAC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- 4.78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701CF98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5B85D734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D47F90" w:rsidRPr="00F42ED7" w14:paraId="4CAFC058" w14:textId="77777777" w:rsidTr="00AD057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shd w:val="clear" w:color="auto" w:fill="auto"/>
            <w:vAlign w:val="center"/>
          </w:tcPr>
          <w:p w14:paraId="19357F10" w14:textId="77777777" w:rsidR="00D47F90" w:rsidRPr="00B239C4" w:rsidRDefault="00D47F90" w:rsidP="00583CE2">
            <w:pPr>
              <w:spacing w:line="410" w:lineRule="exact"/>
              <w:jc w:val="center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239C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</w:t>
            </w: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34584069" w14:textId="77777777" w:rsidR="00D47F90" w:rsidRPr="00B239C4" w:rsidRDefault="00D47F90" w:rsidP="00583CE2">
            <w:pPr>
              <w:spacing w:line="410" w:lineRule="exact"/>
              <w:jc w:val="center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38ABCD71" w14:textId="77777777" w:rsidR="00D47F90" w:rsidRPr="00B239C4" w:rsidRDefault="00D47F90" w:rsidP="00583CE2">
            <w:pPr>
              <w:spacing w:line="410" w:lineRule="exact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B239C4">
              <w:rPr>
                <w:rFonts w:ascii="標楷體" w:eastAsia="標楷體" w:hAnsi="標楷體" w:hint="eastAsia"/>
                <w:b/>
                <w:noProof/>
                <w:sz w:val="20"/>
              </w:rPr>
              <w:t>退休撫卹支出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31F544F7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661,896,000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9637433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632,122,840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676D9268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1967D5D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55453F8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632,122,840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F261C3E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632,122,840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4167DD7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DE6A31C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40C2258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632,122,840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508E5426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4.38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7F3F08E6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- 29,773,160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0454A41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- 4.50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D3E6C43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0ECC3F94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D47F90" w14:paraId="77354C93" w14:textId="77777777" w:rsidTr="00AD057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shd w:val="clear" w:color="auto" w:fill="auto"/>
            <w:vAlign w:val="center"/>
          </w:tcPr>
          <w:p w14:paraId="0D72D6EC" w14:textId="77777777" w:rsidR="00D47F90" w:rsidRPr="00B239C4" w:rsidRDefault="00D47F90" w:rsidP="00583CE2">
            <w:pPr>
              <w:spacing w:line="410" w:lineRule="exact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09ABE53E" w14:textId="77777777" w:rsidR="00D47F90" w:rsidRPr="00B239C4" w:rsidRDefault="00D47F90" w:rsidP="00583CE2">
            <w:pPr>
              <w:spacing w:line="410" w:lineRule="exact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B239C4">
              <w:rPr>
                <w:rFonts w:ascii="細明體" w:eastAsia="細明體" w:hAnsi="細明體"/>
                <w:noProof/>
                <w:sz w:val="18"/>
                <w:szCs w:val="18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22863645" w14:textId="77777777" w:rsidR="00D47F90" w:rsidRPr="00B239C4" w:rsidRDefault="00D47F90" w:rsidP="00583CE2">
            <w:pPr>
              <w:spacing w:line="410" w:lineRule="exact"/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B239C4">
              <w:rPr>
                <w:rFonts w:ascii="標楷體" w:eastAsia="標楷體" w:hAnsi="標楷體" w:hint="eastAsia"/>
                <w:noProof/>
                <w:sz w:val="20"/>
              </w:rPr>
              <w:t>退休撫卹給付支出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1DCB821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661,896,000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B909344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632,122,840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546E8A44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FBB487E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ED8D1EE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632,122,840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EFA6E3B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632,122,840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8638DF3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E4965D0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0D3C1CB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632,122,840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26BE4B82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4.38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6D638DFE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- 29,773,160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F4B4C53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- 4.50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6BBDA28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0FACE762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D47F90" w:rsidRPr="00F42ED7" w14:paraId="67AD740D" w14:textId="77777777" w:rsidTr="00AD057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shd w:val="clear" w:color="auto" w:fill="auto"/>
            <w:vAlign w:val="center"/>
          </w:tcPr>
          <w:p w14:paraId="52C7A986" w14:textId="4B6E36F9" w:rsidR="00D47F90" w:rsidRPr="00B239C4" w:rsidRDefault="0009056C" w:rsidP="00583CE2">
            <w:pPr>
              <w:spacing w:line="410" w:lineRule="exact"/>
              <w:jc w:val="center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7</w:t>
            </w: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50BF58EA" w14:textId="77777777" w:rsidR="00D47F90" w:rsidRPr="00B239C4" w:rsidRDefault="00D47F90" w:rsidP="00583CE2">
            <w:pPr>
              <w:spacing w:line="410" w:lineRule="exact"/>
              <w:jc w:val="center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57C2DDAD" w14:textId="77777777" w:rsidR="00D47F90" w:rsidRPr="00B239C4" w:rsidRDefault="00D47F90" w:rsidP="00583CE2">
            <w:pPr>
              <w:spacing w:line="410" w:lineRule="exact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B239C4">
              <w:rPr>
                <w:rFonts w:ascii="標楷體" w:eastAsia="標楷體" w:hAnsi="標楷體" w:hint="eastAsia"/>
                <w:b/>
                <w:noProof/>
                <w:sz w:val="20"/>
              </w:rPr>
              <w:t>補助及其他支出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9BF196D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374,814,000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33F53CC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78,667,045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0F7E93DA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5FAC467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24,213,460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04D4B5C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102,880,505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050B4C8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78,667,045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3342484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269A53C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24,213,460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9F4BB00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102,880,505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4CB6BE6C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0.71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19B423C2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- 271,933,495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ECC79E2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- 72.55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56C939D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6167D6EF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D47F90" w14:paraId="158C9915" w14:textId="77777777" w:rsidTr="00AD057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shd w:val="clear" w:color="auto" w:fill="auto"/>
            <w:vAlign w:val="center"/>
          </w:tcPr>
          <w:p w14:paraId="0449FFC7" w14:textId="77777777" w:rsidR="00D47F90" w:rsidRPr="00B239C4" w:rsidRDefault="00D47F90" w:rsidP="00583CE2">
            <w:pPr>
              <w:spacing w:line="410" w:lineRule="exact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25E61BBC" w14:textId="77777777" w:rsidR="00D47F90" w:rsidRPr="00B239C4" w:rsidRDefault="00D47F90" w:rsidP="00583CE2">
            <w:pPr>
              <w:spacing w:line="410" w:lineRule="exact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B239C4">
              <w:rPr>
                <w:rFonts w:ascii="細明體" w:eastAsia="細明體" w:hAnsi="細明體"/>
                <w:noProof/>
                <w:sz w:val="18"/>
                <w:szCs w:val="18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07C2B5BF" w14:textId="77777777" w:rsidR="00D47F90" w:rsidRPr="00B239C4" w:rsidRDefault="00D47F90" w:rsidP="00583CE2">
            <w:pPr>
              <w:spacing w:line="410" w:lineRule="exact"/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B239C4">
              <w:rPr>
                <w:rFonts w:ascii="標楷體" w:eastAsia="標楷體" w:hAnsi="標楷體" w:hint="eastAsia"/>
                <w:noProof/>
                <w:sz w:val="20"/>
              </w:rPr>
              <w:t>平衡預算補助支出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3C30793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58,402,000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C066C2A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58,402,000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1D707854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EC4E5BC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2AE587A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58,402,000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58531D6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58,402,000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1D5BFB2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0281184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C34C68E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58,402,000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5FB1E1A4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0.40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462A494A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F4A6742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46844D7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6F25BB3A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D47F90" w14:paraId="36D31E38" w14:textId="77777777" w:rsidTr="00AD057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shd w:val="clear" w:color="auto" w:fill="auto"/>
            <w:vAlign w:val="center"/>
          </w:tcPr>
          <w:p w14:paraId="4DD97B97" w14:textId="77777777" w:rsidR="00D47F90" w:rsidRPr="00B239C4" w:rsidRDefault="00D47F90" w:rsidP="00583CE2">
            <w:pPr>
              <w:spacing w:line="410" w:lineRule="exact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2B673C34" w14:textId="77777777" w:rsidR="00D47F90" w:rsidRPr="00B239C4" w:rsidRDefault="00D47F90" w:rsidP="00583CE2">
            <w:pPr>
              <w:spacing w:line="410" w:lineRule="exact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B239C4">
              <w:rPr>
                <w:rFonts w:ascii="細明體" w:eastAsia="細明體" w:hAnsi="細明體"/>
                <w:noProof/>
                <w:sz w:val="18"/>
                <w:szCs w:val="18"/>
              </w:rPr>
              <w:t>2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327D6365" w14:textId="77777777" w:rsidR="00D47F90" w:rsidRPr="00B239C4" w:rsidRDefault="00D47F90" w:rsidP="00583CE2">
            <w:pPr>
              <w:spacing w:line="410" w:lineRule="exact"/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B239C4">
              <w:rPr>
                <w:rFonts w:ascii="標楷體" w:eastAsia="標楷體" w:hAnsi="標楷體" w:hint="eastAsia"/>
                <w:noProof/>
                <w:sz w:val="20"/>
              </w:rPr>
              <w:t>其他支出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F5ADEA1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296,347,000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C1B7E29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20,265,045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35C3C329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222D4B0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24,213,460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D4620C7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44,478,505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6645F05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20,265,045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39DE582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B7A89E2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24,213,460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708A540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44,478,505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01B875B9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0.31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1C88FC25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- 251,868,495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E3DEB4A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- 84.99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8784A2E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79C28772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D47F90" w14:paraId="497866DB" w14:textId="77777777" w:rsidTr="00AD057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shd w:val="clear" w:color="auto" w:fill="auto"/>
            <w:vAlign w:val="center"/>
          </w:tcPr>
          <w:p w14:paraId="5C3B2348" w14:textId="77777777" w:rsidR="00D47F90" w:rsidRPr="00B239C4" w:rsidRDefault="00D47F90" w:rsidP="00583CE2">
            <w:pPr>
              <w:spacing w:line="410" w:lineRule="exact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63C5724C" w14:textId="77777777" w:rsidR="00D47F90" w:rsidRPr="00B239C4" w:rsidRDefault="00D47F90" w:rsidP="00583CE2">
            <w:pPr>
              <w:spacing w:line="410" w:lineRule="exact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B239C4">
              <w:rPr>
                <w:rFonts w:ascii="細明體" w:eastAsia="細明體" w:hAnsi="細明體"/>
                <w:noProof/>
                <w:sz w:val="18"/>
                <w:szCs w:val="18"/>
              </w:rPr>
              <w:t>3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28BEB217" w14:textId="77777777" w:rsidR="00D47F90" w:rsidRPr="00B239C4" w:rsidRDefault="00D47F90" w:rsidP="00583CE2">
            <w:pPr>
              <w:spacing w:line="410" w:lineRule="exact"/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B239C4">
              <w:rPr>
                <w:rFonts w:ascii="標楷體" w:eastAsia="標楷體" w:hAnsi="標楷體" w:hint="eastAsia"/>
                <w:noProof/>
                <w:sz w:val="20"/>
              </w:rPr>
              <w:t>第二預備金(註)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36C2E616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20,065,000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E01A9A3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50D5D5A3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671BF22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4BE4AED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34D3C30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50AF253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FFF41C8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E8B5127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61B5012F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77FB54DE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- 20,065,000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FF3BEF5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- 100.00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4F1B603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07E0786B" w14:textId="77777777" w:rsidR="00D47F90" w:rsidRPr="002647AB" w:rsidRDefault="00D47F90" w:rsidP="00583CE2">
            <w:pPr>
              <w:spacing w:line="41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647AB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--</w:t>
            </w:r>
          </w:p>
        </w:tc>
      </w:tr>
    </w:tbl>
    <w:p w14:paraId="5D36A785" w14:textId="7E88EA7C" w:rsidR="00ED38BF" w:rsidRPr="00237849" w:rsidRDefault="00D47F90" w:rsidP="00F06062">
      <w:pPr>
        <w:spacing w:line="240" w:lineRule="exact"/>
        <w:ind w:right="6"/>
        <w:jc w:val="both"/>
        <w:rPr>
          <w:rFonts w:ascii="標楷體" w:eastAsia="標楷體" w:hAnsi="標楷體"/>
          <w:sz w:val="18"/>
          <w:szCs w:val="18"/>
        </w:rPr>
      </w:pPr>
      <w:r w:rsidRPr="00237849">
        <w:rPr>
          <w:rFonts w:ascii="標楷體" w:eastAsia="標楷體" w:hAnsi="標楷體"/>
          <w:sz w:val="18"/>
          <w:szCs w:val="18"/>
        </w:rPr>
        <w:t>註：</w:t>
      </w:r>
      <w:r w:rsidR="00F06062" w:rsidRPr="00237849">
        <w:rPr>
          <w:rFonts w:ascii="標楷體" w:eastAsia="標楷體" w:hAnsi="標楷體" w:hint="eastAsia"/>
          <w:sz w:val="18"/>
          <w:szCs w:val="18"/>
        </w:rPr>
        <w:t>1</w:t>
      </w:r>
      <w:r w:rsidR="00F06062" w:rsidRPr="00237849">
        <w:rPr>
          <w:rFonts w:ascii="標楷體" w:eastAsia="標楷體" w:hAnsi="標楷體"/>
          <w:sz w:val="18"/>
          <w:szCs w:val="18"/>
        </w:rPr>
        <w:t>14</w:t>
      </w:r>
      <w:r w:rsidRPr="00237849">
        <w:rPr>
          <w:rFonts w:ascii="標楷體" w:eastAsia="標楷體" w:hAnsi="標楷體"/>
          <w:sz w:val="18"/>
          <w:szCs w:val="18"/>
        </w:rPr>
        <w:t>年度第二預備金原編列預算數</w:t>
      </w:r>
      <w:r w:rsidR="00F06062" w:rsidRPr="00237849">
        <w:rPr>
          <w:rFonts w:ascii="標楷體" w:eastAsia="標楷體" w:hAnsi="標楷體" w:hint="eastAsia"/>
          <w:sz w:val="18"/>
          <w:szCs w:val="18"/>
        </w:rPr>
        <w:t>4</w:t>
      </w:r>
      <w:r w:rsidR="00F06062" w:rsidRPr="00237849">
        <w:rPr>
          <w:rFonts w:ascii="標楷體" w:eastAsia="標楷體" w:hAnsi="標楷體"/>
          <w:sz w:val="18"/>
          <w:szCs w:val="18"/>
        </w:rPr>
        <w:t>,000</w:t>
      </w:r>
      <w:r w:rsidR="00F06062" w:rsidRPr="00237849">
        <w:rPr>
          <w:rFonts w:ascii="標楷體" w:eastAsia="標楷體" w:hAnsi="標楷體" w:hint="eastAsia"/>
          <w:sz w:val="18"/>
          <w:szCs w:val="18"/>
        </w:rPr>
        <w:t>萬元</w:t>
      </w:r>
      <w:r w:rsidRPr="00237849">
        <w:rPr>
          <w:rFonts w:ascii="標楷體" w:eastAsia="標楷體" w:hAnsi="標楷體"/>
          <w:sz w:val="18"/>
          <w:szCs w:val="18"/>
        </w:rPr>
        <w:t>，經縣政府核准動支</w:t>
      </w:r>
      <w:r w:rsidR="00F06062" w:rsidRPr="00237849">
        <w:rPr>
          <w:rFonts w:ascii="標楷體" w:eastAsia="標楷體" w:hAnsi="標楷體" w:hint="eastAsia"/>
          <w:sz w:val="18"/>
          <w:szCs w:val="18"/>
        </w:rPr>
        <w:t>1</w:t>
      </w:r>
      <w:r w:rsidR="00F06062" w:rsidRPr="00237849">
        <w:rPr>
          <w:rFonts w:ascii="標楷體" w:eastAsia="標楷體" w:hAnsi="標楷體"/>
          <w:sz w:val="18"/>
          <w:szCs w:val="18"/>
        </w:rPr>
        <w:t>,993</w:t>
      </w:r>
      <w:r w:rsidR="00F06062" w:rsidRPr="00237849">
        <w:rPr>
          <w:rFonts w:ascii="標楷體" w:eastAsia="標楷體" w:hAnsi="標楷體" w:hint="eastAsia"/>
          <w:sz w:val="18"/>
          <w:szCs w:val="18"/>
        </w:rPr>
        <w:t>萬餘元</w:t>
      </w:r>
      <w:r w:rsidRPr="00237849">
        <w:rPr>
          <w:rFonts w:ascii="標楷體" w:eastAsia="標楷體" w:hAnsi="標楷體"/>
          <w:sz w:val="18"/>
          <w:szCs w:val="18"/>
        </w:rPr>
        <w:t>，賸餘</w:t>
      </w:r>
      <w:r w:rsidR="00F06062" w:rsidRPr="00237849">
        <w:rPr>
          <w:rFonts w:ascii="標楷體" w:eastAsia="標楷體" w:hAnsi="標楷體"/>
          <w:sz w:val="18"/>
          <w:szCs w:val="18"/>
        </w:rPr>
        <w:t>2,006</w:t>
      </w:r>
      <w:r w:rsidR="00F06062" w:rsidRPr="00237849">
        <w:rPr>
          <w:rFonts w:ascii="標楷體" w:eastAsia="標楷體" w:hAnsi="標楷體" w:hint="eastAsia"/>
          <w:sz w:val="18"/>
          <w:szCs w:val="18"/>
        </w:rPr>
        <w:t>萬餘元</w:t>
      </w:r>
      <w:r w:rsidRPr="00237849">
        <w:rPr>
          <w:rFonts w:ascii="標楷體" w:eastAsia="標楷體" w:hAnsi="標楷體"/>
          <w:sz w:val="18"/>
          <w:szCs w:val="18"/>
        </w:rPr>
        <w:t>。</w:t>
      </w:r>
    </w:p>
    <w:sectPr w:rsidR="00ED38BF" w:rsidRPr="00237849" w:rsidSect="00AD057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23814" w:h="16840" w:orient="landscape" w:code="8"/>
      <w:pgMar w:top="1418" w:right="851" w:bottom="1418" w:left="851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349835" w14:textId="77777777" w:rsidR="00D47F90" w:rsidRDefault="00D47F90">
      <w:r>
        <w:separator/>
      </w:r>
    </w:p>
  </w:endnote>
  <w:endnote w:type="continuationSeparator" w:id="0">
    <w:p w14:paraId="295D34B8" w14:textId="77777777" w:rsidR="00D47F90" w:rsidRDefault="00D47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64C78A" w14:textId="77777777" w:rsidR="009C1C03" w:rsidRDefault="009C1C03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FB558E" w14:textId="77777777" w:rsidR="009C1C03" w:rsidRDefault="009C1C03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86106797"/>
      <w:docPartObj>
        <w:docPartGallery w:val="Page Numbers (Bottom of Page)"/>
        <w:docPartUnique/>
      </w:docPartObj>
    </w:sdtPr>
    <w:sdtEndPr>
      <w:rPr>
        <w:rFonts w:ascii="標楷體" w:eastAsia="標楷體" w:hAnsi="標楷體"/>
      </w:rPr>
    </w:sdtEndPr>
    <w:sdtContent>
      <w:p w14:paraId="57374CBF" w14:textId="309E5BBB" w:rsidR="00751884" w:rsidRPr="004F5DA3" w:rsidRDefault="00751884" w:rsidP="009110C9">
        <w:pPr>
          <w:pStyle w:val="a4"/>
          <w:spacing w:line="240" w:lineRule="exact"/>
          <w:jc w:val="center"/>
          <w:rPr>
            <w:rFonts w:ascii="標楷體" w:eastAsia="標楷體" w:hAnsi="標楷體"/>
          </w:rPr>
        </w:pPr>
        <w:r w:rsidRPr="007D36C0">
          <w:rPr>
            <w:rFonts w:ascii="標楷體" w:eastAsia="標楷體" w:hAnsi="標楷體" w:hint="eastAsia"/>
          </w:rPr>
          <w:t>第1</w:t>
        </w:r>
        <w:r w:rsidRPr="007D36C0">
          <w:rPr>
            <w:rFonts w:ascii="標楷體" w:eastAsia="標楷體" w:hAnsi="標楷體"/>
          </w:rPr>
          <w:t>0</w:t>
        </w:r>
        <w:r w:rsidR="000D3AD6" w:rsidRPr="007D36C0">
          <w:rPr>
            <w:rFonts w:ascii="標楷體" w:eastAsia="標楷體" w:hAnsi="標楷體"/>
          </w:rPr>
          <w:t>-</w:t>
        </w:r>
        <w:r w:rsidRPr="007D36C0">
          <w:rPr>
            <w:rFonts w:ascii="標楷體" w:eastAsia="標楷體" w:hAnsi="標楷體"/>
          </w:rPr>
          <w:fldChar w:fldCharType="begin"/>
        </w:r>
        <w:r w:rsidRPr="007D36C0">
          <w:rPr>
            <w:rFonts w:ascii="標楷體" w:eastAsia="標楷體" w:hAnsi="標楷體"/>
          </w:rPr>
          <w:instrText>PAGE   \* MERGEFORMAT</w:instrText>
        </w:r>
        <w:r w:rsidRPr="007D36C0">
          <w:rPr>
            <w:rFonts w:ascii="標楷體" w:eastAsia="標楷體" w:hAnsi="標楷體"/>
          </w:rPr>
          <w:fldChar w:fldCharType="separate"/>
        </w:r>
        <w:r w:rsidRPr="007D36C0">
          <w:rPr>
            <w:rFonts w:ascii="標楷體" w:eastAsia="標楷體" w:hAnsi="標楷體"/>
            <w:lang w:val="zh-TW"/>
          </w:rPr>
          <w:t>2</w:t>
        </w:r>
        <w:r w:rsidRPr="007D36C0">
          <w:rPr>
            <w:rFonts w:ascii="標楷體" w:eastAsia="標楷體" w:hAnsi="標楷體"/>
          </w:rPr>
          <w:fldChar w:fldCharType="end"/>
        </w:r>
        <w:r w:rsidR="009C1C03">
          <w:rPr>
            <w:rFonts w:ascii="標楷體" w:eastAsia="標楷體" w:hAnsi="標楷體" w:hint="eastAsia"/>
          </w:rPr>
          <w:t>-1</w:t>
        </w:r>
        <w:r w:rsidRPr="007D36C0">
          <w:rPr>
            <w:rFonts w:ascii="標楷體" w:eastAsia="標楷體" w:hAnsi="標楷體" w:hint="eastAsia"/>
          </w:rPr>
          <w:t>頁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C58943" w14:textId="77777777" w:rsidR="00D47F90" w:rsidRDefault="00D47F90">
      <w:r>
        <w:separator/>
      </w:r>
    </w:p>
  </w:footnote>
  <w:footnote w:type="continuationSeparator" w:id="0">
    <w:p w14:paraId="30DC8507" w14:textId="77777777" w:rsidR="00D47F90" w:rsidRDefault="00D47F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3C6EC" w14:textId="77777777" w:rsidR="009C1C03" w:rsidRDefault="009C1C0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56BEF2" w14:textId="0BE5AEBB" w:rsidR="0033339B" w:rsidRDefault="00EA4919">
    <w:pPr>
      <w:pStyle w:val="a3"/>
      <w:jc w:val="center"/>
    </w:pPr>
    <w:r w:rsidRPr="00EA4919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壹</w:t>
    </w:r>
    <w:r w:rsidR="00ED38BF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33339B" w:rsidRPr="005C229D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r w:rsidRPr="00EA4919">
      <w:rPr>
        <w:rFonts w:ascii="標楷體" w:eastAsia="標楷體" w:hAnsi="標楷體" w:hint="eastAsia"/>
        <w:b/>
        <w:spacing w:val="60"/>
        <w:sz w:val="32"/>
        <w:szCs w:val="32"/>
        <w:u w:val="single"/>
      </w:rPr>
      <w:t>114</w:t>
    </w:r>
    <w:r w:rsidR="0033339B" w:rsidRPr="005C229D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EA4919">
      <w:rPr>
        <w:rFonts w:ascii="標楷體" w:eastAsia="標楷體" w:hAnsi="標楷體" w:hint="eastAsia"/>
        <w:b/>
        <w:spacing w:val="60"/>
        <w:sz w:val="32"/>
        <w:szCs w:val="32"/>
        <w:u w:val="single"/>
      </w:rPr>
      <w:t>金門縣</w:t>
    </w:r>
    <w:r w:rsidR="0033339B" w:rsidRPr="005C229D">
      <w:rPr>
        <w:rFonts w:ascii="標楷體" w:eastAsia="標楷體" w:hint="eastAsia"/>
        <w:b/>
        <w:spacing w:val="60"/>
        <w:sz w:val="32"/>
        <w:szCs w:val="32"/>
        <w:u w:val="single"/>
      </w:rPr>
      <w:t>總決算歲出政事別決算審定</w:t>
    </w:r>
    <w:r w:rsidR="007A5795" w:rsidRPr="005C229D">
      <w:rPr>
        <w:rFonts w:ascii="標楷體" w:eastAsia="標楷體" w:hint="eastAsia"/>
        <w:b/>
        <w:spacing w:val="60"/>
        <w:sz w:val="32"/>
        <w:szCs w:val="32"/>
        <w:u w:val="single"/>
      </w:rPr>
      <w:t>總</w:t>
    </w:r>
    <w:r w:rsidR="0033339B" w:rsidRPr="005C229D">
      <w:rPr>
        <w:rFonts w:ascii="標楷體" w:eastAsia="標楷體" w:hint="eastAsia"/>
        <w:b/>
        <w:spacing w:val="60"/>
        <w:sz w:val="32"/>
        <w:szCs w:val="32"/>
        <w:u w:val="single"/>
      </w:rPr>
      <w:t>表</w:t>
    </w:r>
    <w:r w:rsidRPr="00EA4919">
      <w:rPr>
        <w:rFonts w:ascii="標楷體" w:eastAsia="標楷體" w:hAnsi="標楷體"/>
        <w:sz w:val="24"/>
        <w:szCs w:val="24"/>
      </w:rPr>
      <w:t>(續)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8A0E9C" w14:textId="031C667F" w:rsidR="00BE392C" w:rsidRPr="00BE392C" w:rsidRDefault="00BE392C">
    <w:pPr>
      <w:pStyle w:val="a3"/>
      <w:jc w:val="center"/>
      <w:rPr>
        <w:rFonts w:ascii="標楷體" w:eastAsia="標楷體" w:hAnsi="標楷體"/>
        <w:b/>
        <w:color w:val="000000"/>
        <w:spacing w:val="20"/>
        <w:sz w:val="36"/>
        <w:szCs w:val="36"/>
        <w:u w:val="single"/>
      </w:rPr>
    </w:pPr>
    <w:r w:rsidRPr="00BE392C">
      <w:rPr>
        <w:rFonts w:ascii="標楷體" w:eastAsia="標楷體" w:hAnsi="標楷體" w:hint="eastAsia"/>
        <w:b/>
        <w:color w:val="000000"/>
        <w:spacing w:val="20"/>
        <w:sz w:val="36"/>
        <w:szCs w:val="36"/>
        <w:u w:val="single"/>
      </w:rPr>
      <w:t>拾</w:t>
    </w:r>
    <w:r w:rsidRPr="00BE392C">
      <w:rPr>
        <w:rFonts w:ascii="標楷體" w:eastAsia="標楷體"/>
        <w:b/>
        <w:color w:val="000000"/>
        <w:spacing w:val="20"/>
        <w:sz w:val="36"/>
        <w:szCs w:val="36"/>
        <w:u w:val="single"/>
      </w:rPr>
      <w:t>、</w:t>
    </w:r>
    <w:r w:rsidRPr="00BE392C">
      <w:rPr>
        <w:rFonts w:ascii="標楷體" w:eastAsia="標楷體" w:hint="eastAsia"/>
        <w:b/>
        <w:spacing w:val="60"/>
        <w:sz w:val="36"/>
        <w:szCs w:val="36"/>
        <w:u w:val="single"/>
      </w:rPr>
      <w:t>歲出政事別</w:t>
    </w:r>
  </w:p>
  <w:p w14:paraId="71DFCECB" w14:textId="751F443F" w:rsidR="0033339B" w:rsidRPr="00BE392C" w:rsidRDefault="00B239C4">
    <w:pPr>
      <w:pStyle w:val="a3"/>
      <w:jc w:val="center"/>
      <w:rPr>
        <w:b/>
        <w:sz w:val="36"/>
        <w:szCs w:val="36"/>
      </w:rPr>
    </w:pPr>
    <w:r w:rsidRPr="00BE392C">
      <w:rPr>
        <w:rFonts w:ascii="標楷體" w:eastAsia="標楷體" w:hAnsi="標楷體" w:hint="eastAsia"/>
        <w:b/>
        <w:color w:val="000000"/>
        <w:spacing w:val="20"/>
        <w:sz w:val="36"/>
        <w:szCs w:val="36"/>
        <w:u w:val="single"/>
      </w:rPr>
      <w:t>一</w:t>
    </w:r>
    <w:r w:rsidR="00ED38BF" w:rsidRPr="00BE392C">
      <w:rPr>
        <w:rFonts w:ascii="標楷體" w:eastAsia="標楷體"/>
        <w:b/>
        <w:color w:val="000000"/>
        <w:spacing w:val="20"/>
        <w:sz w:val="36"/>
        <w:szCs w:val="36"/>
        <w:u w:val="single"/>
      </w:rPr>
      <w:t>、</w:t>
    </w:r>
    <w:r w:rsidR="0033339B" w:rsidRPr="00BE392C">
      <w:rPr>
        <w:rFonts w:ascii="標楷體" w:eastAsia="標楷體" w:hint="eastAsia"/>
        <w:b/>
        <w:spacing w:val="60"/>
        <w:sz w:val="36"/>
        <w:szCs w:val="36"/>
        <w:u w:val="single"/>
      </w:rPr>
      <w:t>中華民國</w:t>
    </w:r>
    <w:r w:rsidR="00EA4919" w:rsidRPr="00BE392C">
      <w:rPr>
        <w:rFonts w:ascii="標楷體" w:eastAsia="標楷體" w:hAnsi="標楷體" w:hint="eastAsia"/>
        <w:b/>
        <w:spacing w:val="60"/>
        <w:sz w:val="36"/>
        <w:szCs w:val="36"/>
        <w:u w:val="single"/>
      </w:rPr>
      <w:t>114</w:t>
    </w:r>
    <w:r w:rsidR="0033339B" w:rsidRPr="00BE392C">
      <w:rPr>
        <w:rFonts w:ascii="標楷體" w:eastAsia="標楷體" w:hint="eastAsia"/>
        <w:b/>
        <w:spacing w:val="60"/>
        <w:sz w:val="36"/>
        <w:szCs w:val="36"/>
        <w:u w:val="single"/>
      </w:rPr>
      <w:t>年度</w:t>
    </w:r>
    <w:r w:rsidR="00EA4919" w:rsidRPr="00BE392C">
      <w:rPr>
        <w:rFonts w:ascii="標楷體" w:eastAsia="標楷體" w:hAnsi="標楷體" w:hint="eastAsia"/>
        <w:b/>
        <w:spacing w:val="60"/>
        <w:sz w:val="36"/>
        <w:szCs w:val="36"/>
        <w:u w:val="single"/>
      </w:rPr>
      <w:t>金門縣</w:t>
    </w:r>
    <w:r w:rsidR="0033339B" w:rsidRPr="00BE392C">
      <w:rPr>
        <w:rFonts w:ascii="標楷體" w:eastAsia="標楷體" w:hint="eastAsia"/>
        <w:b/>
        <w:spacing w:val="60"/>
        <w:sz w:val="36"/>
        <w:szCs w:val="36"/>
        <w:u w:val="single"/>
      </w:rPr>
      <w:t>總決算歲出政事別決算審定</w:t>
    </w:r>
    <w:r w:rsidR="00586E92" w:rsidRPr="00BE392C">
      <w:rPr>
        <w:rFonts w:ascii="標楷體" w:eastAsia="標楷體" w:hint="eastAsia"/>
        <w:b/>
        <w:spacing w:val="60"/>
        <w:sz w:val="36"/>
        <w:szCs w:val="36"/>
        <w:u w:val="single"/>
      </w:rPr>
      <w:t>總</w:t>
    </w:r>
    <w:r w:rsidR="0033339B" w:rsidRPr="00BE392C">
      <w:rPr>
        <w:rFonts w:ascii="標楷體" w:eastAsia="標楷體" w:hint="eastAsia"/>
        <w:b/>
        <w:spacing w:val="60"/>
        <w:sz w:val="36"/>
        <w:szCs w:val="36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7F90"/>
    <w:rsid w:val="00012B65"/>
    <w:rsid w:val="0009056C"/>
    <w:rsid w:val="000C5542"/>
    <w:rsid w:val="000D3AD6"/>
    <w:rsid w:val="000F7EBC"/>
    <w:rsid w:val="001D045E"/>
    <w:rsid w:val="00237849"/>
    <w:rsid w:val="002647AB"/>
    <w:rsid w:val="0033339B"/>
    <w:rsid w:val="004F5DA3"/>
    <w:rsid w:val="00583CE2"/>
    <w:rsid w:val="00586E92"/>
    <w:rsid w:val="005A0053"/>
    <w:rsid w:val="005C229D"/>
    <w:rsid w:val="00671557"/>
    <w:rsid w:val="00751884"/>
    <w:rsid w:val="007A5795"/>
    <w:rsid w:val="007C5530"/>
    <w:rsid w:val="007D36C0"/>
    <w:rsid w:val="009110C9"/>
    <w:rsid w:val="00942FD5"/>
    <w:rsid w:val="009C1C03"/>
    <w:rsid w:val="00A70E4D"/>
    <w:rsid w:val="00AD057F"/>
    <w:rsid w:val="00B10685"/>
    <w:rsid w:val="00B239C4"/>
    <w:rsid w:val="00B72CD3"/>
    <w:rsid w:val="00BE392C"/>
    <w:rsid w:val="00C84213"/>
    <w:rsid w:val="00D3677E"/>
    <w:rsid w:val="00D47F90"/>
    <w:rsid w:val="00E14208"/>
    <w:rsid w:val="00EA4919"/>
    <w:rsid w:val="00ED38BF"/>
    <w:rsid w:val="00EF4AE3"/>
    <w:rsid w:val="00F06062"/>
    <w:rsid w:val="00F32BE8"/>
    <w:rsid w:val="00FF0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4:docId w14:val="39F54DB0"/>
  <w15:chartTrackingRefBased/>
  <w15:docId w15:val="{8EAD32FC-6BFD-4863-9D68-ED8DF0DEE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basedOn w:val="a0"/>
    <w:link w:val="a4"/>
    <w:uiPriority w:val="99"/>
    <w:rsid w:val="00751884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GNCKmJprIRcn&#27506;&#20986;&#25919;&#20107;&#21029;&#27770;&#31639;&#23529;&#23450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GNCKmJprIRcn歲出政事別決算審定表.dot</Template>
  <TotalTime>61</TotalTime>
  <Pages>1</Pages>
  <Words>789</Words>
  <Characters>3075</Characters>
  <Application>Microsoft Office Word</Application>
  <DocSecurity>0</DocSecurity>
  <Lines>25</Lines>
  <Paragraphs>7</Paragraphs>
  <ScaleCrop>false</ScaleCrop>
  <Company>N.A.O.</Company>
  <LinksUpToDate>false</LinksUpToDate>
  <CharactersWithSpaces>3857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林泳安</dc:creator>
  <cp:keywords/>
  <cp:lastModifiedBy>王詠萱</cp:lastModifiedBy>
  <cp:revision>16</cp:revision>
  <cp:lastPrinted>2026-06-11T09:27:00Z</cp:lastPrinted>
  <dcterms:created xsi:type="dcterms:W3CDTF">2026-06-11T07:54:00Z</dcterms:created>
  <dcterms:modified xsi:type="dcterms:W3CDTF">2026-07-14T06:25:00Z</dcterms:modified>
</cp:coreProperties>
</file>