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2693"/>
        <w:gridCol w:w="1703"/>
        <w:gridCol w:w="1455"/>
        <w:gridCol w:w="1238"/>
        <w:gridCol w:w="217"/>
        <w:gridCol w:w="1455"/>
        <w:gridCol w:w="1455"/>
        <w:gridCol w:w="1194"/>
        <w:gridCol w:w="1194"/>
        <w:gridCol w:w="1198"/>
        <w:gridCol w:w="1393"/>
        <w:gridCol w:w="1393"/>
        <w:gridCol w:w="1393"/>
        <w:gridCol w:w="1393"/>
        <w:gridCol w:w="2030"/>
      </w:tblGrid>
      <w:tr w:rsidR="00A82CB1" w14:paraId="2E80BC73" w14:textId="77777777" w:rsidTr="00E47058">
        <w:trPr>
          <w:cantSplit/>
          <w:trHeight w:val="270"/>
          <w:tblHeader/>
        </w:trPr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96D80C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3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32917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3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316B" w14:textId="0C13E02A" w:rsidR="00A82CB1" w:rsidRDefault="00A82CB1" w:rsidP="004842CA">
            <w:pPr>
              <w:ind w:right="-28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3772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26A50104" w14:textId="77777777" w:rsidTr="00E47058">
        <w:trPr>
          <w:cantSplit/>
          <w:trHeight w:val="270"/>
          <w:tblHeader/>
        </w:trPr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BCA54CE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3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3C243230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37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53A61CA0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15D1DAAB" w14:textId="77777777" w:rsidTr="00E47058">
        <w:trPr>
          <w:cantSplit/>
          <w:tblHeader/>
        </w:trPr>
        <w:tc>
          <w:tcPr>
            <w:tcW w:w="769" w:type="pct"/>
            <w:gridSpan w:val="3"/>
            <w:tcBorders>
              <w:left w:val="nil"/>
            </w:tcBorders>
            <w:vAlign w:val="center"/>
          </w:tcPr>
          <w:p w14:paraId="2324B698" w14:textId="77777777" w:rsidR="00A82CB1" w:rsidRDefault="00A82CB1" w:rsidP="006F02EE">
            <w:pPr>
              <w:ind w:left="57" w:right="-17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85" w:type="pct"/>
            <w:vMerge w:val="restart"/>
            <w:vAlign w:val="center"/>
          </w:tcPr>
          <w:p w14:paraId="527DAB47" w14:textId="77777777" w:rsidR="00A82CB1" w:rsidRDefault="00A82CB1" w:rsidP="00EF617E">
            <w:pPr>
              <w:ind w:left="16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316" w:type="pct"/>
            <w:gridSpan w:val="5"/>
            <w:vAlign w:val="center"/>
          </w:tcPr>
          <w:p w14:paraId="3A209644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811" w:type="pct"/>
            <w:gridSpan w:val="3"/>
            <w:vAlign w:val="center"/>
          </w:tcPr>
          <w:p w14:paraId="0F316F85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260" w:type="pct"/>
            <w:gridSpan w:val="4"/>
            <w:vAlign w:val="center"/>
          </w:tcPr>
          <w:p w14:paraId="768FF95C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459" w:type="pct"/>
            <w:vMerge w:val="restart"/>
            <w:tcBorders>
              <w:right w:val="nil"/>
            </w:tcBorders>
            <w:vAlign w:val="center"/>
          </w:tcPr>
          <w:p w14:paraId="36DED849" w14:textId="77777777" w:rsidR="00A83350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0C5E3988" w14:textId="1E1C40DD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E47058" w14:paraId="55D93882" w14:textId="77777777" w:rsidTr="006A2118">
        <w:trPr>
          <w:cantSplit/>
          <w:tblHeader/>
        </w:trPr>
        <w:tc>
          <w:tcPr>
            <w:tcW w:w="80" w:type="pct"/>
            <w:tcBorders>
              <w:left w:val="nil"/>
            </w:tcBorders>
            <w:vAlign w:val="center"/>
          </w:tcPr>
          <w:p w14:paraId="2EBE97CE" w14:textId="77777777" w:rsidR="00A82CB1" w:rsidRDefault="00A82CB1" w:rsidP="00E4705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80" w:type="pct"/>
            <w:vAlign w:val="center"/>
          </w:tcPr>
          <w:p w14:paraId="60D290D3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609" w:type="pct"/>
            <w:vAlign w:val="center"/>
          </w:tcPr>
          <w:p w14:paraId="090AEA70" w14:textId="77777777" w:rsidR="00A82CB1" w:rsidRDefault="00A82CB1" w:rsidP="00EF617E">
            <w:pPr>
              <w:ind w:left="1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85" w:type="pct"/>
            <w:vMerge/>
            <w:vAlign w:val="center"/>
          </w:tcPr>
          <w:p w14:paraId="02D080D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13EC5E47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329" w:type="pct"/>
            <w:gridSpan w:val="2"/>
            <w:vAlign w:val="center"/>
          </w:tcPr>
          <w:p w14:paraId="6DE981EA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29" w:type="pct"/>
            <w:vAlign w:val="center"/>
          </w:tcPr>
          <w:p w14:paraId="3229E0B9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29" w:type="pct"/>
            <w:vAlign w:val="center"/>
          </w:tcPr>
          <w:p w14:paraId="0B9EF6A5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70" w:type="pct"/>
            <w:vAlign w:val="center"/>
          </w:tcPr>
          <w:p w14:paraId="6C68DED2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0" w:type="pct"/>
            <w:vAlign w:val="center"/>
          </w:tcPr>
          <w:p w14:paraId="0E39180D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71" w:type="pct"/>
            <w:vAlign w:val="center"/>
          </w:tcPr>
          <w:p w14:paraId="3F5C64A5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15" w:type="pct"/>
            <w:vAlign w:val="center"/>
          </w:tcPr>
          <w:p w14:paraId="568DD113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315" w:type="pct"/>
            <w:vAlign w:val="center"/>
          </w:tcPr>
          <w:p w14:paraId="199ABC84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15" w:type="pct"/>
            <w:vAlign w:val="center"/>
          </w:tcPr>
          <w:p w14:paraId="603EDC08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15" w:type="pct"/>
            <w:vAlign w:val="center"/>
          </w:tcPr>
          <w:p w14:paraId="668C1511" w14:textId="77777777" w:rsidR="00A82CB1" w:rsidRDefault="00A82CB1" w:rsidP="00EF617E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459" w:type="pct"/>
            <w:vMerge/>
            <w:tcBorders>
              <w:right w:val="nil"/>
            </w:tcBorders>
            <w:vAlign w:val="center"/>
          </w:tcPr>
          <w:p w14:paraId="2711182D" w14:textId="77777777" w:rsidR="00A82CB1" w:rsidRDefault="00A82CB1" w:rsidP="00EF617E">
            <w:pPr>
              <w:ind w:right="-32"/>
              <w:jc w:val="center"/>
              <w:rPr>
                <w:rFonts w:eastAsia="標楷體"/>
                <w:sz w:val="20"/>
              </w:rPr>
            </w:pPr>
          </w:p>
        </w:tc>
      </w:tr>
      <w:tr w:rsidR="00E47058" w:rsidRPr="00C473EF" w14:paraId="71F5E391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95533C4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24AF9A81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FC71875" w14:textId="77777777" w:rsidR="00F3772D" w:rsidRPr="00D91CEE" w:rsidRDefault="00F3772D" w:rsidP="008E485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402394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14,286,094,000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45C9E3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13,131,936,962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602F08C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675,350,573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771E31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720ABF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14,107,287,535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B70E8D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5A11AA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087780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814100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13,131,936,962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4B725C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687,300,595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130E45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BB4950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14,119,237,557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9C6FD7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- 166,856,443</w:t>
            </w:r>
          </w:p>
        </w:tc>
      </w:tr>
      <w:tr w:rsidR="00E47058" w:rsidRPr="00C473EF" w14:paraId="747A2C22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12813C3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798ACA79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C866B5C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BD180E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4,055,040,000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4B585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4,087,502,429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2888D87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32,976,583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4E47B4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C5977C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4,120,479,012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F540CB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678AE0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B8614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279103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4,087,502,429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6F56D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32,976,583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F630F3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64B385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4,120,479,012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EBC9A5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65,439,012</w:t>
            </w:r>
          </w:p>
        </w:tc>
      </w:tr>
      <w:tr w:rsidR="00E47058" w14:paraId="2ADF9406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DFC1276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1A5CE0F5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82ED14C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720369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755,928,000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9DAFA9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10CBAA5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052129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9FD59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9D0E3D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DC1392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8BA275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883375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CEE506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D8E824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F291DB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700,022,491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764A37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- 55,905,509</w:t>
            </w:r>
          </w:p>
        </w:tc>
      </w:tr>
      <w:tr w:rsidR="00E47058" w14:paraId="63B40F98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5E3E7FD2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1EBA8CBC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5B5BBEB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7F72C5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24,000,000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06CFD1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303736E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140F41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3E0B91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F2ABEE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5EA087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E54B78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3122D4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B60F30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1596B9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E81D52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26,883,152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5DBFE3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2,883,152</w:t>
            </w:r>
          </w:p>
        </w:tc>
      </w:tr>
      <w:tr w:rsidR="00E47058" w14:paraId="45F8F36D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DC719FB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2A3C6AE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ADE0D03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3A617E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194,000,000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5F02E2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1A28106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08E3F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61DE08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33A9F0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AF404D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E6BA85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326F15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804A21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4CB3B3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3ACD97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195,436,492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920AF7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1,436,492</w:t>
            </w:r>
          </w:p>
        </w:tc>
      </w:tr>
      <w:tr w:rsidR="00E47058" w14:paraId="05ACFAB4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7A9F6C1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5102CA35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4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31425E6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6FECFC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216,000,000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876F75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66FC895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2DD7A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6B6DD9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0608F8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36E010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E2A807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F8E8ED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B0BEBB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35E71C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93F657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223,441,025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0234F7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7,441,025</w:t>
            </w:r>
          </w:p>
        </w:tc>
      </w:tr>
      <w:tr w:rsidR="00E47058" w14:paraId="0A15125F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581A76C6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0A4B6A4B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A3962FE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697500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36,000,000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5E6581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70CE36A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212BB3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3A6240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7BFCBB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3F83D9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560D16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E4F4C8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338335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E161E9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1A16BF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41,889,883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8B7B12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5,889,883</w:t>
            </w:r>
          </w:p>
        </w:tc>
      </w:tr>
      <w:tr w:rsidR="00E47058" w14:paraId="6EED53A7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656E8620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5C1C5BA1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6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6F41FCE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E75066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2,829,112,000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A82FB0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2,899,829,386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5DE5071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32,976,583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64D1AF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710AFB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2,932,805,969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6315FC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F34823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C74CD9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800615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2,899,829,386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A2284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32,976,583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4F0336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DF13A8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2,932,805,969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5A5E4E4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103,693,969</w:t>
            </w:r>
          </w:p>
        </w:tc>
      </w:tr>
      <w:tr w:rsidR="00E47058" w:rsidRPr="00C473EF" w14:paraId="4C8832E4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21AF1C6A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55E1D3F7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38D932E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9542D7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29,396,000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D62163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50,715,649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26F9F9F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4,392,061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EF854D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DBDEE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55,107,710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903F89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865D36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56B5ED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32180A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50,715,649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7520CE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4,392,061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1C6635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2DD135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55,107,710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63C90B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25,711,710</w:t>
            </w:r>
          </w:p>
        </w:tc>
      </w:tr>
      <w:tr w:rsidR="00E47058" w14:paraId="274E5C82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20152514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663C385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F4A7E22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57D5A2F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22,584,000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9DA861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41,672,718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F56494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3,114,791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C46732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5BD504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44,787,509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ABD7FD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2DE695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97B3F2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833EA7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41,672,718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AB6520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3,114,791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76F53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A960A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44,787,509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79ED7FD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22,203,509</w:t>
            </w:r>
          </w:p>
        </w:tc>
      </w:tr>
      <w:tr w:rsidR="00E47058" w14:paraId="6DE3351D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43FB561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1B1E0F06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B332947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4C3694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500,000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AB870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A67685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C1A9AF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3B7A28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6E3537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A04B83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121C0F9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98EE62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A1F446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C8FD0A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4454B9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154,800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17202D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- 345,200</w:t>
            </w:r>
          </w:p>
        </w:tc>
      </w:tr>
      <w:tr w:rsidR="00E47058" w14:paraId="0F864926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407978EB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0F20B20E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45B7F07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525155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6,312,000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AB1B1A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8,888,131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7DF9534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1,277,270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0FC64B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DB0BAF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10,165,401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002551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4486999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ABEE79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8C8168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8,888,131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F14FE3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1,277,270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368DD7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90510A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10,165,401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625C71C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3,853,401</w:t>
            </w:r>
          </w:p>
        </w:tc>
      </w:tr>
      <w:tr w:rsidR="00E47058" w:rsidRPr="00C473EF" w14:paraId="627B8CFE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2DB0E676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7686046C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E648EFC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2CE14D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448,241,000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01636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515,215,815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B4F393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6,780,365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952C1E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6E4B8D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521,996,180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F9403B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C5F8E2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8DE102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A1E0CF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515,215,815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DE4626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6,780,365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DA0013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E5BF8E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521,996,180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96929F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73,755,180</w:t>
            </w:r>
          </w:p>
        </w:tc>
      </w:tr>
      <w:tr w:rsidR="00E47058" w14:paraId="6933F1FC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38DCE92E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0DEA5BB0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2CC1779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AAD611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190,306,000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871701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238,952,695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2E4FA1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4,499,687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55A395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15780C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243,452,382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4F5050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6CF8FA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03C5C70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571A34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238,952,695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39189B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4,499,687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15C66A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0D9F6B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243,452,382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54DACE9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53,146,382</w:t>
            </w:r>
          </w:p>
        </w:tc>
      </w:tr>
      <w:tr w:rsidR="00E47058" w14:paraId="51242F60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8D731CF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429E7CD5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527DEC7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59A6B9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257,935,000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01F080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276,263,120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184C68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2,280,678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DC1AAF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9C7E7B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278,543,798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35107E8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4D35D0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BA4E12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F5DBE6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276,263,120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A5E423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2,280,678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D1F3F2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2C688B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278,543,798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577D49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20,608,798</w:t>
            </w:r>
          </w:p>
        </w:tc>
      </w:tr>
      <w:tr w:rsidR="00E47058" w:rsidRPr="00C473EF" w14:paraId="30837458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743A5362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7C9DCAD0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C7A8346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30AFC0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140,245,000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77486F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209,765,519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3C69ADE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238,000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D42704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8D963E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210,003,519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6DB4DA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63F796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C214DE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4B7009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209,765,519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B9F9BE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238,000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52D5D2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85AEE9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210,003,519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137FFFC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69,758,519</w:t>
            </w:r>
          </w:p>
        </w:tc>
      </w:tr>
      <w:tr w:rsidR="00E47058" w14:paraId="3D32519F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3E1316A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7D58F7D4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928872F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2D709F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139,426,000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A708A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207,496,440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39049F8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238,000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69D8B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4AC8F7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207,734,440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B07D88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770A058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684356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01DDB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207,496,440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7A4079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238,000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AC39EE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DB380C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207,734,440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A5FEDC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68,308,440</w:t>
            </w:r>
          </w:p>
        </w:tc>
      </w:tr>
      <w:tr w:rsidR="00E47058" w14:paraId="191DF14C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4E722889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0C89FF91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51E1174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D90565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819,000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54C770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11804A2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AA5E0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FE585B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34865A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B715DE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72C991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4FA2BA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C6A4C4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FD6E7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831B2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2,269,079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5B4834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1,450,079</w:t>
            </w:r>
          </w:p>
        </w:tc>
      </w:tr>
      <w:tr w:rsidR="00E47058" w:rsidRPr="00C473EF" w14:paraId="6189D505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2CBEBFA9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5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2CCB8213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649D7EA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9ECEAA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0F2B67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7A4E32F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505273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1BF0C8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95067D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CAB8F6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CA9FB8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024177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3A5998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300CE8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00DBA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8F6724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47058" w14:paraId="6205526B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7FBDFD80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36B30BCA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DD81AA1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682489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F2781E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69AE50F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F65888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533404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A35446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88DD2C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3DBC7F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19397B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62F1AE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8289D5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29B32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FCACC1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47058" w:rsidRPr="00C473EF" w14:paraId="017B1FDD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137C391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6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53564C5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0BBAE6D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B1F647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7,208,255,000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E5DED0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6,198,740,418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245B813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630,590,914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579A42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69B3F5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6,829,331,332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CD9B7E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7712E2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11,950,022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C05479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198647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6,198,740,418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E53FA5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642,540,936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6B7707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6613F5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6,841,281,354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BC7F7D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- 366,973,646</w:t>
            </w:r>
          </w:p>
        </w:tc>
      </w:tr>
      <w:tr w:rsidR="00E47058" w14:paraId="71500F52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6B821C54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7985A173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8FA38E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F822BE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7,208,255,000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FDBAC1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6,198,740,418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0965C06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630,590,914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F93054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63EA18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6,829,331,332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0BC69F7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DE15F2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11,950,022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A0BD50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2F8251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6,198,740,418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4B2C78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642,540,936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99C80E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409B3A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6,841,281,354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33DB4D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- 366,973,646</w:t>
            </w:r>
          </w:p>
        </w:tc>
      </w:tr>
      <w:tr w:rsidR="00E47058" w:rsidRPr="00C473EF" w14:paraId="4BF49F0C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2768ADDC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7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75E29F12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1FD60B1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073103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2,030,000,000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940C985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657FC31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16D1A8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9FBBE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7F98249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A0808C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5145B2E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9EE18D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E3CF6A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3CE739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235B11C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1,930,000,000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40D87B0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- 100,000,000</w:t>
            </w:r>
          </w:p>
        </w:tc>
      </w:tr>
      <w:tr w:rsidR="00E47058" w14:paraId="0FBE5823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02867198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7AC08CB6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7E320AC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F694F4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2,030,000,000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61467F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47E50F5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989BD8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4384D0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2EF05B8A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5F48DF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1F7AFA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61A488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95C1E2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DFCCAB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5F938C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1,930,000,000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7503040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- 100,000,000</w:t>
            </w:r>
          </w:p>
        </w:tc>
      </w:tr>
      <w:tr w:rsidR="00E47058" w:rsidRPr="00C473EF" w14:paraId="4E2BA170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1447F73B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8</w:t>
            </w:r>
          </w:p>
        </w:tc>
        <w:tc>
          <w:tcPr>
            <w:tcW w:w="80" w:type="pct"/>
            <w:shd w:val="clear" w:color="auto" w:fill="auto"/>
            <w:vAlign w:val="center"/>
          </w:tcPr>
          <w:p w14:paraId="27E454F9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D9C9352" w14:textId="77777777" w:rsidR="00F3772D" w:rsidRPr="00D91CEE" w:rsidRDefault="00F3772D" w:rsidP="008E485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91CEE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ACC99D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74,917,000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6369A0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139,997,132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47C0F9E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372,650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140058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022155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140,369,782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699950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5CF61E8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8FD1E37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17D1EA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139,997,132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80D3A51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372,650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E830CDE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491798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140,369,782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1BEF80C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65,452,782</w:t>
            </w:r>
          </w:p>
        </w:tc>
      </w:tr>
      <w:tr w:rsidR="00E47058" w14:paraId="4F43F5B8" w14:textId="77777777" w:rsidTr="006A211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80" w:type="pct"/>
            <w:shd w:val="clear" w:color="auto" w:fill="auto"/>
            <w:vAlign w:val="center"/>
          </w:tcPr>
          <w:p w14:paraId="7ADD3567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80" w:type="pct"/>
            <w:shd w:val="clear" w:color="auto" w:fill="auto"/>
            <w:vAlign w:val="center"/>
          </w:tcPr>
          <w:p w14:paraId="1356A9F4" w14:textId="77777777" w:rsidR="00F3772D" w:rsidRPr="00A83350" w:rsidRDefault="00F3772D" w:rsidP="008E485F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EC2C117" w14:textId="77777777" w:rsidR="00F3772D" w:rsidRPr="00D91CEE" w:rsidRDefault="00F3772D" w:rsidP="008E485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91CEE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0768C3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74,917,000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EECD89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139,997,132</w:t>
            </w: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14:paraId="4F3DF9D0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372,650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A57C0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294D03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140,369,782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6205CC56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0" w:type="pct"/>
            <w:shd w:val="clear" w:color="auto" w:fill="auto"/>
            <w:vAlign w:val="center"/>
          </w:tcPr>
          <w:p w14:paraId="137CFC13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CDF2FE8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593DAA4D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139,997,132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2DBB2FB4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372,650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121DD2B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0B2E66C2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140,369,782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0E28D36F" w14:textId="77777777" w:rsidR="00F3772D" w:rsidRPr="00A83350" w:rsidRDefault="00F3772D" w:rsidP="008E485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83350">
              <w:rPr>
                <w:rFonts w:ascii="細明體" w:eastAsia="細明體" w:hAnsi="細明體"/>
                <w:noProof/>
                <w:sz w:val="18"/>
                <w:szCs w:val="18"/>
              </w:rPr>
              <w:t>65,452,782</w:t>
            </w:r>
          </w:p>
        </w:tc>
      </w:tr>
    </w:tbl>
    <w:p w14:paraId="386B1B5F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945A44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29EFA" w14:textId="77777777" w:rsidR="00F3772D" w:rsidRDefault="00F3772D">
      <w:r>
        <w:separator/>
      </w:r>
    </w:p>
  </w:endnote>
  <w:endnote w:type="continuationSeparator" w:id="0">
    <w:p w14:paraId="7AEE6D98" w14:textId="77777777" w:rsidR="00F3772D" w:rsidRDefault="00F3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2570771"/>
      <w:docPartObj>
        <w:docPartGallery w:val="Page Numbers (Bottom of Page)"/>
        <w:docPartUnique/>
      </w:docPartObj>
    </w:sdtPr>
    <w:sdtEndPr/>
    <w:sdtContent>
      <w:p w14:paraId="775CC88A" w14:textId="64D3757F" w:rsidR="00EF617E" w:rsidRDefault="00EF617E" w:rsidP="00303FFA">
        <w:pPr>
          <w:pStyle w:val="a4"/>
          <w:jc w:val="center"/>
        </w:pPr>
        <w:r w:rsidRPr="00EF617E">
          <w:rPr>
            <w:rFonts w:ascii="標楷體" w:eastAsia="標楷體" w:hAnsi="標楷體" w:hint="eastAsia"/>
          </w:rPr>
          <w:t>第9-2-1頁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5D2D9" w14:textId="77777777" w:rsidR="00F3772D" w:rsidRDefault="00F3772D">
      <w:r>
        <w:separator/>
      </w:r>
    </w:p>
  </w:footnote>
  <w:footnote w:type="continuationSeparator" w:id="0">
    <w:p w14:paraId="2EFEE78C" w14:textId="77777777" w:rsidR="00F3772D" w:rsidRDefault="00F37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D6A3" w14:textId="1EB979F7" w:rsidR="00A82CB1" w:rsidRDefault="00A1681F">
    <w:pPr>
      <w:pStyle w:val="a3"/>
      <w:jc w:val="center"/>
    </w:pPr>
    <w:r w:rsidRPr="00A1681F">
      <w:rPr>
        <w:rFonts w:ascii="標楷體" w:eastAsia="標楷體" w:hAnsi="標楷體" w:hint="eastAsia"/>
        <w:b/>
        <w:spacing w:val="60"/>
        <w:sz w:val="32"/>
        <w:szCs w:val="32"/>
        <w:u w:val="single"/>
      </w:rPr>
      <w:t>二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1681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1681F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A1681F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1681F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1F7D3" w14:textId="79962139" w:rsidR="00A82CB1" w:rsidRPr="00A83350" w:rsidRDefault="00A1681F">
    <w:pPr>
      <w:pStyle w:val="a3"/>
      <w:jc w:val="center"/>
      <w:rPr>
        <w:b/>
        <w:sz w:val="36"/>
        <w:szCs w:val="36"/>
      </w:rPr>
    </w:pPr>
    <w:r w:rsidRPr="00A83350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二</w:t>
    </w:r>
    <w:r w:rsidR="003C15BB" w:rsidRPr="00A83350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A82CB1" w:rsidRPr="00A83350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A83350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A82CB1" w:rsidRPr="00A83350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A83350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A82CB1" w:rsidRPr="00A83350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</w:t>
    </w:r>
    <w:r w:rsidRPr="00A83350">
      <w:rPr>
        <w:rFonts w:ascii="標楷體" w:eastAsia="標楷體" w:hAnsi="標楷體" w:hint="eastAsia"/>
        <w:b/>
        <w:spacing w:val="60"/>
        <w:sz w:val="36"/>
        <w:szCs w:val="36"/>
        <w:u w:val="single"/>
      </w:rPr>
      <w:t>經常門</w:t>
    </w:r>
    <w:r w:rsidR="00A82CB1" w:rsidRPr="00A83350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2D"/>
    <w:rsid w:val="000E0216"/>
    <w:rsid w:val="00183F3F"/>
    <w:rsid w:val="002900D6"/>
    <w:rsid w:val="00303FFA"/>
    <w:rsid w:val="003C15BB"/>
    <w:rsid w:val="004842CA"/>
    <w:rsid w:val="006A2118"/>
    <w:rsid w:val="006F02EE"/>
    <w:rsid w:val="00945A44"/>
    <w:rsid w:val="009C16F9"/>
    <w:rsid w:val="009C47CC"/>
    <w:rsid w:val="00A1681F"/>
    <w:rsid w:val="00A82CB1"/>
    <w:rsid w:val="00A83350"/>
    <w:rsid w:val="00CB0F10"/>
    <w:rsid w:val="00D91CEE"/>
    <w:rsid w:val="00DF667B"/>
    <w:rsid w:val="00E47058"/>
    <w:rsid w:val="00EF617E"/>
    <w:rsid w:val="00F24AF6"/>
    <w:rsid w:val="00F3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49B8478"/>
  <w15:chartTrackingRefBased/>
  <w15:docId w15:val="{C3616906-33CC-41D5-B23D-5337A07A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F617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9G7HsE3VYj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9G7HsE3VYj歲入來源別總表.dot</Template>
  <TotalTime>13</TotalTime>
  <Pages>1</Pages>
  <Words>578</Words>
  <Characters>2296</Characters>
  <Application>Microsoft Office Word</Application>
  <DocSecurity>0</DocSecurity>
  <Lines>19</Lines>
  <Paragraphs>5</Paragraphs>
  <ScaleCrop>false</ScaleCrop>
  <Company>N.A.O.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AAA</dc:creator>
  <cp:keywords/>
  <cp:lastModifiedBy>王詠萱</cp:lastModifiedBy>
  <cp:revision>12</cp:revision>
  <cp:lastPrinted>2026-06-15T09:48:00Z</cp:lastPrinted>
  <dcterms:created xsi:type="dcterms:W3CDTF">2026-06-15T09:45:00Z</dcterms:created>
  <dcterms:modified xsi:type="dcterms:W3CDTF">2026-07-04T07:31:00Z</dcterms:modified>
</cp:coreProperties>
</file>