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"/>
        <w:gridCol w:w="349"/>
        <w:gridCol w:w="27"/>
        <w:gridCol w:w="2649"/>
        <w:gridCol w:w="1720"/>
        <w:gridCol w:w="1495"/>
        <w:gridCol w:w="995"/>
        <w:gridCol w:w="500"/>
        <w:gridCol w:w="1495"/>
        <w:gridCol w:w="1495"/>
        <w:gridCol w:w="1212"/>
        <w:gridCol w:w="1212"/>
        <w:gridCol w:w="1212"/>
        <w:gridCol w:w="1344"/>
        <w:gridCol w:w="1344"/>
        <w:gridCol w:w="1344"/>
        <w:gridCol w:w="1344"/>
        <w:gridCol w:w="2025"/>
      </w:tblGrid>
      <w:tr w:rsidR="00A82CB1" w14:paraId="3A8BBCBA" w14:textId="77777777" w:rsidTr="003D566F">
        <w:trPr>
          <w:cantSplit/>
          <w:trHeight w:val="270"/>
          <w:tblHeader/>
        </w:trPr>
        <w:tc>
          <w:tcPr>
            <w:tcW w:w="1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5FB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F74B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85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EAF5" w14:textId="6A9334BE" w:rsidR="00A82CB1" w:rsidRDefault="00A82CB1" w:rsidP="0022573C">
            <w:pPr>
              <w:ind w:right="-33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0168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1B2B00CB" w14:textId="77777777" w:rsidTr="003D566F">
        <w:trPr>
          <w:cantSplit/>
          <w:trHeight w:val="270"/>
          <w:tblHeader/>
        </w:trPr>
        <w:tc>
          <w:tcPr>
            <w:tcW w:w="164" w:type="pct"/>
            <w:gridSpan w:val="3"/>
            <w:tcBorders>
              <w:top w:val="nil"/>
              <w:left w:val="nil"/>
              <w:right w:val="nil"/>
            </w:tcBorders>
          </w:tcPr>
          <w:p w14:paraId="1DD41200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1" w:type="pct"/>
            <w:gridSpan w:val="4"/>
            <w:vMerge/>
            <w:tcBorders>
              <w:top w:val="nil"/>
              <w:left w:val="nil"/>
              <w:right w:val="nil"/>
            </w:tcBorders>
          </w:tcPr>
          <w:p w14:paraId="6BC34916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85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3DD7CEF2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D566F" w14:paraId="2A6EE457" w14:textId="77777777" w:rsidTr="002827E8">
        <w:trPr>
          <w:cantSplit/>
          <w:tblHeader/>
        </w:trPr>
        <w:tc>
          <w:tcPr>
            <w:tcW w:w="763" w:type="pct"/>
            <w:gridSpan w:val="4"/>
            <w:tcBorders>
              <w:left w:val="nil"/>
            </w:tcBorders>
            <w:vAlign w:val="center"/>
          </w:tcPr>
          <w:p w14:paraId="5BCA2E48" w14:textId="77777777" w:rsidR="00A82CB1" w:rsidRDefault="00A82CB1" w:rsidP="003D566F">
            <w:pPr>
              <w:ind w:left="57" w:right="-17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89" w:type="pct"/>
            <w:vMerge w:val="restart"/>
            <w:vAlign w:val="center"/>
          </w:tcPr>
          <w:p w14:paraId="765E6562" w14:textId="77777777" w:rsidR="00A82CB1" w:rsidRDefault="00A82CB1" w:rsidP="00DD7653">
            <w:pPr>
              <w:ind w:left="-12" w:rightChars="-5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351" w:type="pct"/>
            <w:gridSpan w:val="5"/>
            <w:vAlign w:val="center"/>
          </w:tcPr>
          <w:p w14:paraId="1E6449A7" w14:textId="77777777" w:rsidR="00A82CB1" w:rsidRDefault="00A82CB1" w:rsidP="00DD7653">
            <w:pPr>
              <w:ind w:right="15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822" w:type="pct"/>
            <w:gridSpan w:val="3"/>
            <w:vAlign w:val="center"/>
          </w:tcPr>
          <w:p w14:paraId="086A589F" w14:textId="77777777" w:rsidR="00A82CB1" w:rsidRDefault="00A82CB1" w:rsidP="00DD7653">
            <w:pPr>
              <w:ind w:left="53" w:right="-4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216" w:type="pct"/>
            <w:gridSpan w:val="4"/>
            <w:vAlign w:val="center"/>
          </w:tcPr>
          <w:p w14:paraId="72D69424" w14:textId="77777777" w:rsidR="00A82CB1" w:rsidRDefault="00A82CB1" w:rsidP="00DD7653">
            <w:pPr>
              <w:ind w:left="1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459" w:type="pct"/>
            <w:vMerge w:val="restart"/>
            <w:tcBorders>
              <w:right w:val="nil"/>
            </w:tcBorders>
            <w:vAlign w:val="center"/>
          </w:tcPr>
          <w:p w14:paraId="7F090C0F" w14:textId="77777777" w:rsidR="00D73153" w:rsidRDefault="00A82CB1" w:rsidP="00DD7653">
            <w:pPr>
              <w:ind w:right="-4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CFE14C0" w14:textId="192086AD" w:rsidR="00A82CB1" w:rsidRDefault="00A82CB1" w:rsidP="00DD7653">
            <w:pPr>
              <w:ind w:left="10" w:right="-4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3D566F" w14:paraId="394A6CFA" w14:textId="77777777" w:rsidTr="002827E8">
        <w:trPr>
          <w:cantSplit/>
          <w:tblHeader/>
        </w:trPr>
        <w:tc>
          <w:tcPr>
            <w:tcW w:w="79" w:type="pct"/>
            <w:tcBorders>
              <w:left w:val="nil"/>
            </w:tcBorders>
            <w:vAlign w:val="center"/>
          </w:tcPr>
          <w:p w14:paraId="7B3AA83B" w14:textId="77777777" w:rsidR="00A82CB1" w:rsidRDefault="00A82CB1" w:rsidP="003D566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79" w:type="pct"/>
            <w:vAlign w:val="center"/>
          </w:tcPr>
          <w:p w14:paraId="1454DC58" w14:textId="77777777" w:rsidR="00A82CB1" w:rsidRDefault="00A82CB1" w:rsidP="003D566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605" w:type="pct"/>
            <w:gridSpan w:val="2"/>
            <w:vAlign w:val="center"/>
          </w:tcPr>
          <w:p w14:paraId="1695C7A8" w14:textId="77777777" w:rsidR="00A82CB1" w:rsidRDefault="00A82CB1" w:rsidP="00DD7653">
            <w:pPr>
              <w:ind w:left="27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89" w:type="pct"/>
            <w:vMerge/>
            <w:vAlign w:val="center"/>
          </w:tcPr>
          <w:p w14:paraId="0B19278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38" w:type="pct"/>
            <w:vAlign w:val="center"/>
          </w:tcPr>
          <w:p w14:paraId="5F0E92C0" w14:textId="77777777" w:rsidR="00A82CB1" w:rsidRDefault="00A82CB1" w:rsidP="00DD765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338" w:type="pct"/>
            <w:gridSpan w:val="2"/>
            <w:vAlign w:val="center"/>
          </w:tcPr>
          <w:p w14:paraId="4D20C3BD" w14:textId="77777777" w:rsidR="00A82CB1" w:rsidRDefault="00A82CB1" w:rsidP="00DD7653">
            <w:pPr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8" w:type="pct"/>
            <w:vAlign w:val="center"/>
          </w:tcPr>
          <w:p w14:paraId="7D020A64" w14:textId="77777777" w:rsidR="00A82CB1" w:rsidRDefault="00A82CB1" w:rsidP="00DD765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38" w:type="pct"/>
            <w:vAlign w:val="center"/>
          </w:tcPr>
          <w:p w14:paraId="52558B46" w14:textId="77777777" w:rsidR="00A82CB1" w:rsidRDefault="00A82CB1" w:rsidP="00DD765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74" w:type="pct"/>
            <w:vAlign w:val="center"/>
          </w:tcPr>
          <w:p w14:paraId="36CCDA77" w14:textId="77777777" w:rsidR="00A82CB1" w:rsidRDefault="00A82CB1" w:rsidP="00DD7653">
            <w:pPr>
              <w:ind w:left="53" w:right="-4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4" w:type="pct"/>
            <w:vAlign w:val="center"/>
          </w:tcPr>
          <w:p w14:paraId="6BE5DF7E" w14:textId="77777777" w:rsidR="00A82CB1" w:rsidRDefault="00A82CB1" w:rsidP="00DD7653">
            <w:pPr>
              <w:ind w:left="53" w:right="-40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74" w:type="pct"/>
            <w:vAlign w:val="center"/>
          </w:tcPr>
          <w:p w14:paraId="6CBBE3ED" w14:textId="77777777" w:rsidR="00A82CB1" w:rsidRDefault="00A82CB1" w:rsidP="00DD7653">
            <w:pPr>
              <w:ind w:left="53" w:right="-4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04" w:type="pct"/>
            <w:vAlign w:val="center"/>
          </w:tcPr>
          <w:p w14:paraId="7F23DE60" w14:textId="77777777" w:rsidR="00A82CB1" w:rsidRDefault="00A82CB1" w:rsidP="00DD7653">
            <w:pPr>
              <w:ind w:left="1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304" w:type="pct"/>
            <w:vAlign w:val="center"/>
          </w:tcPr>
          <w:p w14:paraId="1E16FCA4" w14:textId="77777777" w:rsidR="00A82CB1" w:rsidRDefault="00A82CB1" w:rsidP="00DD7653">
            <w:pPr>
              <w:ind w:left="10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04" w:type="pct"/>
            <w:vAlign w:val="center"/>
          </w:tcPr>
          <w:p w14:paraId="72E6EB7A" w14:textId="77777777" w:rsidR="00A82CB1" w:rsidRDefault="00A82CB1" w:rsidP="00DD7653">
            <w:pPr>
              <w:ind w:left="1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04" w:type="pct"/>
            <w:vAlign w:val="center"/>
          </w:tcPr>
          <w:p w14:paraId="1FE4A79A" w14:textId="77777777" w:rsidR="00A82CB1" w:rsidRDefault="00A82CB1" w:rsidP="00DD7653">
            <w:pPr>
              <w:ind w:left="1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459" w:type="pct"/>
            <w:vMerge/>
            <w:tcBorders>
              <w:right w:val="nil"/>
            </w:tcBorders>
            <w:vAlign w:val="center"/>
          </w:tcPr>
          <w:p w14:paraId="21FE7139" w14:textId="77777777" w:rsidR="00A82CB1" w:rsidRDefault="00A82CB1" w:rsidP="00DD7653">
            <w:pPr>
              <w:ind w:left="10" w:right="-40"/>
              <w:jc w:val="center"/>
              <w:rPr>
                <w:rFonts w:eastAsia="標楷體"/>
                <w:sz w:val="20"/>
              </w:rPr>
            </w:pPr>
          </w:p>
        </w:tc>
      </w:tr>
      <w:tr w:rsidR="003D566F" w:rsidRPr="00645523" w14:paraId="1126854A" w14:textId="77777777" w:rsidTr="002827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79" w:type="pct"/>
            <w:shd w:val="clear" w:color="auto" w:fill="auto"/>
            <w:vAlign w:val="center"/>
          </w:tcPr>
          <w:p w14:paraId="3807A93B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18F41227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66693436" w14:textId="77777777" w:rsidR="00B0168E" w:rsidRPr="00A5328E" w:rsidRDefault="00B0168E" w:rsidP="00B71F4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5328E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D04F7D9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172,181,000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2A51FD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14:paraId="43C262A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34E7BE7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4F41659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30A2E78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8A59F24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4D6F0F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4E7C34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A3B1219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7320F5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844B2A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C443EB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206,919,051</w:t>
            </w:r>
          </w:p>
        </w:tc>
      </w:tr>
      <w:tr w:rsidR="003D566F" w:rsidRPr="00645523" w14:paraId="2B686692" w14:textId="77777777" w:rsidTr="002827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79" w:type="pct"/>
            <w:shd w:val="clear" w:color="auto" w:fill="auto"/>
            <w:vAlign w:val="center"/>
          </w:tcPr>
          <w:p w14:paraId="0DD43224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209442C8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72D2B2DE" w14:textId="77777777" w:rsidR="00B0168E" w:rsidRPr="00A5328E" w:rsidRDefault="00B0168E" w:rsidP="00B71F4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5328E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824E20A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172,181,000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A0068FB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14:paraId="5CC84CB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B34A33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D652893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CD27BD3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1E52133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E37694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ECFD5F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651201A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9737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9DE8268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83D86C8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206,919,051</w:t>
            </w:r>
          </w:p>
        </w:tc>
      </w:tr>
      <w:tr w:rsidR="003D566F" w14:paraId="3AB6892A" w14:textId="77777777" w:rsidTr="002827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79" w:type="pct"/>
            <w:shd w:val="clear" w:color="auto" w:fill="auto"/>
            <w:vAlign w:val="center"/>
          </w:tcPr>
          <w:p w14:paraId="5F33C68E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6055156B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3B238FED" w14:textId="77777777" w:rsidR="00B0168E" w:rsidRPr="00A5328E" w:rsidRDefault="00B0168E" w:rsidP="00B71F4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5328E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E5539B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91,000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693C0F4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14:paraId="6D5E0F34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C7A316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6C72666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118DDF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5207139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4871B5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E3094C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8C8446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5F3E5A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BD014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309,049,210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5E76FB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308,958,210</w:t>
            </w:r>
          </w:p>
        </w:tc>
      </w:tr>
      <w:tr w:rsidR="003D566F" w14:paraId="1851EA01" w14:textId="77777777" w:rsidTr="002827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79" w:type="pct"/>
            <w:shd w:val="clear" w:color="auto" w:fill="auto"/>
            <w:vAlign w:val="center"/>
          </w:tcPr>
          <w:p w14:paraId="07B8F27E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D3B8445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4F4E2342" w14:textId="77777777" w:rsidR="00B0168E" w:rsidRPr="00A5328E" w:rsidRDefault="00B0168E" w:rsidP="00B71F4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5328E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3AB6CCD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172,090,000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279B56F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14:paraId="72324FAB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F2745FD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0B4BFEB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61337F5F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0FAA5A06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54C4AF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AE55ED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C7542C4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98F240E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367188A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14,602,677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5250588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- 157,487,323</w:t>
            </w:r>
          </w:p>
        </w:tc>
      </w:tr>
      <w:tr w:rsidR="003D566F" w14:paraId="775E70E1" w14:textId="77777777" w:rsidTr="002827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79" w:type="pct"/>
            <w:shd w:val="clear" w:color="auto" w:fill="auto"/>
            <w:vAlign w:val="center"/>
          </w:tcPr>
          <w:p w14:paraId="198AF9AA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0398A54F" w14:textId="77777777" w:rsidR="00B0168E" w:rsidRPr="00A5328E" w:rsidRDefault="00B0168E" w:rsidP="003D566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120A842B" w14:textId="77777777" w:rsidR="00B0168E" w:rsidRPr="00A5328E" w:rsidRDefault="00B0168E" w:rsidP="00B71F4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5328E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87D2F8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5941F16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</w:tcPr>
          <w:p w14:paraId="0E7963D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1F6EDB7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90A667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F08B22C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0BA839E0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FC0EB77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7160AB3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3A54007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59645ED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10578D5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9F92DCA" w14:textId="77777777" w:rsidR="00B0168E" w:rsidRPr="00A5328E" w:rsidRDefault="00B0168E" w:rsidP="00B71F4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5328E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</w:tr>
    </w:tbl>
    <w:p w14:paraId="28A3CA1C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3D566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6FF54" w14:textId="77777777" w:rsidR="00B0168E" w:rsidRDefault="00B0168E">
      <w:r>
        <w:separator/>
      </w:r>
    </w:p>
  </w:endnote>
  <w:endnote w:type="continuationSeparator" w:id="0">
    <w:p w14:paraId="206D9A1C" w14:textId="77777777" w:rsidR="00B0168E" w:rsidRDefault="00B0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982250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FC8822B" w14:textId="412686E3" w:rsidR="00145E58" w:rsidRPr="00C32602" w:rsidRDefault="00145E58" w:rsidP="00C32602">
        <w:pPr>
          <w:pStyle w:val="a4"/>
          <w:jc w:val="center"/>
          <w:rPr>
            <w:rFonts w:ascii="標楷體" w:eastAsia="標楷體" w:hAnsi="標楷體"/>
          </w:rPr>
        </w:pPr>
        <w:r w:rsidRPr="00145E58">
          <w:rPr>
            <w:rFonts w:ascii="標楷體" w:eastAsia="標楷體" w:hAnsi="標楷體" w:hint="eastAsia"/>
          </w:rPr>
          <w:t>第9-3-1頁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5C41" w14:textId="77777777" w:rsidR="00B0168E" w:rsidRDefault="00B0168E">
      <w:r>
        <w:separator/>
      </w:r>
    </w:p>
  </w:footnote>
  <w:footnote w:type="continuationSeparator" w:id="0">
    <w:p w14:paraId="59251C24" w14:textId="77777777" w:rsidR="00B0168E" w:rsidRDefault="00B0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4546" w14:textId="6359441F" w:rsidR="00A82CB1" w:rsidRDefault="00076C5A">
    <w:pPr>
      <w:pStyle w:val="a3"/>
      <w:jc w:val="center"/>
    </w:pPr>
    <w:r w:rsidRPr="00076C5A">
      <w:rPr>
        <w:rFonts w:ascii="標楷體" w:eastAsia="標楷體" w:hAnsi="標楷體" w:hint="eastAsia"/>
        <w:b/>
        <w:spacing w:val="60"/>
        <w:sz w:val="32"/>
        <w:szCs w:val="32"/>
        <w:u w:val="single"/>
      </w:rPr>
      <w:t>三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76C5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76C5A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076C5A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76C5A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5017" w14:textId="7D985951" w:rsidR="00A82CB1" w:rsidRPr="00A5328E" w:rsidRDefault="00076C5A">
    <w:pPr>
      <w:pStyle w:val="a3"/>
      <w:jc w:val="center"/>
      <w:rPr>
        <w:b/>
        <w:sz w:val="36"/>
        <w:szCs w:val="36"/>
      </w:rPr>
    </w:pPr>
    <w:r w:rsidRPr="00A5328E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三</w:t>
    </w:r>
    <w:r w:rsidR="003C15BB" w:rsidRPr="00A5328E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A82CB1" w:rsidRPr="00A5328E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A5328E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A82CB1" w:rsidRPr="00A5328E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A5328E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A82CB1" w:rsidRPr="00A5328E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</w:t>
    </w:r>
    <w:r w:rsidRPr="00A5328E">
      <w:rPr>
        <w:rFonts w:ascii="標楷體" w:eastAsia="標楷體" w:hAnsi="標楷體" w:hint="eastAsia"/>
        <w:b/>
        <w:spacing w:val="60"/>
        <w:sz w:val="36"/>
        <w:szCs w:val="36"/>
        <w:u w:val="single"/>
      </w:rPr>
      <w:t>資本門</w:t>
    </w:r>
    <w:r w:rsidR="00A82CB1" w:rsidRPr="00A5328E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8E"/>
    <w:rsid w:val="00076C5A"/>
    <w:rsid w:val="000E0216"/>
    <w:rsid w:val="00145E58"/>
    <w:rsid w:val="00183F3F"/>
    <w:rsid w:val="0022573C"/>
    <w:rsid w:val="002827E8"/>
    <w:rsid w:val="003C15BB"/>
    <w:rsid w:val="003D566F"/>
    <w:rsid w:val="009C47CC"/>
    <w:rsid w:val="00A5328E"/>
    <w:rsid w:val="00A82CB1"/>
    <w:rsid w:val="00B0168E"/>
    <w:rsid w:val="00C32602"/>
    <w:rsid w:val="00CB0F10"/>
    <w:rsid w:val="00D73153"/>
    <w:rsid w:val="00DD7653"/>
    <w:rsid w:val="00DF667B"/>
    <w:rsid w:val="00EB494B"/>
    <w:rsid w:val="00EF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EDB776B"/>
  <w15:chartTrackingRefBased/>
  <w15:docId w15:val="{EBFB1C65-608B-4801-B131-4B3E7A1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145E5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oIcc3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0oIcc3歲入來源別總表.dot</Template>
  <TotalTime>12</TotalTime>
  <Pages>1</Pages>
  <Words>162</Words>
  <Characters>396</Characters>
  <Application>Microsoft Office Word</Application>
  <DocSecurity>0</DocSecurity>
  <Lines>3</Lines>
  <Paragraphs>1</Paragraphs>
  <ScaleCrop>false</ScaleCrop>
  <Company>N.A.O.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AAA</dc:creator>
  <cp:keywords/>
  <cp:lastModifiedBy>王詠萱</cp:lastModifiedBy>
  <cp:revision>10</cp:revision>
  <cp:lastPrinted>2026-06-15T09:58:00Z</cp:lastPrinted>
  <dcterms:created xsi:type="dcterms:W3CDTF">2026-06-15T09:59:00Z</dcterms:created>
  <dcterms:modified xsi:type="dcterms:W3CDTF">2026-07-07T02:28:00Z</dcterms:modified>
</cp:coreProperties>
</file>