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68109E7F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7E226" w14:textId="77777777" w:rsidR="009805FE" w:rsidRDefault="009805FE" w:rsidP="0092598A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B9AA1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EFA0" w14:textId="76332BB0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83FC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E7AEEA7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609D5204" w14:textId="77777777" w:rsidR="009805FE" w:rsidRDefault="009805FE" w:rsidP="0092598A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E60422A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DD70F84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1C558922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2D22633F" w14:textId="77777777" w:rsidR="009805FE" w:rsidRDefault="009805FE" w:rsidP="00CE090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1B4634EA" w14:textId="77777777" w:rsidR="009805FE" w:rsidRDefault="009805FE" w:rsidP="0092598A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6F68C45B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2141BE9D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723A41B5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3FF7B131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36F5186E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187A9926" w14:textId="77777777" w:rsidR="009805FE" w:rsidRDefault="009805FE" w:rsidP="00CE090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3251F855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0DB0B132" w14:textId="77777777" w:rsidR="009805FE" w:rsidRDefault="009805FE" w:rsidP="008F79AF">
            <w:pPr>
              <w:ind w:left="17" w:right="8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4E8A763F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30E739BC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319EBBE3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319ABE18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187B7543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534E5D4F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005E94F7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47858579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685E4035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02D223E6" w14:textId="77777777" w:rsidR="009805FE" w:rsidRPr="0092598A" w:rsidRDefault="009805FE" w:rsidP="008F79AF">
            <w:pPr>
              <w:ind w:leftChars="-10" w:left="-24" w:rightChars="-8" w:right="-19"/>
              <w:jc w:val="center"/>
              <w:rPr>
                <w:rFonts w:eastAsia="標楷體"/>
                <w:spacing w:val="-10"/>
                <w:sz w:val="20"/>
              </w:rPr>
            </w:pPr>
            <w:r w:rsidRPr="0092598A">
              <w:rPr>
                <w:rFonts w:eastAsia="標楷體" w:hint="eastAsia"/>
                <w:spacing w:val="-10"/>
                <w:sz w:val="20"/>
              </w:rPr>
              <w:t>占總數</w:t>
            </w:r>
            <w:r w:rsidR="0004623B" w:rsidRPr="0092598A"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52B7DE95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72E2E487" w14:textId="77777777" w:rsidR="009805FE" w:rsidRDefault="009805FE" w:rsidP="008F79AF">
            <w:pPr>
              <w:ind w:leftChars="-10" w:left="-24" w:rightChars="-8" w:right="-19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0565FD31" w14:textId="77777777" w:rsidR="009805FE" w:rsidRDefault="009805FE" w:rsidP="008F79AF">
            <w:pPr>
              <w:ind w:leftChars="-10" w:left="-24" w:rightChars="-8" w:right="-1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34AEF4E1" w14:textId="77777777" w:rsidR="009805FE" w:rsidRDefault="009805FE" w:rsidP="008F79AF">
            <w:pPr>
              <w:ind w:leftChars="-10" w:left="-24" w:rightChars="-8" w:right="-19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83FCF" w:rsidRPr="00E60FA8" w14:paraId="1FBE9743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B8E1DDB" w14:textId="77777777" w:rsidR="00083FCF" w:rsidRPr="00917FC0" w:rsidRDefault="00083FCF" w:rsidP="006B55DE">
            <w:pPr>
              <w:jc w:val="center"/>
              <w:rPr>
                <w:rFonts w:ascii="新細明體" w:eastAsia="標楷體" w:hAnsi="新細明體"/>
                <w:b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61C3EAA" w14:textId="77777777" w:rsidR="00083FCF" w:rsidRPr="00917FC0" w:rsidRDefault="00083FCF" w:rsidP="006B55DE">
            <w:pPr>
              <w:jc w:val="center"/>
              <w:rPr>
                <w:rFonts w:ascii="新細明體" w:eastAsia="標楷體" w:hAnsi="新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49CCD03" w14:textId="77777777" w:rsidR="00083FCF" w:rsidRPr="00E60FA8" w:rsidRDefault="00083FCF" w:rsidP="006B55D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1A9F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14,458,275,000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92DD5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13,511,037,013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243618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675,350,573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012D9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3FDB7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14,486,387,586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D25E1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13,511,037,013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712CC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687,300,595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CF37D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9D13E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14,498,337,608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4109F8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CC5543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40,062,608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93B94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0.28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B2200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82A34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0.08</w:t>
            </w:r>
          </w:p>
        </w:tc>
      </w:tr>
      <w:tr w:rsidR="00083FCF" w:rsidRPr="00E60FA8" w14:paraId="6A7776F4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DBDAF37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0F7D4E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EB0835A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AC0C2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4,055,040,000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5C1D8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4,087,502,429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3E65FB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32,976,583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F30A3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DB707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4,120,479,012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765D9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4,087,502,429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9F089C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32,976,583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E3363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6A2E2E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4,120,479,012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1E7570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01F68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65,439,012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D5BED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C3056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6B3CAC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5C24A76B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41B6B4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EE2C5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2831B8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81C1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755,928,000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2A535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BCBA77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E453E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7480E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8183E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AEA71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4CD33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C5048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0A019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ECBE3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- 55,905,509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E4B6B6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- 7.40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E64133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04181F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20C33E17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5378BE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EFF53E5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4424165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D3AB4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24,000,000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5F096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F988B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FFBB4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C1C12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1CE8B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196B2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2FD45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F1D10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DED58C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572C21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2,883,152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E8C243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12.01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155958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55AC6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1C7E6A8D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D31B00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63AD4C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A02E224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AA49E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194,000,000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E31AE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98C226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10A77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F4E56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119F9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23873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08423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3E233F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7EF823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1.35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A632D8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1,436,492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D7758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0.74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9C5A1A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D8428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30017368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8CA6DC7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8E23AD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F92CBE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6438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216,000,000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CA397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0C2BE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FD1F4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A6936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71CCB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C7F48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FBD94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8CC09A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69C469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44C8AF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7,441,025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77BC81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B9356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642E96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7050AD7F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2B525D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A796067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D742B34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AA574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36,000,000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E36CD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8D3BF2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596B2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716AA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1633B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CA7DD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49BDA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5FE6E4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CD8E71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825522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5,889,883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ACCF62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16.36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0D516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F7A3B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749EF656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21CD14D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967408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EE1073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9F8C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2,829,112,000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CA8EF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2,899,829,386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8DB5FF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32,976,583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FC5B9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52B52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2,932,805,969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FC785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2,899,829,386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A113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32,976,583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6B29F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36457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2,932,805,969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13EAC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20.23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922BA7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103,693,969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4596AB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3.67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55E9F8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A1AE3B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174C55FF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15D420C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1BB832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1A24860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BF7E5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29,396,000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5EA5E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50,715,649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410322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4,392,061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61508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5AE14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55,107,710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81F86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50,715,649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2442F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4,392,061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28ED1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1D826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55,107,710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81F54A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4FE36F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25,711,710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790A94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BBF8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D49123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46B00FBB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68BC9D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CB0B68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7816780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6C87B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22,584,000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9F7F1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41,672,718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DBD97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3,114,791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31AB7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8B4E1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44,787,509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3FB71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41,672,718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6025C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3,114,791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9537A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283DF2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44,787,509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8148F7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D0C03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22,203,509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E69EA3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98.32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04B5F0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68A677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6DEB6A14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B58480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4D13A19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9AE920B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259C5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EBA87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5AAEEE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9B7ED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5EBC8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674462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5B4840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3A31B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935C7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84FAA5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465BF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- 345,200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D41F6F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- 69.04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ABD6A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95646E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1BECC04E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B5170C1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E5FA71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69A8E8D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5B85A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6,312,000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23F82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8,888,131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AF3630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1,277,270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2BF22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F62C8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10,165,401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17B0E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8,888,131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EB6B9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1,277,270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8C0EA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1ABB0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10,165,401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E85519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B97A5C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3,853,401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3BEDB2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61.05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E9E1D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8A1FA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30C86078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49A2F2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0EC0B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303B0AC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9DBD4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448,241,000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73444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515,215,815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E10336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6,780,365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9028A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7406F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521,996,180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3B7D4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515,215,815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42074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6,780,365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1EEE2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A2948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521,996,180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729A4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3A8679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73,755,180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E9C049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16.45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69202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031EF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5257BFAE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229BAE8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5F40B8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E6C260B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FC5D9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190,306,000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9E814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238,952,695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4D184E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4,499,687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E5BB7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547FD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243,452,382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B9583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238,952,695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17ADCA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4,499,687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709B7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08C3B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243,452,382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3488EF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A11A2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53,146,382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C7633F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27.93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B59CF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B52CB8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10035D56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B615FC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1A4793D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CBDD20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EEBE6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257,935,000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0C8FC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276,263,120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6F57F6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2,280,678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2509F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FB9B6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278,543,798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85760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276,263,120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0D48E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2,280,678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B28A6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0746C0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278,543,798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D60535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1.92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36AA09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20,608,798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CA005F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12B7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30B9FE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4BF10384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C2057A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FCE757C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E7DE04E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12C40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312,426,000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F773D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588,865,570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2418D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DA7F4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51619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589,103,570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1AD3A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588,865,570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36C54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238,000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39ED6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A55A1B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589,103,570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22A021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09FC61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276,677,570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C7F12A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88.56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1FAA61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C3C1D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04B856DA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820BCAF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F38EB2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B605BA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0679D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139,426,000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7D6C6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207,496,440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B4547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19BAD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21A0F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207,734,440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2851C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207,496,440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D5644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238,000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73F7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DFDE8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207,734,440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F67FFC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3CCA4B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68,308,440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CD7495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48.99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2527B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E711ED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6E4A0650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EE8A6B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5072D4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F51F945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D4A62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91,000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F6269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C3255B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0EA9B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929F3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F2B58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29FC5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C3683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818CB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9008AC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4D8812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308,958,210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0E0A4D7" w14:textId="77777777" w:rsidR="00083FCF" w:rsidRPr="007C36BE" w:rsidRDefault="00083FCF" w:rsidP="007C36BE">
            <w:pPr>
              <w:ind w:leftChars="-13" w:left="-31"/>
              <w:jc w:val="right"/>
              <w:rPr>
                <w:rFonts w:ascii="細明體" w:eastAsia="細明體" w:hAnsi="細明體"/>
                <w:spacing w:val="-12"/>
                <w:sz w:val="16"/>
                <w:szCs w:val="16"/>
              </w:rPr>
            </w:pPr>
            <w:r w:rsidRPr="007C36BE">
              <w:rPr>
                <w:rFonts w:ascii="細明體" w:eastAsia="細明體" w:hAnsi="細明體"/>
                <w:noProof/>
                <w:spacing w:val="-12"/>
                <w:sz w:val="16"/>
                <w:szCs w:val="16"/>
              </w:rPr>
              <w:t>339,514.52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520B1D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54122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0FF8C966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8E10D39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CC50C5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763348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99F8F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172,090,000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F020B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23432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D3032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2C076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24719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2603F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732CB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B8655D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B982D9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81ABA7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- 157,487,323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470970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- 91.51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E5E2CE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DEC5EA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122DF8CF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6530A85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AC7808F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9BCB88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C1B9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1B3B0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B39CA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8EC10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91545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5D32B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B6EAD2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F4BC5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EAC22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273CD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B56DD4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E74A5D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0B254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2A1545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14:paraId="0BA2B583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8AED733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6826345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3271A32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24B89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819,000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CB780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C8EE0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6046A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8352C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0B7B8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88EBEB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372FB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2DA8D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1B4010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1981BB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1,450,079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36D3CB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177.05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0BDFEA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3DF614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5D044818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C1A0D39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E7A2B1D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FD49E1F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C2FA0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FDE42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B27C78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1E417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C2274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A69BFB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EC78B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DEF46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35295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233469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4288A2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2494FA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810D1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EDFDBE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68196558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84EA161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B91C5D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2601E34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37AD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3C950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02DD7E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BF9E4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27742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9F4FF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CB63C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BF100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2D77EE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02BC53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A38FD3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757BA3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8ECA0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FE8914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0D20D72C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151CF0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8085F4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F9FBAE2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1306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7,208,255,000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3A405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6,198,740,418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EC27B6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630,590,914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04202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52C2B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6,829,331,332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0425E5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6,198,740,418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32E860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642,540,936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D7969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BB95B4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6,841,281,354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0F06C3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27472B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- 366,973,646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860BBA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- 5.09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0CD1B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0D6023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0.17</w:t>
            </w:r>
          </w:p>
        </w:tc>
      </w:tr>
      <w:tr w:rsidR="00083FCF" w14:paraId="12103237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FEB73DF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6C91764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9327F4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70803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7,208,255,000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F3061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6,198,740,418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3D408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630,590,914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E0456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D3E85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6,829,331,332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84728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6,198,740,418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12A454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642,540,936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AFF93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F8F06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6,841,281,354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32B5A1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47.19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12BE07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- 366,973,646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4E692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- 5.09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25D58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87DED9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0.17</w:t>
            </w:r>
          </w:p>
        </w:tc>
      </w:tr>
      <w:tr w:rsidR="00083FCF" w:rsidRPr="00E60FA8" w14:paraId="20C3061C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2632DBE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DE89A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1526A0F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BB9E5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B7294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EB689C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BD0E8DF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82685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DEA77D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04A54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845B94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5E10DB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5D7FF2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A64FEB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- 100,000,000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F8CBA7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4DAA7C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640FE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60D8D585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4CE16F1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53134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17BB8D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82D68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2,030,000,000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6BFB3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922DF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FA88F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66427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102F3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F0FB7E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ED03C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B72F4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C9CA66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13.31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0A8BCC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- 100,000,000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45FAFD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- 4.93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5EA44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762B57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3FCF" w:rsidRPr="00E60FA8" w14:paraId="0CBE0F4B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984451A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25BE4F6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A6BAE92" w14:textId="77777777" w:rsidR="00083FCF" w:rsidRPr="00E60FA8" w:rsidRDefault="00083FCF" w:rsidP="006B55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0FA8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1504E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74,917,000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693708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139,997,132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C70FB1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372,650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5D31E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50BD5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140,369,782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B7BA81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139,997,132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EB4D4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372,650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0039A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B01FCC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140,369,782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9C09912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0.97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CBD17B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65,452,782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D43889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DC0324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D71405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3FCF" w14:paraId="64D2446F" w14:textId="77777777" w:rsidTr="006B55D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25D77E0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CCBF18" w14:textId="77777777" w:rsidR="00083FCF" w:rsidRPr="00917FC0" w:rsidRDefault="00083FCF" w:rsidP="006B55D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17FC0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7CBB2CA" w14:textId="77777777" w:rsidR="00083FCF" w:rsidRDefault="00083FCF" w:rsidP="006B55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F2FC3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96DCA0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74,917,000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9AE009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139,997,132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91810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372,650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10AA0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570A3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140,369,782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2F7A47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139,997,132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72ECA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372,650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ECB97A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A9440C1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140,369,782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485183D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0.97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0FF93D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65,452,782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7D72AA6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/>
                <w:noProof/>
                <w:sz w:val="18"/>
                <w:szCs w:val="18"/>
              </w:rPr>
              <w:t>87.37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48BD4BB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36CED23" w14:textId="77777777" w:rsidR="00083FCF" w:rsidRPr="00CB0516" w:rsidRDefault="00083FCF" w:rsidP="006B55D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B05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6C99C64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 w:rsidSect="00B71B1D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8D7A" w14:textId="77777777" w:rsidR="00083FCF" w:rsidRDefault="00083FCF">
      <w:r>
        <w:separator/>
      </w:r>
    </w:p>
  </w:endnote>
  <w:endnote w:type="continuationSeparator" w:id="0">
    <w:p w14:paraId="3E50D8F7" w14:textId="77777777" w:rsidR="00083FCF" w:rsidRDefault="0008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19324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092E422" w14:textId="233F317F" w:rsidR="00CB0516" w:rsidRPr="00484F80" w:rsidRDefault="00CB0516" w:rsidP="00484F80">
        <w:pPr>
          <w:pStyle w:val="a4"/>
          <w:jc w:val="center"/>
          <w:rPr>
            <w:rFonts w:ascii="標楷體" w:eastAsia="標楷體" w:hAnsi="標楷體"/>
          </w:rPr>
        </w:pPr>
        <w:r w:rsidRPr="00CB0516">
          <w:rPr>
            <w:rFonts w:ascii="標楷體" w:eastAsia="標楷體" w:hAnsi="標楷體" w:hint="eastAsia"/>
          </w:rPr>
          <w:t>第9-1-1頁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1519C" w14:textId="77777777" w:rsidR="00083FCF" w:rsidRDefault="00083FCF">
      <w:r>
        <w:separator/>
      </w:r>
    </w:p>
  </w:footnote>
  <w:footnote w:type="continuationSeparator" w:id="0">
    <w:p w14:paraId="627676A2" w14:textId="77777777" w:rsidR="00083FCF" w:rsidRDefault="0008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50CFD" w14:textId="6CFDC47D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31771" w:rsidRPr="00F3177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31771" w:rsidRPr="00F31771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F31771" w:rsidRPr="00F3177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418A" w14:textId="0B994AE2" w:rsidR="00917FC0" w:rsidRPr="00917FC0" w:rsidRDefault="00917FC0">
    <w:pPr>
      <w:pStyle w:val="a3"/>
      <w:jc w:val="center"/>
      <w:rPr>
        <w:rFonts w:ascii="標楷體" w:eastAsia="標楷體" w:hAnsi="標楷體"/>
        <w:b/>
        <w:color w:val="000000"/>
        <w:spacing w:val="20"/>
        <w:sz w:val="36"/>
        <w:szCs w:val="36"/>
        <w:u w:val="single"/>
      </w:rPr>
    </w:pPr>
    <w:r w:rsidRPr="00917FC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玖、歲入來源別決算審定總表</w:t>
    </w:r>
  </w:p>
  <w:p w14:paraId="5CFF41FE" w14:textId="5DE83C46" w:rsidR="009805FE" w:rsidRPr="00917FC0" w:rsidRDefault="00F31771">
    <w:pPr>
      <w:pStyle w:val="a3"/>
      <w:jc w:val="center"/>
      <w:rPr>
        <w:b/>
        <w:sz w:val="36"/>
        <w:szCs w:val="36"/>
      </w:rPr>
    </w:pPr>
    <w:r w:rsidRPr="00917FC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一</w:t>
    </w:r>
    <w:r w:rsidR="00540A99" w:rsidRPr="00917FC0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805FE" w:rsidRPr="00917FC0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917FC0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9805FE" w:rsidRPr="00917FC0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917FC0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805FE" w:rsidRPr="00917FC0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總決算歲入來源別決算審定</w:t>
    </w:r>
    <w:r w:rsidR="006F4C30" w:rsidRPr="00917FC0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9805FE" w:rsidRPr="00917FC0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FCF"/>
    <w:rsid w:val="0004623B"/>
    <w:rsid w:val="00083FCF"/>
    <w:rsid w:val="00101AB3"/>
    <w:rsid w:val="001D7125"/>
    <w:rsid w:val="00370633"/>
    <w:rsid w:val="00463DA5"/>
    <w:rsid w:val="00484F80"/>
    <w:rsid w:val="00511EB6"/>
    <w:rsid w:val="00525367"/>
    <w:rsid w:val="00540A99"/>
    <w:rsid w:val="005503C0"/>
    <w:rsid w:val="005E7739"/>
    <w:rsid w:val="006F4C30"/>
    <w:rsid w:val="007C36BE"/>
    <w:rsid w:val="0083717B"/>
    <w:rsid w:val="00847C70"/>
    <w:rsid w:val="008F79AF"/>
    <w:rsid w:val="00917FC0"/>
    <w:rsid w:val="0092598A"/>
    <w:rsid w:val="009805FE"/>
    <w:rsid w:val="00AB03D5"/>
    <w:rsid w:val="00B71B1D"/>
    <w:rsid w:val="00B83C7F"/>
    <w:rsid w:val="00C52404"/>
    <w:rsid w:val="00CB0516"/>
    <w:rsid w:val="00CE054C"/>
    <w:rsid w:val="00CE090B"/>
    <w:rsid w:val="00CE4379"/>
    <w:rsid w:val="00DB4570"/>
    <w:rsid w:val="00DC035C"/>
    <w:rsid w:val="00E034BD"/>
    <w:rsid w:val="00E1394B"/>
    <w:rsid w:val="00EF0671"/>
    <w:rsid w:val="00F317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1AE6062"/>
  <w15:chartTrackingRefBased/>
  <w15:docId w15:val="{4E439BA4-9D33-48BE-BE9E-75D2C751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B051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2AtUz0QYyb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2AtUz0QYyb歲入來源別決算審定表.dot</Template>
  <TotalTime>12</TotalTime>
  <Pages>1</Pages>
  <Words>683</Words>
  <Characters>2745</Characters>
  <Application>Microsoft Office Word</Application>
  <DocSecurity>0</DocSecurity>
  <Lines>22</Lines>
  <Paragraphs>6</Paragraphs>
  <ScaleCrop>false</ScaleCrop>
  <Company>N.A.O.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AAA</dc:creator>
  <cp:keywords/>
  <cp:lastModifiedBy>王詠萱</cp:lastModifiedBy>
  <cp:revision>10</cp:revision>
  <cp:lastPrinted>2026-06-15T09:24:00Z</cp:lastPrinted>
  <dcterms:created xsi:type="dcterms:W3CDTF">2026-06-15T09:25:00Z</dcterms:created>
  <dcterms:modified xsi:type="dcterms:W3CDTF">2026-07-10T07:04:00Z</dcterms:modified>
</cp:coreProperties>
</file>