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C7952" w14:textId="77777777" w:rsidR="00223BD7" w:rsidRDefault="00223BD7" w:rsidP="00223BD7">
      <w:pPr>
        <w:pStyle w:val="a3"/>
        <w:spacing w:line="320" w:lineRule="exact"/>
        <w:ind w:rightChars="117" w:right="281" w:firstLine="480"/>
        <w:rPr>
          <w:rFonts w:hAnsi="標楷體"/>
        </w:rPr>
      </w:pP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"/>
        <w:gridCol w:w="1866"/>
        <w:gridCol w:w="1967"/>
        <w:gridCol w:w="1967"/>
        <w:gridCol w:w="1967"/>
        <w:gridCol w:w="1967"/>
        <w:gridCol w:w="1967"/>
        <w:gridCol w:w="1967"/>
        <w:gridCol w:w="1967"/>
        <w:gridCol w:w="1967"/>
        <w:gridCol w:w="1967"/>
        <w:gridCol w:w="1967"/>
      </w:tblGrid>
      <w:tr w:rsidR="00F305F3" w:rsidRPr="00A865D5" w14:paraId="256B3BEF" w14:textId="06F257CE" w:rsidTr="009900A4">
        <w:trPr>
          <w:cantSplit/>
          <w:trHeight w:hRule="exact" w:val="680"/>
        </w:trPr>
        <w:tc>
          <w:tcPr>
            <w:tcW w:w="2160" w:type="dxa"/>
            <w:gridSpan w:val="2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4E0734BA" w14:textId="77777777" w:rsidR="00F305F3" w:rsidRPr="00A865D5" w:rsidRDefault="00F305F3" w:rsidP="00F305F3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057E99D1" w14:textId="77777777" w:rsidR="00F305F3" w:rsidRPr="00A865D5" w:rsidRDefault="00F305F3" w:rsidP="00F305F3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64DF9D06" w14:textId="77777777" w:rsidR="00F305F3" w:rsidRPr="00E2094C" w:rsidRDefault="00F305F3" w:rsidP="00F305F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縣議會主管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7197CE90" w14:textId="77777777" w:rsidR="00F305F3" w:rsidRPr="00E2094C" w:rsidRDefault="00F305F3" w:rsidP="00F305F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縣政府主管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67DC4CEB" w14:textId="77777777" w:rsidR="00F305F3" w:rsidRPr="00E2094C" w:rsidRDefault="00F305F3" w:rsidP="00F305F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民政處主管</w:t>
            </w:r>
          </w:p>
        </w:tc>
        <w:tc>
          <w:tcPr>
            <w:tcW w:w="19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7FAEB6" w14:textId="77777777" w:rsidR="00F305F3" w:rsidRPr="00E2094C" w:rsidRDefault="00F305F3" w:rsidP="00F305F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地政局主管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025E3FB5" w14:textId="77777777" w:rsidR="00F305F3" w:rsidRPr="00E2094C" w:rsidRDefault="00F305F3" w:rsidP="00F305F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稅務局主管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74BEB015" w14:textId="77777777" w:rsidR="00F305F3" w:rsidRPr="00E2094C" w:rsidRDefault="00F305F3" w:rsidP="00F305F3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教育處主管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527611B6" w14:textId="77777777" w:rsidR="00F305F3" w:rsidRPr="00E2094C" w:rsidRDefault="00F305F3" w:rsidP="00F305F3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文化局主管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16925C3F" w14:textId="43E9B547" w:rsidR="00F305F3" w:rsidRPr="001C313F" w:rsidRDefault="00F305F3" w:rsidP="00F305F3">
            <w:pPr>
              <w:ind w:right="1"/>
              <w:jc w:val="distribute"/>
              <w:rPr>
                <w:rFonts w:ascii="標楷體" w:eastAsia="標楷體" w:hAnsi="標楷體"/>
                <w:spacing w:val="-16"/>
                <w:sz w:val="20"/>
                <w:szCs w:val="20"/>
              </w:rPr>
            </w:pPr>
            <w:r w:rsidRPr="001C313F">
              <w:rPr>
                <w:rFonts w:ascii="標楷體" w:eastAsia="標楷體" w:hAnsi="標楷體" w:hint="eastAsia"/>
                <w:spacing w:val="-16"/>
                <w:sz w:val="20"/>
                <w:szCs w:val="20"/>
              </w:rPr>
              <w:t>建設處</w:t>
            </w:r>
            <w:r w:rsidR="00E2094C" w:rsidRPr="001C313F">
              <w:rPr>
                <w:rFonts w:ascii="標楷體" w:eastAsia="標楷體" w:hAnsi="標楷體" w:hint="eastAsia"/>
                <w:spacing w:val="-16"/>
                <w:sz w:val="20"/>
                <w:szCs w:val="20"/>
              </w:rPr>
              <w:t>（產業發展處）</w:t>
            </w:r>
            <w:r w:rsidRPr="001C313F">
              <w:rPr>
                <w:rFonts w:ascii="標楷體" w:eastAsia="標楷體" w:hAnsi="標楷體" w:hint="eastAsia"/>
                <w:spacing w:val="-16"/>
                <w:sz w:val="20"/>
                <w:szCs w:val="20"/>
              </w:rPr>
              <w:t>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07E98A4C" w14:textId="77777777" w:rsidR="00F305F3" w:rsidRPr="00E2094C" w:rsidRDefault="00F305F3" w:rsidP="00F305F3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觀光處主管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022BC329" w14:textId="6715C8C5" w:rsidR="00F305F3" w:rsidRPr="00E2094C" w:rsidRDefault="00F305F3" w:rsidP="00F305F3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工務處主管</w:t>
            </w:r>
          </w:p>
        </w:tc>
      </w:tr>
      <w:tr w:rsidR="00F305F3" w:rsidRPr="00920146" w14:paraId="67D4E796" w14:textId="3B6A4D18" w:rsidTr="009900A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1DE70DC1" w14:textId="77777777" w:rsidR="00F305F3" w:rsidRPr="00920146" w:rsidRDefault="00F305F3" w:rsidP="00880E12">
            <w:pPr>
              <w:spacing w:beforeLines="60" w:before="216" w:afterLines="60" w:after="216" w:line="520" w:lineRule="exac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2014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40754FE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195,537,565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85470BC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7,492,298,702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A75BBAF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128,621,857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1ADE4D1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156,403,744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7300143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50,856,696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7AD514A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62,476,415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F145795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270,779,188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A709E7C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544,337,974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D7CCD17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1,342,138,918</w:t>
            </w:r>
          </w:p>
        </w:tc>
        <w:tc>
          <w:tcPr>
            <w:tcW w:w="1967" w:type="dxa"/>
            <w:vAlign w:val="center"/>
          </w:tcPr>
          <w:p w14:paraId="3EE62F36" w14:textId="49C428D3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149,490,289</w:t>
            </w:r>
          </w:p>
        </w:tc>
      </w:tr>
      <w:tr w:rsidR="00F305F3" w:rsidRPr="00920146" w14:paraId="08B2F3D1" w14:textId="748827EE" w:rsidTr="009900A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6DC5459F" w14:textId="77777777" w:rsidR="00F305F3" w:rsidRPr="00920146" w:rsidRDefault="00F305F3" w:rsidP="00880E12">
            <w:pPr>
              <w:spacing w:beforeLines="60" w:before="216" w:afterLines="60" w:after="216" w:line="520" w:lineRule="exac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2014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40CE6B0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194,386,255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DFAC694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6,447,765,933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8A0F108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116,235,748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14BB4DF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114,228,193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066973E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49,899,105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AC50342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62,001,415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31ADDBC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187,821,715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8B93836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497,413,349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4AE2AF5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144,355,726</w:t>
            </w:r>
          </w:p>
        </w:tc>
        <w:tc>
          <w:tcPr>
            <w:tcW w:w="1967" w:type="dxa"/>
            <w:vAlign w:val="center"/>
          </w:tcPr>
          <w:p w14:paraId="6FF3E4EF" w14:textId="055EF8C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125,834,624</w:t>
            </w:r>
          </w:p>
        </w:tc>
      </w:tr>
      <w:tr w:rsidR="00F305F3" w:rsidRPr="000751B1" w14:paraId="20CD982B" w14:textId="502F3E9C" w:rsidTr="009900A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9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284DB8F5" w14:textId="3CDFB594" w:rsidR="00F305F3" w:rsidRPr="000751B1" w:rsidRDefault="00F305F3" w:rsidP="00880E12">
            <w:pPr>
              <w:spacing w:beforeLines="60" w:before="216" w:afterLines="60" w:after="216"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66" w:type="dxa"/>
            <w:tcBorders>
              <w:left w:val="nil"/>
            </w:tcBorders>
            <w:shd w:val="clear" w:color="auto" w:fill="auto"/>
            <w:vAlign w:val="center"/>
          </w:tcPr>
          <w:p w14:paraId="5440413C" w14:textId="302F054C" w:rsidR="00F305F3" w:rsidRPr="000751B1" w:rsidRDefault="00F305F3" w:rsidP="00880E12">
            <w:pPr>
              <w:spacing w:beforeLines="60" w:before="216" w:afterLines="60" w:after="216"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013905C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116,889,031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995F309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461,824,094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8998367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46,032,971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452C5CE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81,355,103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67B634E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32,136,233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69D574A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10,787,683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D2A9551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47,998,868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5AEF954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135,376,102</w:t>
            </w:r>
          </w:p>
        </w:tc>
        <w:tc>
          <w:tcPr>
            <w:tcW w:w="1967" w:type="dxa"/>
            <w:vAlign w:val="center"/>
          </w:tcPr>
          <w:p w14:paraId="4C069646" w14:textId="3C82AF05" w:rsidR="00F305F3" w:rsidRPr="00266E03" w:rsidRDefault="00EA2670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51,502,644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49FC822" w14:textId="07680489" w:rsidR="00F305F3" w:rsidRPr="00266E03" w:rsidRDefault="00EA2670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41,109,471</w:t>
            </w:r>
          </w:p>
        </w:tc>
      </w:tr>
      <w:tr w:rsidR="00F305F3" w:rsidRPr="000751B1" w14:paraId="16B472DF" w14:textId="70F6C56C" w:rsidTr="009900A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9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3BD744D" w14:textId="78CC795F" w:rsidR="00F305F3" w:rsidRPr="000751B1" w:rsidRDefault="00F305F3" w:rsidP="00880E12">
            <w:pPr>
              <w:spacing w:beforeLines="60" w:before="216" w:afterLines="60" w:after="216"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66" w:type="dxa"/>
            <w:tcBorders>
              <w:left w:val="nil"/>
            </w:tcBorders>
            <w:shd w:val="clear" w:color="auto" w:fill="auto"/>
            <w:vAlign w:val="center"/>
          </w:tcPr>
          <w:p w14:paraId="0A537EF8" w14:textId="575918D6" w:rsidR="00F305F3" w:rsidRPr="000751B1" w:rsidRDefault="00F305F3" w:rsidP="00880E12">
            <w:pPr>
              <w:spacing w:beforeLines="60" w:before="216" w:afterLines="60" w:after="216"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03A9F4D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77,227,224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3FE1116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842,278,500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4E230BD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55,485,265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474A1E5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31,972,473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973A2DD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17,738,872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43BB581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49,337,878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1AED8B4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123,258,455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BBC25C4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356,611,955</w:t>
            </w:r>
          </w:p>
        </w:tc>
        <w:tc>
          <w:tcPr>
            <w:tcW w:w="1967" w:type="dxa"/>
            <w:vAlign w:val="center"/>
          </w:tcPr>
          <w:p w14:paraId="613D4B8C" w14:textId="0A96E1A3" w:rsidR="00F305F3" w:rsidRPr="00266E03" w:rsidRDefault="00EA2670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85,079,615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C01A8C5" w14:textId="63DF5A44" w:rsidR="00F305F3" w:rsidRPr="00266E03" w:rsidRDefault="00EA2670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84,582,353</w:t>
            </w:r>
          </w:p>
        </w:tc>
      </w:tr>
      <w:tr w:rsidR="00F305F3" w:rsidRPr="000751B1" w14:paraId="068F83DA" w14:textId="22FADBDB" w:rsidTr="009900A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9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6360995" w14:textId="02DFBDD5" w:rsidR="00F305F3" w:rsidRPr="000751B1" w:rsidRDefault="00F305F3" w:rsidP="00880E12">
            <w:pPr>
              <w:spacing w:beforeLines="60" w:before="216" w:afterLines="60" w:after="216"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66" w:type="dxa"/>
            <w:tcBorders>
              <w:left w:val="nil"/>
            </w:tcBorders>
            <w:shd w:val="clear" w:color="auto" w:fill="auto"/>
            <w:vAlign w:val="center"/>
          </w:tcPr>
          <w:p w14:paraId="23A79EAB" w14:textId="5C8247DA" w:rsidR="00F305F3" w:rsidRPr="000751B1" w:rsidRDefault="00F305F3" w:rsidP="00880E12">
            <w:pPr>
              <w:spacing w:beforeLines="60" w:before="216" w:afterLines="60" w:after="216"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07ECECD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270,000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BD06FA7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5,143,663,339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6584A23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14,717,512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420ECD7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900,617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E2AE2EE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24,000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E506A61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1,875,854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E0DBB45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16,564,392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FD60A1A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5,425,292</w:t>
            </w:r>
          </w:p>
        </w:tc>
        <w:tc>
          <w:tcPr>
            <w:tcW w:w="1967" w:type="dxa"/>
            <w:vAlign w:val="center"/>
          </w:tcPr>
          <w:p w14:paraId="0D3CEB1D" w14:textId="42DFF5C5" w:rsidR="00F305F3" w:rsidRPr="00266E03" w:rsidRDefault="00EA2670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7,773,467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14E5E97" w14:textId="684BE6BE" w:rsidR="00F305F3" w:rsidRPr="00266E03" w:rsidRDefault="00EA2670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142,800</w:t>
            </w:r>
          </w:p>
        </w:tc>
      </w:tr>
      <w:tr w:rsidR="00F305F3" w:rsidRPr="000751B1" w14:paraId="7C36F1CB" w14:textId="50A35945" w:rsidTr="009900A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9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599F588" w14:textId="4727DB3A" w:rsidR="00F305F3" w:rsidRPr="000751B1" w:rsidRDefault="00F305F3" w:rsidP="00880E12">
            <w:pPr>
              <w:spacing w:beforeLines="60" w:before="216" w:afterLines="60" w:after="216"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66" w:type="dxa"/>
            <w:tcBorders>
              <w:left w:val="nil"/>
            </w:tcBorders>
            <w:shd w:val="clear" w:color="auto" w:fill="auto"/>
            <w:vAlign w:val="center"/>
          </w:tcPr>
          <w:p w14:paraId="4AC1F020" w14:textId="5F122167" w:rsidR="00F305F3" w:rsidRPr="000751B1" w:rsidRDefault="00F305F3" w:rsidP="00880E12">
            <w:pPr>
              <w:spacing w:beforeLines="60" w:before="216" w:afterLines="60" w:after="216"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D25E2BB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177D104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C9A38F4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387D2D0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CAF69C7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079C6A5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AC66921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8BBF1E1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vAlign w:val="center"/>
          </w:tcPr>
          <w:p w14:paraId="2AE16932" w14:textId="301FC08F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D3B04E1" w14:textId="751467DC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F305F3" w:rsidRPr="00920146" w14:paraId="6DDD41F0" w14:textId="360AABED" w:rsidTr="009900A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2"/>
            <w:shd w:val="clear" w:color="auto" w:fill="auto"/>
            <w:vAlign w:val="center"/>
          </w:tcPr>
          <w:p w14:paraId="62E6F294" w14:textId="77777777" w:rsidR="00F305F3" w:rsidRPr="00920146" w:rsidRDefault="00F305F3" w:rsidP="00880E12">
            <w:pPr>
              <w:spacing w:beforeLines="60" w:before="216" w:afterLines="60" w:after="216" w:line="520" w:lineRule="exac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920146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0F4FF17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1,151,310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1EB01B3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1,044,532,769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FAD22E5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12,386,109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0207021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42,175,551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77A59A8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957,591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BCE80AA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475,000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C2ABA93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82,957,473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E445172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46,924,625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DF57D86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1,197,783,192</w:t>
            </w:r>
          </w:p>
        </w:tc>
        <w:tc>
          <w:tcPr>
            <w:tcW w:w="1967" w:type="dxa"/>
            <w:vAlign w:val="center"/>
          </w:tcPr>
          <w:p w14:paraId="60218224" w14:textId="4D2B064A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23,655,665</w:t>
            </w:r>
          </w:p>
        </w:tc>
      </w:tr>
      <w:tr w:rsidR="00F305F3" w:rsidRPr="000751B1" w14:paraId="260DFD86" w14:textId="0A869383" w:rsidTr="009900A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9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FE191C6" w14:textId="56095609" w:rsidR="00F305F3" w:rsidRPr="000751B1" w:rsidRDefault="00F305F3" w:rsidP="00880E12">
            <w:pPr>
              <w:spacing w:beforeLines="60" w:before="216" w:afterLines="60" w:after="216"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66" w:type="dxa"/>
            <w:tcBorders>
              <w:left w:val="nil"/>
            </w:tcBorders>
            <w:shd w:val="clear" w:color="auto" w:fill="auto"/>
            <w:vAlign w:val="center"/>
          </w:tcPr>
          <w:p w14:paraId="5C37803C" w14:textId="3F36857D" w:rsidR="00F305F3" w:rsidRPr="000751B1" w:rsidRDefault="00F305F3" w:rsidP="00880E12">
            <w:pPr>
              <w:spacing w:beforeLines="60" w:before="216" w:afterLines="60" w:after="216"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83F54F0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0AA5E8C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2F9CECA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47F027B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78F267D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9C46259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DFDE179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FBFC36F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vAlign w:val="center"/>
          </w:tcPr>
          <w:p w14:paraId="5E1C40B6" w14:textId="069D24A5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AB9696B" w14:textId="008A8BA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F305F3" w:rsidRPr="000751B1" w14:paraId="383F1EC6" w14:textId="102EEC3C" w:rsidTr="009900A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9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5671B5C" w14:textId="52063294" w:rsidR="00F305F3" w:rsidRPr="000751B1" w:rsidRDefault="00F305F3" w:rsidP="00880E12">
            <w:pPr>
              <w:spacing w:beforeLines="60" w:before="216" w:afterLines="60" w:after="216"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66" w:type="dxa"/>
            <w:tcBorders>
              <w:left w:val="nil"/>
            </w:tcBorders>
            <w:shd w:val="clear" w:color="auto" w:fill="auto"/>
            <w:vAlign w:val="center"/>
          </w:tcPr>
          <w:p w14:paraId="01C3B462" w14:textId="52CF35BA" w:rsidR="00F305F3" w:rsidRPr="000751B1" w:rsidRDefault="00F305F3" w:rsidP="00880E12">
            <w:pPr>
              <w:spacing w:beforeLines="60" w:before="216" w:afterLines="60" w:after="216"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BEBB7A4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CF0F695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330811B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6D5AD84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E6E9073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2A84A0A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D2D5FA9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0BBC42B" w14:textId="77777777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vAlign w:val="center"/>
          </w:tcPr>
          <w:p w14:paraId="6D908E58" w14:textId="559386A9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E615D25" w14:textId="7CEB650D" w:rsidR="00F305F3" w:rsidRPr="00266E03" w:rsidRDefault="00F305F3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EA2670" w:rsidRPr="000751B1" w14:paraId="2F7F3E63" w14:textId="198DEE5E" w:rsidTr="009900A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9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A52C916" w14:textId="2458B680" w:rsidR="00EA2670" w:rsidRPr="000751B1" w:rsidRDefault="00EA2670" w:rsidP="00EA2670">
            <w:pPr>
              <w:spacing w:beforeLines="60" w:before="216" w:afterLines="60" w:after="216"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6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8C580F" w14:textId="7A5E1C12" w:rsidR="00EA2670" w:rsidRPr="000751B1" w:rsidRDefault="00EA2670" w:rsidP="00EA2670">
            <w:pPr>
              <w:spacing w:beforeLines="60" w:before="216" w:afterLines="60" w:after="216"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196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1B3840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1,151,310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E49D24F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471,111,898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115D945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12,386,109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E3D0B39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42,175,551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6E47DC6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957,591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6B9D659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475,000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260B767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71,294,629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3689E31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46,924,625</w:t>
            </w:r>
          </w:p>
        </w:tc>
        <w:tc>
          <w:tcPr>
            <w:tcW w:w="1967" w:type="dxa"/>
            <w:vAlign w:val="center"/>
          </w:tcPr>
          <w:p w14:paraId="0509FA65" w14:textId="44426598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1,196,853,192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F89AB59" w14:textId="193C3BD4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23,655,665</w:t>
            </w:r>
          </w:p>
        </w:tc>
      </w:tr>
      <w:tr w:rsidR="00EA2670" w:rsidRPr="000751B1" w14:paraId="2181D29B" w14:textId="5C624630" w:rsidTr="009900A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9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356AC7" w14:textId="24AB9769" w:rsidR="00EA2670" w:rsidRPr="000751B1" w:rsidRDefault="00EA2670" w:rsidP="00EA2670">
            <w:pPr>
              <w:spacing w:beforeLines="60" w:before="216" w:afterLines="60" w:after="216"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6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F8939A0" w14:textId="65DC4AFE" w:rsidR="00EA2670" w:rsidRPr="000751B1" w:rsidRDefault="00EA2670" w:rsidP="00EA2670">
            <w:pPr>
              <w:spacing w:beforeLines="60" w:before="216" w:afterLines="60" w:after="216"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E748AEA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801FA0B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573,420,871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EE232F6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6CA05B1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F496118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D1EB10E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D7B5009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11,662,844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EBA3D1E" w14:textId="7777777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vAlign w:val="center"/>
          </w:tcPr>
          <w:p w14:paraId="6E1EEE02" w14:textId="5BA3D42D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930,000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9C76530" w14:textId="370FA5C7" w:rsidR="00EA2670" w:rsidRPr="00266E03" w:rsidRDefault="00EA2670" w:rsidP="00EA2670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</w:tbl>
    <w:p w14:paraId="0C795AEE" w14:textId="77777777" w:rsidR="00223BD7" w:rsidRDefault="00223BD7" w:rsidP="00223BD7">
      <w:pPr>
        <w:pStyle w:val="a3"/>
        <w:spacing w:line="320" w:lineRule="exact"/>
        <w:ind w:rightChars="235" w:right="564"/>
        <w:jc w:val="left"/>
        <w:rPr>
          <w:rFonts w:hAnsi="標楷體"/>
          <w:sz w:val="36"/>
          <w:szCs w:val="36"/>
          <w:u w:val="single"/>
        </w:rPr>
      </w:pPr>
    </w:p>
    <w:p w14:paraId="0AC5F4E4" w14:textId="4549A11F" w:rsidR="00223BD7" w:rsidRDefault="00223BD7" w:rsidP="007B3458">
      <w:pPr>
        <w:pStyle w:val="a3"/>
        <w:tabs>
          <w:tab w:val="left" w:pos="8409"/>
          <w:tab w:val="right" w:pos="21831"/>
        </w:tabs>
        <w:spacing w:line="320" w:lineRule="exact"/>
        <w:ind w:rightChars="117" w:right="281" w:firstLine="482"/>
        <w:jc w:val="left"/>
        <w:rPr>
          <w:rFonts w:hAnsi="標楷體"/>
        </w:rPr>
      </w:pPr>
      <w:r>
        <w:br w:type="page"/>
      </w:r>
      <w:r w:rsidR="007B3458">
        <w:lastRenderedPageBreak/>
        <w:tab/>
      </w:r>
      <w:r w:rsidR="007B3458">
        <w:tab/>
      </w:r>
      <w:r w:rsidRPr="00B26F66">
        <w:rPr>
          <w:rFonts w:hAnsi="標楷體" w:hint="eastAsia"/>
        </w:rPr>
        <w:t>單位</w:t>
      </w:r>
      <w:r w:rsidRPr="00B26F66">
        <w:rPr>
          <w:rFonts w:hAnsi="標楷體"/>
        </w:rPr>
        <w:t>：</w:t>
      </w:r>
      <w:r>
        <w:rPr>
          <w:rFonts w:hAnsi="標楷體" w:hint="eastAsia"/>
        </w:rPr>
        <w:t>新臺幣元</w:t>
      </w:r>
    </w:p>
    <w:tbl>
      <w:tblPr>
        <w:tblW w:w="2183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"/>
        <w:gridCol w:w="14"/>
        <w:gridCol w:w="28"/>
        <w:gridCol w:w="1824"/>
        <w:gridCol w:w="1967"/>
        <w:gridCol w:w="1967"/>
        <w:gridCol w:w="1967"/>
        <w:gridCol w:w="1967"/>
        <w:gridCol w:w="1967"/>
        <w:gridCol w:w="1967"/>
        <w:gridCol w:w="1967"/>
        <w:gridCol w:w="1967"/>
        <w:gridCol w:w="1967"/>
        <w:gridCol w:w="1967"/>
      </w:tblGrid>
      <w:tr w:rsidR="000B1CD2" w:rsidRPr="00A865D5" w14:paraId="53ADEA85" w14:textId="35E65533" w:rsidTr="00FC0E04">
        <w:trPr>
          <w:cantSplit/>
          <w:trHeight w:hRule="exact" w:val="680"/>
        </w:trPr>
        <w:tc>
          <w:tcPr>
            <w:tcW w:w="2160" w:type="dxa"/>
            <w:gridSpan w:val="4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14:paraId="67507F28" w14:textId="77777777" w:rsidR="000B1CD2" w:rsidRPr="00A865D5" w:rsidRDefault="000B1CD2" w:rsidP="000B1CD2">
            <w:pPr>
              <w:jc w:val="right"/>
              <w:rPr>
                <w:rFonts w:ascii="標楷體" w:eastAsia="標楷體" w:hAnsi="標楷體"/>
                <w:spacing w:val="-10"/>
                <w:sz w:val="20"/>
              </w:rPr>
            </w:pP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機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關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  <w:p w14:paraId="162B0171" w14:textId="77777777" w:rsidR="000B1CD2" w:rsidRPr="00A865D5" w:rsidRDefault="000B1CD2" w:rsidP="000B1CD2">
            <w:pPr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用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 xml:space="preserve">  </w:t>
            </w:r>
            <w:r>
              <w:rPr>
                <w:rFonts w:ascii="標楷體" w:eastAsia="標楷體" w:hAnsi="標楷體" w:hint="eastAsia"/>
                <w:spacing w:val="-10"/>
                <w:sz w:val="20"/>
              </w:rPr>
              <w:t>途</w:t>
            </w:r>
            <w:r w:rsidRPr="00A865D5">
              <w:rPr>
                <w:rFonts w:ascii="標楷體" w:eastAsia="標楷體" w:hAnsi="標楷體"/>
                <w:spacing w:val="-10"/>
                <w:sz w:val="20"/>
              </w:rPr>
              <w:t xml:space="preserve">  </w:t>
            </w:r>
            <w:r w:rsidRPr="00A865D5">
              <w:rPr>
                <w:rFonts w:ascii="標楷體" w:eastAsia="標楷體" w:hAnsi="標楷體" w:hint="eastAsia"/>
                <w:spacing w:val="-10"/>
                <w:sz w:val="20"/>
              </w:rPr>
              <w:t>別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44518E9C" w14:textId="77777777" w:rsidR="000B1CD2" w:rsidRPr="00E2094C" w:rsidRDefault="000B1CD2" w:rsidP="000B1CD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社會處主管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07D8BCE2" w14:textId="0737F9D6" w:rsidR="000B1CD2" w:rsidRPr="00FC0E04" w:rsidRDefault="000B1CD2" w:rsidP="000B1CD2">
            <w:pPr>
              <w:ind w:right="1"/>
              <w:jc w:val="distribute"/>
              <w:rPr>
                <w:rFonts w:ascii="標楷體" w:eastAsia="標楷體" w:hAnsi="標楷體"/>
                <w:spacing w:val="-14"/>
                <w:sz w:val="20"/>
                <w:szCs w:val="20"/>
              </w:rPr>
            </w:pPr>
            <w:r w:rsidRPr="00FC0E04">
              <w:rPr>
                <w:rFonts w:ascii="標楷體" w:eastAsia="標楷體" w:hAnsi="標楷體" w:hint="eastAsia"/>
                <w:spacing w:val="-14"/>
                <w:sz w:val="20"/>
                <w:szCs w:val="20"/>
              </w:rPr>
              <w:t>行政處</w:t>
            </w:r>
            <w:r w:rsidR="00FC0E04" w:rsidRPr="00FC0E04">
              <w:rPr>
                <w:rFonts w:ascii="標楷體" w:eastAsia="標楷體" w:hAnsi="標楷體" w:hint="eastAsia"/>
                <w:spacing w:val="-14"/>
                <w:sz w:val="20"/>
                <w:szCs w:val="20"/>
              </w:rPr>
              <w:t>(綜合發展處)</w:t>
            </w:r>
            <w:r w:rsidRPr="00FC0E04">
              <w:rPr>
                <w:rFonts w:ascii="標楷體" w:eastAsia="標楷體" w:hAnsi="標楷體" w:hint="eastAsia"/>
                <w:spacing w:val="-14"/>
                <w:sz w:val="20"/>
                <w:szCs w:val="20"/>
              </w:rPr>
              <w:t>主管</w:t>
            </w:r>
          </w:p>
        </w:tc>
        <w:tc>
          <w:tcPr>
            <w:tcW w:w="19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D2E526" w14:textId="77777777" w:rsidR="000B1CD2" w:rsidRPr="00E2094C" w:rsidRDefault="000B1CD2" w:rsidP="000B1CD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衛生局主管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55AD9B60" w14:textId="77777777" w:rsidR="000B1CD2" w:rsidRPr="00E2094C" w:rsidRDefault="000B1CD2" w:rsidP="000B1CD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環境保護局主管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002E910A" w14:textId="77777777" w:rsidR="000B1CD2" w:rsidRPr="00E2094C" w:rsidRDefault="000B1CD2" w:rsidP="000B1CD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警察局主管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157ED3F9" w14:textId="77777777" w:rsidR="000B1CD2" w:rsidRPr="00E2094C" w:rsidRDefault="000B1CD2" w:rsidP="000B1CD2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消防局主管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3D96B8CC" w14:textId="77777777" w:rsidR="000B1CD2" w:rsidRPr="00E2094C" w:rsidRDefault="000B1CD2" w:rsidP="000B1CD2">
            <w:pPr>
              <w:ind w:right="1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proofErr w:type="gramStart"/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統籌支撥科目</w:t>
            </w:r>
            <w:proofErr w:type="gramEnd"/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5A3C3AF0" w14:textId="77777777" w:rsidR="000B1CD2" w:rsidRPr="00E2094C" w:rsidRDefault="000B1CD2" w:rsidP="000B1CD2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小計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600FCA46" w14:textId="14847C28" w:rsidR="000B1CD2" w:rsidRPr="00E2094C" w:rsidRDefault="000B1CD2" w:rsidP="000B1CD2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保留數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605F6103" w14:textId="399BBB63" w:rsidR="000B1CD2" w:rsidRPr="00E2094C" w:rsidRDefault="000B1CD2" w:rsidP="000B1CD2">
            <w:pPr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E2094C">
              <w:rPr>
                <w:rFonts w:ascii="標楷體" w:eastAsia="標楷體" w:hAnsi="標楷體" w:hint="eastAsia"/>
                <w:spacing w:val="-10"/>
                <w:sz w:val="20"/>
                <w:szCs w:val="20"/>
              </w:rPr>
              <w:t>合計</w:t>
            </w:r>
          </w:p>
        </w:tc>
      </w:tr>
      <w:tr w:rsidR="000B1CD2" w:rsidRPr="00DC581B" w14:paraId="2692EB82" w14:textId="4619A7FA" w:rsidTr="00FC0E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4"/>
            <w:shd w:val="clear" w:color="auto" w:fill="auto"/>
            <w:vAlign w:val="center"/>
          </w:tcPr>
          <w:p w14:paraId="520AC848" w14:textId="77777777" w:rsidR="000B1CD2" w:rsidRPr="00DC581B" w:rsidRDefault="000B1CD2" w:rsidP="00880E12">
            <w:pPr>
              <w:spacing w:line="520" w:lineRule="exac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DC581B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合計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E847704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74,322,919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AD69951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22,203,011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5C48021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803,371,997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E746BAC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268,077,253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3537EBA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754,087,380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53165DD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464,387,606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31D7CEA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211,306,392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D4E0E9A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12,990,697,906</w:t>
            </w:r>
          </w:p>
        </w:tc>
        <w:tc>
          <w:tcPr>
            <w:tcW w:w="1967" w:type="dxa"/>
            <w:vAlign w:val="center"/>
          </w:tcPr>
          <w:p w14:paraId="390E03AC" w14:textId="1EACCD48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1,448,135,634</w:t>
            </w:r>
          </w:p>
        </w:tc>
        <w:tc>
          <w:tcPr>
            <w:tcW w:w="1967" w:type="dxa"/>
            <w:vAlign w:val="center"/>
          </w:tcPr>
          <w:p w14:paraId="614DED45" w14:textId="4641BC45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14,438,833,540</w:t>
            </w:r>
          </w:p>
        </w:tc>
      </w:tr>
      <w:tr w:rsidR="000B1CD2" w:rsidRPr="00DC581B" w14:paraId="7D4737EC" w14:textId="05946CE7" w:rsidTr="00FC0E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4"/>
            <w:shd w:val="clear" w:color="auto" w:fill="auto"/>
            <w:vAlign w:val="center"/>
          </w:tcPr>
          <w:p w14:paraId="6D61B197" w14:textId="77777777" w:rsidR="000B1CD2" w:rsidRPr="00DC581B" w:rsidRDefault="000B1CD2" w:rsidP="00880E12">
            <w:pPr>
              <w:spacing w:line="520" w:lineRule="exact"/>
              <w:ind w:right="57"/>
              <w:jc w:val="distribute"/>
              <w:rPr>
                <w:rFonts w:ascii="標楷體" w:eastAsia="標楷體" w:hAnsi="標楷體"/>
                <w:b/>
                <w:spacing w:val="-10"/>
                <w:sz w:val="20"/>
                <w:szCs w:val="20"/>
              </w:rPr>
            </w:pPr>
            <w:r w:rsidRPr="00DC581B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經常支出小計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016D4E7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69,741,112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6F2911D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21,635,572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2B5CE4A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801,157,662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3B7D509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252,496,149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E748053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706,960,911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66BE9FC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343,349,633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4FC4FE0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211,306,392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E910A5B" w14:textId="77777777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10,346,589,494</w:t>
            </w:r>
          </w:p>
        </w:tc>
        <w:tc>
          <w:tcPr>
            <w:tcW w:w="1967" w:type="dxa"/>
            <w:vAlign w:val="center"/>
          </w:tcPr>
          <w:p w14:paraId="13B16CFE" w14:textId="0B0AD8FC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82,194,409</w:t>
            </w:r>
          </w:p>
        </w:tc>
        <w:tc>
          <w:tcPr>
            <w:tcW w:w="1967" w:type="dxa"/>
            <w:vAlign w:val="center"/>
          </w:tcPr>
          <w:p w14:paraId="2A227E8F" w14:textId="5B2FCA6A" w:rsidR="000B1CD2" w:rsidRPr="00266E03" w:rsidRDefault="000B1CD2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10,428,783,903</w:t>
            </w:r>
          </w:p>
        </w:tc>
      </w:tr>
      <w:tr w:rsidR="00425C6F" w:rsidRPr="000751B1" w14:paraId="3FBF6BEE" w14:textId="085E06F9" w:rsidTr="00FC0E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9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26970122" w14:textId="6FD36DA5" w:rsidR="00425C6F" w:rsidRPr="000751B1" w:rsidRDefault="00425C6F" w:rsidP="00880E12">
            <w:pPr>
              <w:spacing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</w:p>
        </w:tc>
        <w:tc>
          <w:tcPr>
            <w:tcW w:w="186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0394408" w14:textId="1D2238D9" w:rsidR="00425C6F" w:rsidRPr="000751B1" w:rsidRDefault="00425C6F" w:rsidP="00880E12">
            <w:pPr>
              <w:spacing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5D729D0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33,489,483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A6C0FB8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16,406,582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EA3C2AF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127,477,015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B70A04C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40,400,488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AC24CAA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636,899,616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B03F36C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288,781,429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19E2BAA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126,943,964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BFDB96E" w14:textId="01BA2142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2,295,410,777</w:t>
            </w:r>
          </w:p>
        </w:tc>
        <w:tc>
          <w:tcPr>
            <w:tcW w:w="1967" w:type="dxa"/>
            <w:vAlign w:val="center"/>
          </w:tcPr>
          <w:p w14:paraId="0EFA7EE1" w14:textId="584AECF6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vAlign w:val="center"/>
          </w:tcPr>
          <w:p w14:paraId="1A3E3BD3" w14:textId="534FD679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2,295,410,777</w:t>
            </w:r>
          </w:p>
        </w:tc>
      </w:tr>
      <w:tr w:rsidR="00425C6F" w:rsidRPr="000751B1" w14:paraId="601A6378" w14:textId="6089DE6C" w:rsidTr="00FC0E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94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ED6A2F" w14:textId="391B25D8" w:rsidR="00425C6F" w:rsidRPr="000751B1" w:rsidRDefault="00425C6F" w:rsidP="00880E12">
            <w:pPr>
              <w:spacing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6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2D9C6CEE" w14:textId="61879E24" w:rsidR="00425C6F" w:rsidRPr="000751B1" w:rsidRDefault="00425C6F" w:rsidP="00880E12">
            <w:pPr>
              <w:spacing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CB81459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26,912,333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CF16138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5,180,990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32B4E61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109,737,370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F6A9915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160,127,834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77F9D29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69,126,803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5BD0245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51,675,217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F0CB269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4,978,696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5253976" w14:textId="0798A7BA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2,151,311,833</w:t>
            </w:r>
          </w:p>
        </w:tc>
        <w:tc>
          <w:tcPr>
            <w:tcW w:w="1967" w:type="dxa"/>
            <w:vAlign w:val="center"/>
          </w:tcPr>
          <w:p w14:paraId="1324F58B" w14:textId="760BCD6D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60,949,909</w:t>
            </w:r>
          </w:p>
        </w:tc>
        <w:tc>
          <w:tcPr>
            <w:tcW w:w="1967" w:type="dxa"/>
            <w:vAlign w:val="center"/>
          </w:tcPr>
          <w:p w14:paraId="2426CE19" w14:textId="38E3B3E1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2,212,261,742</w:t>
            </w:r>
          </w:p>
        </w:tc>
      </w:tr>
      <w:tr w:rsidR="00425C6F" w:rsidRPr="000751B1" w14:paraId="2340440C" w14:textId="7FBD4808" w:rsidTr="00FC0E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94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35E2CB6" w14:textId="4501792D" w:rsidR="00425C6F" w:rsidRPr="000751B1" w:rsidRDefault="00425C6F" w:rsidP="00880E12">
            <w:pPr>
              <w:spacing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6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6F66D93E" w14:textId="6492876A" w:rsidR="00425C6F" w:rsidRPr="000751B1" w:rsidRDefault="00425C6F" w:rsidP="00880E12">
            <w:pPr>
              <w:spacing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D52BE68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9,339,296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A5F6450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48,000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898244E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563,943,277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FB5BCF8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51,967,827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A1F6103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934,492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0D9B816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2,892,987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B77F18B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79,383,732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37A3B43" w14:textId="37230394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5,8</w:t>
            </w:r>
            <w:r w:rsidR="008018E4" w:rsidRPr="00266E03">
              <w:rPr>
                <w:rFonts w:hAnsi="細明體" w:hint="eastAsia"/>
                <w:noProof/>
                <w:w w:val="100"/>
                <w:szCs w:val="18"/>
              </w:rPr>
              <w:t>9</w:t>
            </w:r>
            <w:r w:rsidRPr="00266E03">
              <w:rPr>
                <w:rFonts w:hAnsi="細明體"/>
                <w:noProof/>
                <w:w w:val="100"/>
                <w:szCs w:val="18"/>
              </w:rPr>
              <w:t>9,866,884</w:t>
            </w:r>
          </w:p>
        </w:tc>
        <w:tc>
          <w:tcPr>
            <w:tcW w:w="1967" w:type="dxa"/>
            <w:vAlign w:val="center"/>
          </w:tcPr>
          <w:p w14:paraId="0CC564D4" w14:textId="7CCCD6D1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21,244,500</w:t>
            </w:r>
          </w:p>
        </w:tc>
        <w:tc>
          <w:tcPr>
            <w:tcW w:w="1967" w:type="dxa"/>
            <w:vAlign w:val="center"/>
          </w:tcPr>
          <w:p w14:paraId="1B814887" w14:textId="12788300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5,921,111,384</w:t>
            </w:r>
          </w:p>
        </w:tc>
      </w:tr>
      <w:tr w:rsidR="00425C6F" w:rsidRPr="000751B1" w14:paraId="1F5A0B60" w14:textId="49C832FE" w:rsidTr="00FC0E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8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5A5C01D9" w14:textId="57BBADB3" w:rsidR="00425C6F" w:rsidRPr="000751B1" w:rsidRDefault="00425C6F" w:rsidP="00880E12">
            <w:pPr>
              <w:spacing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5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37F3781" w14:textId="56039E71" w:rsidR="00425C6F" w:rsidRPr="000751B1" w:rsidRDefault="00425C6F" w:rsidP="00880E12">
            <w:pPr>
              <w:spacing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債務費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41D829D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B28A8A9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1DB3D40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2C9A2A2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C70E748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265AB77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16FED2A" w14:textId="77777777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DEA44B0" w14:textId="36CEA49E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vAlign w:val="center"/>
          </w:tcPr>
          <w:p w14:paraId="754248C6" w14:textId="3F9757FC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vAlign w:val="center"/>
          </w:tcPr>
          <w:p w14:paraId="20590CD9" w14:textId="34465CAF" w:rsidR="00425C6F" w:rsidRPr="00266E03" w:rsidRDefault="00425C6F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32535F" w:rsidRPr="000751B1" w14:paraId="22FB4CD7" w14:textId="77777777" w:rsidTr="00FC0E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2160" w:type="dxa"/>
            <w:gridSpan w:val="4"/>
            <w:tcBorders>
              <w:bottom w:val="nil"/>
            </w:tcBorders>
            <w:shd w:val="clear" w:color="auto" w:fill="auto"/>
            <w:vAlign w:val="center"/>
          </w:tcPr>
          <w:p w14:paraId="409A5248" w14:textId="089604D2" w:rsidR="0032535F" w:rsidRPr="005D6B29" w:rsidRDefault="0032535F" w:rsidP="00880E12">
            <w:pPr>
              <w:spacing w:line="520" w:lineRule="exact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DC581B">
              <w:rPr>
                <w:rFonts w:ascii="標楷體" w:eastAsia="標楷體" w:hAnsi="標楷體" w:hint="eastAsia"/>
                <w:b/>
                <w:noProof/>
                <w:spacing w:val="-10"/>
                <w:sz w:val="20"/>
                <w:szCs w:val="20"/>
              </w:rPr>
              <w:t>資本支出小計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B536201" w14:textId="4A00FA67" w:rsidR="0032535F" w:rsidRPr="00266E03" w:rsidRDefault="0032535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4,581,807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8E3B600" w14:textId="229326CC" w:rsidR="0032535F" w:rsidRPr="00266E03" w:rsidRDefault="0032535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567,439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2C9FEBB" w14:textId="024430BC" w:rsidR="0032535F" w:rsidRPr="00266E03" w:rsidRDefault="0032535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2,214,335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A3E38E0" w14:textId="0D0E60DC" w:rsidR="0032535F" w:rsidRPr="00266E03" w:rsidRDefault="0032535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15,581,104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018EDA0" w14:textId="7BA6931D" w:rsidR="0032535F" w:rsidRPr="00266E03" w:rsidRDefault="0032535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47,126,469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760DD88" w14:textId="4066C366" w:rsidR="0032535F" w:rsidRPr="00266E03" w:rsidRDefault="0032535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121,037,973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A1F6C0A" w14:textId="41630522" w:rsidR="0032535F" w:rsidRPr="00266E03" w:rsidRDefault="0032535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b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280C055" w14:textId="0EC8C478" w:rsidR="0032535F" w:rsidRPr="00266E03" w:rsidRDefault="0032535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2,644,108,412</w:t>
            </w:r>
          </w:p>
        </w:tc>
        <w:tc>
          <w:tcPr>
            <w:tcW w:w="1967" w:type="dxa"/>
            <w:vAlign w:val="center"/>
          </w:tcPr>
          <w:p w14:paraId="405F4ABB" w14:textId="4725DE46" w:rsidR="0032535F" w:rsidRPr="00266E03" w:rsidRDefault="0032535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1,365,941,225</w:t>
            </w:r>
          </w:p>
        </w:tc>
        <w:tc>
          <w:tcPr>
            <w:tcW w:w="1967" w:type="dxa"/>
            <w:vAlign w:val="center"/>
          </w:tcPr>
          <w:p w14:paraId="22C2B736" w14:textId="12CD037E" w:rsidR="0032535F" w:rsidRPr="00266E03" w:rsidRDefault="0032535F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b/>
                <w:noProof/>
                <w:w w:val="100"/>
                <w:szCs w:val="18"/>
              </w:rPr>
              <w:t>4,010,049,637</w:t>
            </w:r>
          </w:p>
        </w:tc>
      </w:tr>
      <w:tr w:rsidR="00B577E7" w:rsidRPr="000751B1" w14:paraId="215C2DF0" w14:textId="77777777" w:rsidTr="00FC0E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8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EC11D6F" w14:textId="6C17A216" w:rsidR="00B577E7" w:rsidRPr="005D6B29" w:rsidRDefault="00B577E7" w:rsidP="00880E12">
            <w:pPr>
              <w:spacing w:line="520" w:lineRule="exact"/>
              <w:ind w:right="57"/>
              <w:jc w:val="both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1.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5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7192ED55" w14:textId="61B21D93" w:rsidR="00B577E7" w:rsidRPr="005D6B29" w:rsidRDefault="00B577E7" w:rsidP="00880E12">
            <w:pPr>
              <w:spacing w:line="520" w:lineRule="exact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人事費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CA7D70F" w14:textId="40DA68DE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DF2139F" w14:textId="15F5EC7C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AE784F2" w14:textId="167E10BD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EE3E4A5" w14:textId="7D54E545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7C778A4" w14:textId="3CEC7443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A6BF83A" w14:textId="56351344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B1EC24F" w14:textId="4D310B3E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6110048" w14:textId="6D8926CF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vAlign w:val="center"/>
          </w:tcPr>
          <w:p w14:paraId="55448ABE" w14:textId="24D1AE36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vAlign w:val="center"/>
          </w:tcPr>
          <w:p w14:paraId="418B8AE4" w14:textId="1B151241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B577E7" w:rsidRPr="000751B1" w14:paraId="73864D82" w14:textId="77777777" w:rsidTr="00FC0E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8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1DBF8CC1" w14:textId="6ED287DF" w:rsidR="00B577E7" w:rsidRPr="005D6B29" w:rsidRDefault="00B577E7" w:rsidP="00880E12">
            <w:pPr>
              <w:spacing w:line="520" w:lineRule="exact"/>
              <w:ind w:right="57"/>
              <w:jc w:val="both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2.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5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588787E0" w14:textId="1DB36C53" w:rsidR="00B577E7" w:rsidRPr="005D6B29" w:rsidRDefault="00B577E7" w:rsidP="00880E12">
            <w:pPr>
              <w:spacing w:line="520" w:lineRule="exact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業務費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2748C51" w14:textId="1B3E6AFA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C37E781" w14:textId="449ABD01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7B8FECD" w14:textId="7F51B470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F13EE7E" w14:textId="7C842E29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AB12088" w14:textId="75EBD64C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839C331" w14:textId="7389281A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B021B12" w14:textId="6FD46F71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AD56D6F" w14:textId="43C447F3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vAlign w:val="center"/>
          </w:tcPr>
          <w:p w14:paraId="78D42ABD" w14:textId="2CCB86F6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vAlign w:val="center"/>
          </w:tcPr>
          <w:p w14:paraId="7E7898AE" w14:textId="17055BEB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</w:tr>
      <w:tr w:rsidR="00B577E7" w:rsidRPr="000751B1" w14:paraId="52DD8389" w14:textId="77777777" w:rsidTr="00FC0E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08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02586FA3" w14:textId="4B20C32B" w:rsidR="00B577E7" w:rsidRPr="005D6B29" w:rsidRDefault="00B577E7" w:rsidP="00880E12">
            <w:pPr>
              <w:spacing w:line="520" w:lineRule="exact"/>
              <w:ind w:right="57"/>
              <w:jc w:val="both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3.</w:t>
            </w:r>
          </w:p>
        </w:tc>
        <w:tc>
          <w:tcPr>
            <w:tcW w:w="1852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15BF79FD" w14:textId="42EC2F0C" w:rsidR="00B577E7" w:rsidRPr="005D6B29" w:rsidRDefault="00B577E7" w:rsidP="00880E12">
            <w:pPr>
              <w:spacing w:line="520" w:lineRule="exact"/>
              <w:ind w:right="57"/>
              <w:jc w:val="distribute"/>
              <w:rPr>
                <w:rFonts w:ascii="標楷體" w:eastAsia="標楷體" w:hAnsi="標楷體"/>
                <w:noProof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設備及投資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DB7941C" w14:textId="0A5561DF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4,581,807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6B9E5AB" w14:textId="089855F2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567,439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4AC8F64" w14:textId="5725E5A7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1,863,800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B05A0A2" w14:textId="63E80F1B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13,111,464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1F02E42" w14:textId="58987E09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47,126,469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62B77C9" w14:textId="6D280971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121,037,973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C9F43BE" w14:textId="33FF1CA7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4F6B52D" w14:textId="5CFAFC05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2,055,274,522</w:t>
            </w:r>
          </w:p>
        </w:tc>
        <w:tc>
          <w:tcPr>
            <w:tcW w:w="1967" w:type="dxa"/>
            <w:vAlign w:val="center"/>
          </w:tcPr>
          <w:p w14:paraId="6791616D" w14:textId="23A3455A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1,110,195,012</w:t>
            </w:r>
          </w:p>
        </w:tc>
        <w:tc>
          <w:tcPr>
            <w:tcW w:w="1967" w:type="dxa"/>
            <w:vAlign w:val="center"/>
          </w:tcPr>
          <w:p w14:paraId="4F5389E2" w14:textId="54C46AC7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3,165,469,534</w:t>
            </w:r>
          </w:p>
        </w:tc>
      </w:tr>
      <w:tr w:rsidR="00B577E7" w:rsidRPr="000751B1" w14:paraId="61ED9F4C" w14:textId="2F44E4B9" w:rsidTr="00FC0E04">
        <w:tblPrEx>
          <w:tblBorders>
            <w:top w:val="none" w:sz="0" w:space="0" w:color="auto"/>
            <w:insideH w:val="none" w:sz="0" w:space="0" w:color="auto"/>
          </w:tblBorders>
        </w:tblPrEx>
        <w:trPr>
          <w:cantSplit/>
          <w:trHeight w:val="907"/>
        </w:trPr>
        <w:tc>
          <w:tcPr>
            <w:tcW w:w="336" w:type="dxa"/>
            <w:gridSpan w:val="3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25BB71" w14:textId="01F16B05" w:rsidR="00B577E7" w:rsidRPr="000751B1" w:rsidRDefault="00B577E7" w:rsidP="00880E12">
            <w:pPr>
              <w:spacing w:line="520" w:lineRule="exact"/>
              <w:ind w:right="57"/>
              <w:jc w:val="both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4.</w:t>
            </w:r>
            <w:r w:rsidRPr="000751B1">
              <w:rPr>
                <w:rFonts w:ascii="標楷體" w:eastAsia="標楷體" w:hAnsi="標楷體"/>
                <w:spacing w:val="-10"/>
                <w:sz w:val="20"/>
                <w:szCs w:val="20"/>
              </w:rPr>
              <w:t xml:space="preserve"> </w:t>
            </w:r>
          </w:p>
        </w:tc>
        <w:tc>
          <w:tcPr>
            <w:tcW w:w="1824" w:type="dxa"/>
            <w:tcBorders>
              <w:left w:val="nil"/>
            </w:tcBorders>
            <w:shd w:val="clear" w:color="auto" w:fill="auto"/>
            <w:vAlign w:val="center"/>
          </w:tcPr>
          <w:p w14:paraId="5850DFAE" w14:textId="25A35DAF" w:rsidR="00B577E7" w:rsidRPr="000751B1" w:rsidRDefault="00B577E7" w:rsidP="00880E12">
            <w:pPr>
              <w:spacing w:line="520" w:lineRule="exact"/>
              <w:ind w:right="57"/>
              <w:jc w:val="distribute"/>
              <w:rPr>
                <w:rFonts w:ascii="標楷體" w:eastAsia="標楷體" w:hAnsi="標楷體"/>
                <w:spacing w:val="-10"/>
                <w:sz w:val="20"/>
                <w:szCs w:val="20"/>
              </w:rPr>
            </w:pPr>
            <w:r w:rsidRPr="005D6B29">
              <w:rPr>
                <w:rFonts w:ascii="標楷體" w:eastAsia="標楷體" w:hAnsi="標楷體" w:hint="eastAsia"/>
                <w:noProof/>
                <w:spacing w:val="-10"/>
                <w:sz w:val="20"/>
                <w:szCs w:val="20"/>
              </w:rPr>
              <w:t>獎補助費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F76F262" w14:textId="77777777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13D6954" w14:textId="77777777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BFE792F" w14:textId="77777777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350,535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C7BC65B" w14:textId="77777777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2,469,640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37584F0" w14:textId="77777777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E79AE53" w14:textId="77777777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D217667" w14:textId="77777777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7C81580" w14:textId="550B57E2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588,833,890</w:t>
            </w:r>
          </w:p>
        </w:tc>
        <w:tc>
          <w:tcPr>
            <w:tcW w:w="1967" w:type="dxa"/>
            <w:vAlign w:val="center"/>
          </w:tcPr>
          <w:p w14:paraId="391F956D" w14:textId="62F4F001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255,746,213</w:t>
            </w:r>
          </w:p>
        </w:tc>
        <w:tc>
          <w:tcPr>
            <w:tcW w:w="1967" w:type="dxa"/>
            <w:vAlign w:val="center"/>
          </w:tcPr>
          <w:p w14:paraId="01075824" w14:textId="601C2E39" w:rsidR="00B577E7" w:rsidRPr="00266E03" w:rsidRDefault="00B577E7" w:rsidP="00880E12">
            <w:pPr>
              <w:pStyle w:val="3"/>
              <w:spacing w:line="520" w:lineRule="exact"/>
              <w:rPr>
                <w:rFonts w:hAnsi="細明體"/>
                <w:b/>
                <w:noProof/>
                <w:w w:val="100"/>
                <w:szCs w:val="18"/>
              </w:rPr>
            </w:pPr>
            <w:r w:rsidRPr="00266E03">
              <w:rPr>
                <w:rFonts w:hAnsi="細明體"/>
                <w:noProof/>
                <w:w w:val="100"/>
                <w:szCs w:val="18"/>
              </w:rPr>
              <w:t>844,580,103</w:t>
            </w:r>
          </w:p>
        </w:tc>
      </w:tr>
    </w:tbl>
    <w:p w14:paraId="66BE1E05" w14:textId="314559E0" w:rsidR="00C57ABD" w:rsidRPr="00223BD7" w:rsidRDefault="00C57ABD" w:rsidP="00223BD7"/>
    <w:sectPr w:rsidR="00C57ABD" w:rsidRPr="00223BD7" w:rsidSect="00266E03">
      <w:headerReference w:type="default" r:id="rId7"/>
      <w:footerReference w:type="default" r:id="rId8"/>
      <w:headerReference w:type="first" r:id="rId9"/>
      <w:footerReference w:type="first" r:id="rId10"/>
      <w:pgSz w:w="23814" w:h="16840" w:orient="landscape" w:code="8"/>
      <w:pgMar w:top="851" w:right="851" w:bottom="851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B8E81" w14:textId="77777777" w:rsidR="00223BD7" w:rsidRDefault="00223BD7" w:rsidP="009E17D4">
      <w:r>
        <w:separator/>
      </w:r>
    </w:p>
  </w:endnote>
  <w:endnote w:type="continuationSeparator" w:id="0">
    <w:p w14:paraId="2741A31D" w14:textId="77777777" w:rsidR="00223BD7" w:rsidRDefault="00223BD7" w:rsidP="009E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982391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2F3F1B7" w14:textId="36F938A4" w:rsidR="0032408C" w:rsidRPr="009900A4" w:rsidRDefault="0032408C" w:rsidP="009900A4">
        <w:pPr>
          <w:pStyle w:val="a6"/>
          <w:spacing w:line="240" w:lineRule="exact"/>
          <w:jc w:val="center"/>
          <w:rPr>
            <w:rFonts w:ascii="標楷體" w:eastAsia="標楷體" w:hAnsi="標楷體"/>
          </w:rPr>
        </w:pPr>
        <w:r w:rsidRPr="00511FB1">
          <w:rPr>
            <w:rFonts w:ascii="標楷體" w:eastAsia="標楷體" w:hAnsi="標楷體" w:hint="eastAsia"/>
          </w:rPr>
          <w:t>第8</w:t>
        </w:r>
        <w:r w:rsidRPr="00511FB1">
          <w:rPr>
            <w:rFonts w:ascii="標楷體" w:eastAsia="標楷體" w:hAnsi="標楷體"/>
          </w:rPr>
          <w:t>-</w:t>
        </w:r>
        <w:r w:rsidRPr="00511FB1">
          <w:rPr>
            <w:rFonts w:ascii="標楷體" w:eastAsia="標楷體" w:hAnsi="標楷體"/>
          </w:rPr>
          <w:fldChar w:fldCharType="begin"/>
        </w:r>
        <w:r w:rsidRPr="00511FB1">
          <w:rPr>
            <w:rFonts w:ascii="標楷體" w:eastAsia="標楷體" w:hAnsi="標楷體"/>
          </w:rPr>
          <w:instrText>PAGE   \* MERGEFORMAT</w:instrText>
        </w:r>
        <w:r w:rsidRPr="00511FB1">
          <w:rPr>
            <w:rFonts w:ascii="標楷體" w:eastAsia="標楷體" w:hAnsi="標楷體"/>
          </w:rPr>
          <w:fldChar w:fldCharType="separate"/>
        </w:r>
        <w:r w:rsidRPr="00511FB1">
          <w:rPr>
            <w:rFonts w:ascii="標楷體" w:eastAsia="標楷體" w:hAnsi="標楷體"/>
            <w:lang w:val="zh-TW"/>
          </w:rPr>
          <w:t>2</w:t>
        </w:r>
        <w:r w:rsidRPr="00511FB1">
          <w:rPr>
            <w:rFonts w:ascii="標楷體" w:eastAsia="標楷體" w:hAnsi="標楷體"/>
          </w:rPr>
          <w:fldChar w:fldCharType="end"/>
        </w:r>
        <w:r w:rsidRPr="00511FB1">
          <w:rPr>
            <w:rFonts w:ascii="標楷體" w:eastAsia="標楷體" w:hAnsi="標楷體" w:hint="eastAsia"/>
          </w:rPr>
          <w:t>頁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8495793"/>
      <w:docPartObj>
        <w:docPartGallery w:val="Page Numbers (Bottom of Page)"/>
        <w:docPartUnique/>
      </w:docPartObj>
    </w:sdtPr>
    <w:sdtEndPr>
      <w:rPr>
        <w:rFonts w:ascii="細明體" w:eastAsia="細明體" w:hAnsi="細明體"/>
        <w:sz w:val="18"/>
        <w:szCs w:val="18"/>
      </w:rPr>
    </w:sdtEndPr>
    <w:sdtContent>
      <w:p w14:paraId="6555B2C3" w14:textId="5C720B8E" w:rsidR="0032408C" w:rsidRPr="006D3FCF" w:rsidRDefault="0032408C" w:rsidP="006D3FCF">
        <w:pPr>
          <w:pStyle w:val="a6"/>
          <w:spacing w:line="240" w:lineRule="exact"/>
          <w:jc w:val="center"/>
          <w:rPr>
            <w:rFonts w:ascii="細明體" w:eastAsia="細明體" w:hAnsi="細明體"/>
            <w:sz w:val="18"/>
            <w:szCs w:val="18"/>
          </w:rPr>
        </w:pPr>
        <w:r w:rsidRPr="00511FB1">
          <w:rPr>
            <w:rFonts w:ascii="標楷體" w:eastAsia="標楷體" w:hAnsi="標楷體" w:hint="eastAsia"/>
          </w:rPr>
          <w:t>第8</w:t>
        </w:r>
        <w:r w:rsidRPr="00511FB1">
          <w:rPr>
            <w:rFonts w:ascii="標楷體" w:eastAsia="標楷體" w:hAnsi="標楷體"/>
          </w:rPr>
          <w:t>-</w:t>
        </w:r>
        <w:r w:rsidRPr="00511FB1">
          <w:rPr>
            <w:rFonts w:ascii="標楷體" w:eastAsia="標楷體" w:hAnsi="標楷體"/>
          </w:rPr>
          <w:fldChar w:fldCharType="begin"/>
        </w:r>
        <w:r w:rsidRPr="00511FB1">
          <w:rPr>
            <w:rFonts w:ascii="標楷體" w:eastAsia="標楷體" w:hAnsi="標楷體"/>
          </w:rPr>
          <w:instrText>PAGE   \* MERGEFORMAT</w:instrText>
        </w:r>
        <w:r w:rsidRPr="00511FB1">
          <w:rPr>
            <w:rFonts w:ascii="標楷體" w:eastAsia="標楷體" w:hAnsi="標楷體"/>
          </w:rPr>
          <w:fldChar w:fldCharType="separate"/>
        </w:r>
        <w:r w:rsidRPr="00511FB1">
          <w:rPr>
            <w:rFonts w:ascii="標楷體" w:eastAsia="標楷體" w:hAnsi="標楷體"/>
            <w:lang w:val="zh-TW"/>
          </w:rPr>
          <w:t>2</w:t>
        </w:r>
        <w:r w:rsidRPr="00511FB1">
          <w:rPr>
            <w:rFonts w:ascii="標楷體" w:eastAsia="標楷體" w:hAnsi="標楷體"/>
          </w:rPr>
          <w:fldChar w:fldCharType="end"/>
        </w:r>
        <w:r w:rsidRPr="00511FB1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2A4BF" w14:textId="77777777" w:rsidR="00223BD7" w:rsidRDefault="00223BD7" w:rsidP="009E17D4">
      <w:r>
        <w:separator/>
      </w:r>
    </w:p>
  </w:footnote>
  <w:footnote w:type="continuationSeparator" w:id="0">
    <w:p w14:paraId="07988FA9" w14:textId="77777777" w:rsidR="00223BD7" w:rsidRDefault="00223BD7" w:rsidP="009E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EF748" w14:textId="1829FA33" w:rsidR="00A032FC" w:rsidRPr="002D17A8" w:rsidRDefault="001419B8" w:rsidP="007B3458">
    <w:pPr>
      <w:pStyle w:val="a3"/>
      <w:ind w:rightChars="235" w:right="564" w:firstLine="482"/>
      <w:jc w:val="center"/>
      <w:rPr>
        <w:rFonts w:hAnsi="標楷體"/>
        <w:b/>
        <w:sz w:val="32"/>
        <w:szCs w:val="32"/>
      </w:rPr>
    </w:pPr>
    <w:r w:rsidRPr="00F77005">
      <w:rPr>
        <w:rFonts w:hAnsi="標楷體" w:hint="eastAsia"/>
        <w:b/>
        <w:color w:val="000000"/>
        <w:spacing w:val="20"/>
        <w:sz w:val="36"/>
        <w:szCs w:val="36"/>
        <w:u w:val="single"/>
      </w:rPr>
      <w:t>捌</w:t>
    </w:r>
    <w:r w:rsidR="00C57ABD" w:rsidRPr="00F77005">
      <w:rPr>
        <w:b/>
        <w:color w:val="000000"/>
        <w:spacing w:val="20"/>
        <w:sz w:val="36"/>
        <w:szCs w:val="36"/>
        <w:u w:val="single"/>
      </w:rPr>
      <w:t>、</w:t>
    </w:r>
    <w:r w:rsidR="00A032FC" w:rsidRPr="00F77005">
      <w:rPr>
        <w:rFonts w:hAnsi="標楷體" w:hint="eastAsia"/>
        <w:b/>
        <w:spacing w:val="60"/>
        <w:w w:val="100"/>
        <w:sz w:val="36"/>
        <w:szCs w:val="36"/>
        <w:u w:val="single"/>
      </w:rPr>
      <w:t>中華民國</w:t>
    </w:r>
    <w:proofErr w:type="gramStart"/>
    <w:r w:rsidRPr="00F77005">
      <w:rPr>
        <w:rFonts w:hAnsi="標楷體"/>
        <w:b/>
        <w:spacing w:val="60"/>
        <w:w w:val="100"/>
        <w:sz w:val="36"/>
        <w:szCs w:val="36"/>
        <w:u w:val="single"/>
      </w:rPr>
      <w:t>114</w:t>
    </w:r>
    <w:proofErr w:type="gramEnd"/>
    <w:r w:rsidR="00A032FC" w:rsidRPr="00F77005">
      <w:rPr>
        <w:rFonts w:hAnsi="標楷體" w:hint="eastAsia"/>
        <w:b/>
        <w:spacing w:val="60"/>
        <w:w w:val="100"/>
        <w:sz w:val="36"/>
        <w:szCs w:val="36"/>
        <w:u w:val="single"/>
      </w:rPr>
      <w:t>年度</w:t>
    </w:r>
    <w:r w:rsidRPr="00F77005">
      <w:rPr>
        <w:rFonts w:hAnsi="標楷體"/>
        <w:b/>
        <w:spacing w:val="60"/>
        <w:w w:val="100"/>
        <w:sz w:val="36"/>
        <w:szCs w:val="36"/>
        <w:u w:val="single"/>
      </w:rPr>
      <w:t>金門縣</w:t>
    </w:r>
    <w:r w:rsidR="00A032FC" w:rsidRPr="00F77005">
      <w:rPr>
        <w:rFonts w:hAnsi="標楷體" w:hint="eastAsia"/>
        <w:b/>
        <w:spacing w:val="60"/>
        <w:w w:val="100"/>
        <w:sz w:val="36"/>
        <w:szCs w:val="36"/>
        <w:u w:val="single"/>
      </w:rPr>
      <w:t>總決算各主管機關歲出用途別科目決算</w:t>
    </w:r>
    <w:proofErr w:type="gramStart"/>
    <w:r w:rsidR="00A032FC" w:rsidRPr="00F77005">
      <w:rPr>
        <w:rFonts w:hAnsi="標楷體" w:hint="eastAsia"/>
        <w:b/>
        <w:spacing w:val="60"/>
        <w:w w:val="100"/>
        <w:sz w:val="36"/>
        <w:szCs w:val="36"/>
        <w:u w:val="single"/>
      </w:rPr>
      <w:t>審定數綜計</w:t>
    </w:r>
    <w:proofErr w:type="gramEnd"/>
    <w:r w:rsidR="00A032FC" w:rsidRPr="00F77005">
      <w:rPr>
        <w:rFonts w:hAnsi="標楷體" w:hint="eastAsia"/>
        <w:b/>
        <w:spacing w:val="60"/>
        <w:w w:val="100"/>
        <w:sz w:val="36"/>
        <w:szCs w:val="36"/>
        <w:u w:val="single"/>
      </w:rPr>
      <w:t>表</w:t>
    </w:r>
    <w:r w:rsidR="00A032FC" w:rsidRPr="00266E03">
      <w:rPr>
        <w:rFonts w:hAnsi="標楷體" w:hint="eastAsia"/>
        <w:bCs/>
        <w:sz w:val="32"/>
        <w:szCs w:val="32"/>
      </w:rPr>
      <w:t>(續</w:t>
    </w:r>
    <w:r w:rsidR="00A032FC" w:rsidRPr="00266E03">
      <w:rPr>
        <w:rFonts w:hAnsi="標楷體"/>
        <w:bCs/>
        <w:sz w:val="32"/>
        <w:szCs w:val="32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47708" w14:textId="0068FBC4" w:rsidR="00A032FC" w:rsidRPr="002F7D6D" w:rsidRDefault="001419B8" w:rsidP="00A032FC">
    <w:pPr>
      <w:pStyle w:val="a4"/>
      <w:jc w:val="center"/>
      <w:rPr>
        <w:rFonts w:ascii="標楷體" w:eastAsia="標楷體" w:hAnsi="標楷體"/>
        <w:spacing w:val="60"/>
        <w:sz w:val="36"/>
        <w:szCs w:val="36"/>
        <w:u w:val="single"/>
      </w:rPr>
    </w:pPr>
    <w:r w:rsidRPr="002F7D6D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捌</w:t>
    </w:r>
    <w:r w:rsidR="00C57ABD" w:rsidRPr="002F7D6D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A032FC" w:rsidRPr="002F7D6D">
      <w:rPr>
        <w:rFonts w:ascii="標楷體" w:eastAsia="標楷體" w:hAnsi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2F7D6D">
      <w:rPr>
        <w:rFonts w:ascii="標楷體" w:eastAsia="標楷體" w:hAnsi="標楷體"/>
        <w:b/>
        <w:spacing w:val="60"/>
        <w:sz w:val="36"/>
        <w:szCs w:val="36"/>
        <w:u w:val="single"/>
      </w:rPr>
      <w:t>114</w:t>
    </w:r>
    <w:proofErr w:type="gramEnd"/>
    <w:r w:rsidR="00A032FC" w:rsidRPr="002F7D6D">
      <w:rPr>
        <w:rFonts w:ascii="標楷體" w:eastAsia="標楷體" w:hAnsi="標楷體" w:hint="eastAsia"/>
        <w:b/>
        <w:spacing w:val="60"/>
        <w:sz w:val="36"/>
        <w:szCs w:val="36"/>
        <w:u w:val="single"/>
      </w:rPr>
      <w:t>年度</w:t>
    </w:r>
    <w:r w:rsidRPr="002F7D6D">
      <w:rPr>
        <w:rFonts w:ascii="標楷體" w:eastAsia="標楷體" w:hAnsi="標楷體"/>
        <w:b/>
        <w:spacing w:val="60"/>
        <w:sz w:val="36"/>
        <w:szCs w:val="36"/>
        <w:u w:val="single"/>
      </w:rPr>
      <w:t>金門縣</w:t>
    </w:r>
    <w:r w:rsidR="00A032FC" w:rsidRPr="002F7D6D">
      <w:rPr>
        <w:rFonts w:ascii="標楷體" w:eastAsia="標楷體" w:hAnsi="標楷體" w:hint="eastAsia"/>
        <w:b/>
        <w:spacing w:val="60"/>
        <w:sz w:val="36"/>
        <w:szCs w:val="36"/>
        <w:u w:val="single"/>
      </w:rPr>
      <w:t>總決算各主管機關歲出用途別科目決算</w:t>
    </w:r>
    <w:proofErr w:type="gramStart"/>
    <w:r w:rsidR="00A032FC" w:rsidRPr="002F7D6D">
      <w:rPr>
        <w:rFonts w:ascii="標楷體" w:eastAsia="標楷體" w:hAnsi="標楷體" w:hint="eastAsia"/>
        <w:b/>
        <w:spacing w:val="60"/>
        <w:sz w:val="36"/>
        <w:szCs w:val="36"/>
        <w:u w:val="single"/>
      </w:rPr>
      <w:t>審定數綜計</w:t>
    </w:r>
    <w:proofErr w:type="gramEnd"/>
    <w:r w:rsidR="00A032FC" w:rsidRPr="002F7D6D">
      <w:rPr>
        <w:rFonts w:ascii="標楷體" w:eastAsia="標楷體" w:hAnsi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formLetters"/>
    <w:linkToQuery/>
    <w:dataType w:val="textFile"/>
    <w:query w:val="SELECT * FROM D:\data\總決算\Doc.doc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BD7"/>
    <w:rsid w:val="00002236"/>
    <w:rsid w:val="00030A60"/>
    <w:rsid w:val="000751B1"/>
    <w:rsid w:val="000829BA"/>
    <w:rsid w:val="00086B69"/>
    <w:rsid w:val="000B1CD2"/>
    <w:rsid w:val="000E7219"/>
    <w:rsid w:val="00135097"/>
    <w:rsid w:val="001419B8"/>
    <w:rsid w:val="00187559"/>
    <w:rsid w:val="001B5022"/>
    <w:rsid w:val="001C313F"/>
    <w:rsid w:val="001D72A9"/>
    <w:rsid w:val="00223BD7"/>
    <w:rsid w:val="00266E03"/>
    <w:rsid w:val="002865ED"/>
    <w:rsid w:val="002D17A8"/>
    <w:rsid w:val="002F7D6D"/>
    <w:rsid w:val="00300CB1"/>
    <w:rsid w:val="0032408C"/>
    <w:rsid w:val="0032535F"/>
    <w:rsid w:val="00335A84"/>
    <w:rsid w:val="003A09D3"/>
    <w:rsid w:val="004120E8"/>
    <w:rsid w:val="00425C6F"/>
    <w:rsid w:val="004412ED"/>
    <w:rsid w:val="004733C9"/>
    <w:rsid w:val="00511FB1"/>
    <w:rsid w:val="00525DF8"/>
    <w:rsid w:val="00540446"/>
    <w:rsid w:val="005D0AAA"/>
    <w:rsid w:val="0060537D"/>
    <w:rsid w:val="006D3FCF"/>
    <w:rsid w:val="007B08FF"/>
    <w:rsid w:val="007B3458"/>
    <w:rsid w:val="007C65B0"/>
    <w:rsid w:val="007C6F04"/>
    <w:rsid w:val="008018E4"/>
    <w:rsid w:val="00844078"/>
    <w:rsid w:val="00880E12"/>
    <w:rsid w:val="008B5364"/>
    <w:rsid w:val="008D5355"/>
    <w:rsid w:val="008F26EA"/>
    <w:rsid w:val="009900A4"/>
    <w:rsid w:val="009A0C4B"/>
    <w:rsid w:val="009A2FFB"/>
    <w:rsid w:val="009D105B"/>
    <w:rsid w:val="009E17D4"/>
    <w:rsid w:val="00A032FC"/>
    <w:rsid w:val="00A35EAF"/>
    <w:rsid w:val="00A865D5"/>
    <w:rsid w:val="00AA186A"/>
    <w:rsid w:val="00B12FAD"/>
    <w:rsid w:val="00B26CE0"/>
    <w:rsid w:val="00B577E7"/>
    <w:rsid w:val="00BC18E5"/>
    <w:rsid w:val="00C34B64"/>
    <w:rsid w:val="00C53EB0"/>
    <w:rsid w:val="00C57ABD"/>
    <w:rsid w:val="00C73DB7"/>
    <w:rsid w:val="00C83C54"/>
    <w:rsid w:val="00D479AB"/>
    <w:rsid w:val="00D86930"/>
    <w:rsid w:val="00DA0973"/>
    <w:rsid w:val="00DD2192"/>
    <w:rsid w:val="00DD78AC"/>
    <w:rsid w:val="00DF5FFF"/>
    <w:rsid w:val="00E122CC"/>
    <w:rsid w:val="00E2094C"/>
    <w:rsid w:val="00E46635"/>
    <w:rsid w:val="00EA2670"/>
    <w:rsid w:val="00ED50A7"/>
    <w:rsid w:val="00F263F4"/>
    <w:rsid w:val="00F305F3"/>
    <w:rsid w:val="00F77005"/>
    <w:rsid w:val="00FB07A9"/>
    <w:rsid w:val="00FC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2DEDE68"/>
  <w15:chartTrackingRefBased/>
  <w15:docId w15:val="{E9B1C400-09FA-4B99-8037-A1D2D8457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單元"/>
    <w:basedOn w:val="a"/>
    <w:rsid w:val="00A865D5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  <w:szCs w:val="20"/>
    </w:rPr>
  </w:style>
  <w:style w:type="paragraph" w:customStyle="1" w:styleId="3">
    <w:name w:val="表格欄3數字"/>
    <w:basedOn w:val="a"/>
    <w:rsid w:val="00A865D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paragraph" w:styleId="a4">
    <w:name w:val="header"/>
    <w:basedOn w:val="a"/>
    <w:link w:val="a5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9E17D4"/>
    <w:rPr>
      <w:kern w:val="2"/>
    </w:rPr>
  </w:style>
  <w:style w:type="paragraph" w:styleId="a6">
    <w:name w:val="footer"/>
    <w:basedOn w:val="a"/>
    <w:link w:val="a7"/>
    <w:uiPriority w:val="99"/>
    <w:unhideWhenUsed/>
    <w:rsid w:val="009E17D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9E17D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pgnB51qf&#21508;&#20027;&#31649;&#27231;&#38364;&#27506;&#20986;&#29992;&#36884;&#21029;&#31185;&#30446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23215-5A99-4F2A-8F88-13CFA9F54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YpgnB51qf各主管機關歲出用途別科目決算審定數綜計表.dot</Template>
  <TotalTime>11</TotalTime>
  <Pages>2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林泳安</dc:creator>
  <cp:keywords/>
  <cp:lastModifiedBy>王詠萱</cp:lastModifiedBy>
  <cp:revision>12</cp:revision>
  <cp:lastPrinted>2026-06-12T06:20:00Z</cp:lastPrinted>
  <dcterms:created xsi:type="dcterms:W3CDTF">2026-06-26T06:19:00Z</dcterms:created>
  <dcterms:modified xsi:type="dcterms:W3CDTF">2026-07-06T03:16:00Z</dcterms:modified>
</cp:coreProperties>
</file>