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"/>
        <w:gridCol w:w="89"/>
        <w:gridCol w:w="1756"/>
        <w:gridCol w:w="902"/>
        <w:gridCol w:w="1309"/>
        <w:gridCol w:w="2211"/>
        <w:gridCol w:w="2211"/>
        <w:gridCol w:w="2211"/>
        <w:gridCol w:w="2211"/>
        <w:gridCol w:w="2211"/>
        <w:gridCol w:w="2211"/>
        <w:gridCol w:w="2211"/>
        <w:gridCol w:w="2211"/>
      </w:tblGrid>
      <w:tr w:rsidR="00EF4923" w:rsidRPr="00797D95" w14:paraId="3764FB50" w14:textId="77777777" w:rsidTr="00D621D8">
        <w:tc>
          <w:tcPr>
            <w:tcW w:w="103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FA1E6" w14:textId="77777777" w:rsidR="00EF4923" w:rsidRPr="00797D95" w:rsidRDefault="00EF4923" w:rsidP="002162F0">
            <w:pPr>
              <w:jc w:val="right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601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E42B1B2" w14:textId="77777777" w:rsidR="00EF4923" w:rsidRPr="00797D95" w:rsidRDefault="00EF4923" w:rsidP="00685B6E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4296" w:type="pct"/>
            <w:gridSpan w:val="9"/>
            <w:vMerge w:val="restart"/>
            <w:tcBorders>
              <w:top w:val="nil"/>
              <w:left w:val="nil"/>
            </w:tcBorders>
            <w:vAlign w:val="bottom"/>
          </w:tcPr>
          <w:p w14:paraId="0FA7E766" w14:textId="77777777" w:rsidR="00EF4923" w:rsidRPr="00797D95" w:rsidRDefault="00EF4923" w:rsidP="00685B6E">
            <w:pPr>
              <w:jc w:val="right"/>
            </w:pPr>
            <w:r w:rsidRPr="00797D9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F4923" w:rsidRPr="00797D95" w14:paraId="3DBB2625" w14:textId="77777777" w:rsidTr="00D621D8">
        <w:tc>
          <w:tcPr>
            <w:tcW w:w="103" w:type="pct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809FBF0" w14:textId="77777777" w:rsidR="00EF4923" w:rsidRPr="00797D95" w:rsidRDefault="00EF4923" w:rsidP="002162F0">
            <w:pPr>
              <w:jc w:val="right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601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212F1CA" w14:textId="77777777" w:rsidR="00EF4923" w:rsidRPr="00797D95" w:rsidRDefault="00EF4923" w:rsidP="00685B6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96" w:type="pct"/>
            <w:gridSpan w:val="9"/>
            <w:vMerge/>
            <w:tcBorders>
              <w:left w:val="nil"/>
            </w:tcBorders>
            <w:vAlign w:val="center"/>
          </w:tcPr>
          <w:p w14:paraId="5BD2B6C9" w14:textId="77777777" w:rsidR="00EF4923" w:rsidRPr="00797D95" w:rsidRDefault="00EF4923" w:rsidP="00685B6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0316D" w:rsidRPr="00797D95" w14:paraId="193740B2" w14:textId="063464F9" w:rsidTr="00D621D8">
        <w:trPr>
          <w:trHeight w:val="680"/>
        </w:trPr>
        <w:tc>
          <w:tcPr>
            <w:tcW w:w="500" w:type="pct"/>
            <w:gridSpan w:val="3"/>
            <w:tcBorders>
              <w:tl2br w:val="single" w:sz="4" w:space="0" w:color="auto"/>
            </w:tcBorders>
            <w:vAlign w:val="center"/>
          </w:tcPr>
          <w:p w14:paraId="4FB32D36" w14:textId="32096545" w:rsidR="0080316D" w:rsidRPr="00797D95" w:rsidRDefault="0080316D" w:rsidP="00BD5808">
            <w:pPr>
              <w:spacing w:beforeLines="30" w:before="108"/>
              <w:jc w:val="right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7DA4D4E" w14:textId="53203669" w:rsidR="00DE5B35" w:rsidRPr="00797D95" w:rsidRDefault="0080316D" w:rsidP="00BD5808">
            <w:pPr>
              <w:snapToGrid w:val="0"/>
              <w:spacing w:beforeLines="25" w:before="90" w:afterLines="10" w:after="36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sz w:val="20"/>
              </w:rPr>
              <w:t xml:space="preserve">政  事 </w:t>
            </w:r>
            <w:r w:rsidRPr="00797D95">
              <w:rPr>
                <w:rFonts w:ascii="標楷體" w:eastAsia="標楷體"/>
                <w:sz w:val="20"/>
              </w:rPr>
              <w:t xml:space="preserve"> </w:t>
            </w:r>
            <w:r w:rsidRPr="00797D95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00" w:type="pct"/>
            <w:gridSpan w:val="2"/>
            <w:vAlign w:val="center"/>
          </w:tcPr>
          <w:p w14:paraId="7CD47742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500" w:type="pct"/>
            <w:vAlign w:val="center"/>
          </w:tcPr>
          <w:p w14:paraId="7DF01B94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500" w:type="pct"/>
            <w:vAlign w:val="center"/>
          </w:tcPr>
          <w:p w14:paraId="7F5EFFA9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500" w:type="pct"/>
            <w:vAlign w:val="center"/>
          </w:tcPr>
          <w:p w14:paraId="7A83032E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500" w:type="pct"/>
            <w:vAlign w:val="center"/>
          </w:tcPr>
          <w:p w14:paraId="0F1E079B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500" w:type="pct"/>
            <w:vAlign w:val="center"/>
          </w:tcPr>
          <w:p w14:paraId="0E167D95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500" w:type="pct"/>
            <w:vAlign w:val="center"/>
          </w:tcPr>
          <w:p w14:paraId="0FDC806B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500" w:type="pct"/>
            <w:vAlign w:val="center"/>
          </w:tcPr>
          <w:p w14:paraId="4E4604CE" w14:textId="0E0BA759" w:rsidR="0080316D" w:rsidRPr="00C4257A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pacing w:val="-6"/>
                <w:sz w:val="20"/>
              </w:rPr>
            </w:pPr>
            <w:r w:rsidRPr="00C4257A">
              <w:rPr>
                <w:rFonts w:ascii="標楷體" w:eastAsia="標楷體"/>
                <w:spacing w:val="-6"/>
                <w:sz w:val="20"/>
              </w:rPr>
              <w:t>建設處</w:t>
            </w:r>
            <w:r w:rsidR="00C4257A" w:rsidRPr="00C4257A">
              <w:rPr>
                <w:rFonts w:ascii="標楷體" w:eastAsia="標楷體" w:hint="eastAsia"/>
                <w:spacing w:val="-6"/>
                <w:sz w:val="20"/>
              </w:rPr>
              <w:t>（產業發展處）</w:t>
            </w:r>
            <w:r w:rsidRPr="00C4257A">
              <w:rPr>
                <w:rFonts w:ascii="標楷體" w:eastAsia="標楷體"/>
                <w:spacing w:val="-6"/>
                <w:sz w:val="20"/>
              </w:rPr>
              <w:t>主管</w:t>
            </w:r>
          </w:p>
        </w:tc>
        <w:tc>
          <w:tcPr>
            <w:tcW w:w="500" w:type="pct"/>
            <w:vAlign w:val="center"/>
          </w:tcPr>
          <w:p w14:paraId="231256F6" w14:textId="0953AF6F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觀光處主管</w:t>
            </w:r>
          </w:p>
        </w:tc>
      </w:tr>
      <w:tr w:rsidR="009A4702" w:rsidRPr="00797D95" w14:paraId="13AC0824" w14:textId="142B7B7C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00" w:type="pct"/>
            <w:gridSpan w:val="3"/>
            <w:shd w:val="clear" w:color="auto" w:fill="auto"/>
            <w:vAlign w:val="center"/>
          </w:tcPr>
          <w:p w14:paraId="77B9AC80" w14:textId="77777777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97D9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91BA16A" w14:textId="2309293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201,474,343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0C1D2D" w14:textId="45DF77D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8,589,036,943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C80DA0" w14:textId="3B8AE83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129,330,945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BFC1DD" w14:textId="59F06E0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188,961,177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7D162D" w14:textId="2638E12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50,856,696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C87C7C" w14:textId="12AE239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62,476,415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25C8D77" w14:textId="7F9527B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416,337,733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9F3CF20" w14:textId="5734C50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572,137,538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32D0C93" w14:textId="77710C6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1,433,497,081</w:t>
            </w:r>
          </w:p>
        </w:tc>
      </w:tr>
      <w:tr w:rsidR="009A4702" w:rsidRPr="00797D95" w14:paraId="56993104" w14:textId="7A37A4F0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C114DC" w14:textId="12795936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B19D0B0" w14:textId="38DDC4FB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F4A1637" w14:textId="63ECB2E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842EABD" w14:textId="69CF2C2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500,788,793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A341553" w14:textId="26A80B3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B22E1A0" w14:textId="3F920F3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36941C" w14:textId="14F4BD2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DCDFF8" w14:textId="7638F5E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0891936" w14:textId="46F7345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8DE8F21" w14:textId="61C74D6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3BF7CA1" w14:textId="670BCAD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26806782" w14:textId="6DC6C6EF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FA3ECB" w14:textId="07E13D34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821AE23" w14:textId="170AC968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447D182" w14:textId="41FE617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23D20F3" w14:textId="77CFA49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25D103" w14:textId="54C3CAA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BD0258D" w14:textId="0F87340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B3D544F" w14:textId="54B7142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AD83C7B" w14:textId="29F27B9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495162C" w14:textId="647BB53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A2A5D1A" w14:textId="74CED63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DCABBE0" w14:textId="2384A66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583D8DEE" w14:textId="51EDA658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0FB1AE" w14:textId="795090BF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F5B1B60" w14:textId="2B01D7CE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02036AE" w14:textId="1C8D6A6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EDE7C38" w14:textId="74AD297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51,425,998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501D01" w14:textId="219F5F8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129,330,945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756CBC" w14:textId="261A86D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188,961,177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D912B5" w14:textId="0A74688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DAF7C40" w14:textId="7792CED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3E7C90" w14:textId="4CBCFFB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726D80" w14:textId="2671008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5136945" w14:textId="7B64FE4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51E2D698" w14:textId="49A83414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7AD9B3" w14:textId="52F9F3C1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2AD1C8E" w14:textId="0103DFD5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FFE73A2" w14:textId="0A4BA2D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A6CBE3" w14:textId="0BB28FF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E8D2F4" w14:textId="42222FE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F1AE7C" w14:textId="3FAABC8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BFAEB4" w14:textId="24CF4E5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9DF932" w14:textId="4587ABC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F6DC9C9" w14:textId="02A07AA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7FD123" w14:textId="3E0E0FB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E2BC34" w14:textId="03637B2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543C5FFB" w14:textId="24A8EA9F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4F765D" w14:textId="2A3F876C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AFDF544" w14:textId="24055A67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17C8BE7" w14:textId="0B5622A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20FE6A7" w14:textId="43D13CC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13,685,892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7103DF5" w14:textId="466D558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2596B4" w14:textId="706781C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E1341CB" w14:textId="5F83FA7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CFF0C0" w14:textId="22928FB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53ADB8" w14:textId="49A3CD1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AC9B7A" w14:textId="6ADE383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3D94B3" w14:textId="04C42F7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2CC86997" w14:textId="563BB5EB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3B0F01" w14:textId="0F589042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778A4F7" w14:textId="0542D9F2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3BB65A5" w14:textId="7B4EF79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371AF9" w14:textId="4947355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3,164,215,115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12867E" w14:textId="6F6C702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BE66EA" w14:textId="6633F0E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7F025D" w14:textId="504BA49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B8A7E15" w14:textId="6509CCE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B13AC5E" w14:textId="4F6E46F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43BD40" w14:textId="3BED62E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BEE5EA" w14:textId="5214E41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073EB801" w14:textId="51939C7B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879EB9" w14:textId="2DCC6556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A28B87A" w14:textId="24D357E5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0E0E305" w14:textId="7B413EE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E71F90E" w14:textId="2218C14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144,749,791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6C5771" w14:textId="5F54DF7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8635D39" w14:textId="01035C5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FC1F03" w14:textId="4C66B57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3E7EA0" w14:textId="0B80AD5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62,476,415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8C6D02" w14:textId="1091993D" w:rsidR="009A4702" w:rsidRPr="00BC4A72" w:rsidRDefault="00BC4A72" w:rsidP="00D64F12">
            <w:pPr>
              <w:spacing w:line="52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C4A72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416,337,733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EB8DE5" w14:textId="48440CB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E7071B" w14:textId="684A9D4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1AE141F0" w14:textId="40871B54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25A7E1" w14:textId="7B8418CF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F01DF43" w14:textId="5577F5AE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BA607FB" w14:textId="26497A6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8CE639" w14:textId="60BB5E4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377,860,978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76901D4" w14:textId="448DF80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2781C27" w14:textId="4E1DB13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DCBAA5" w14:textId="3EEC803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F10171" w14:textId="00B013F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D11A0D" w14:textId="6F40A1BB" w:rsidR="009A4702" w:rsidRPr="006B4C83" w:rsidRDefault="00BC4A7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B50131" w14:textId="78CCD0C6" w:rsidR="009A4702" w:rsidRPr="006B4C83" w:rsidRDefault="00BC4A7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572,137,538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303A90" w14:textId="2253F6A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76A50C79" w14:textId="600739CA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AB462A" w14:textId="68AEE7F6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7CDF156" w14:textId="38B2D4E4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BAF9905" w14:textId="1CBD6B6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E0D8A" w14:textId="618164F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122,634,621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6AA2DDD" w14:textId="126E574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9AE631B" w14:textId="1C343E8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CEB56" w14:textId="76A8803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7D04B5" w14:textId="09025C7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92A4BA6" w14:textId="10DEF37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53DD6C5" w14:textId="05107BE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040F199" w14:textId="3AFEF6F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0815DDC5" w14:textId="4C8660D4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DC70C0" w14:textId="1BE5769F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F168537" w14:textId="14C9DB53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7DE33B8" w14:textId="734D3B1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72D5A2" w14:textId="5B9FA11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966,598,960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7AA61B" w14:textId="592366E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E433633" w14:textId="19D5AEA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382F494" w14:textId="08CAD42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1EDB87F" w14:textId="7DB0FF0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7CB94BC" w14:textId="03CB979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D84899" w14:textId="55F451CD" w:rsidR="009A4702" w:rsidRPr="006B4C83" w:rsidRDefault="00BC4A7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A3D8539" w14:textId="033C2191" w:rsidR="009A4702" w:rsidRPr="006B4C83" w:rsidRDefault="00BC4A7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</w:tr>
      <w:tr w:rsidR="009A4702" w:rsidRPr="00797D95" w14:paraId="587B1452" w14:textId="27D594FC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E99081" w14:textId="1AD3071A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6814039" w14:textId="5EB39B2C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05978B6" w14:textId="3EA15F3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789B69" w14:textId="6B9F549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1,293,356,620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4EED4F2" w14:textId="1DDB6BC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6C44E5" w14:textId="291A8EC8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99BDE23" w14:textId="2284BB9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BA58921" w14:textId="00B6535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8A9B77" w14:textId="48BDFE7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DD5CACC" w14:textId="0D6AC95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7C160B6" w14:textId="08BD131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45B38F91" w14:textId="52D0831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C783CE" w14:textId="7DA84F20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AF76BFF" w14:textId="5E42ECBB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5182C88" w14:textId="3B2DEF3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B714E2D" w14:textId="1B93A65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38,712,898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D0D610" w14:textId="3C8A79B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AB0E2C0" w14:textId="622B8CF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EF7CFC4" w14:textId="44C31A8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3EA8140" w14:textId="279B474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6D2F12" w14:textId="45C44CD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75ADF1" w14:textId="1B70059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41E166" w14:textId="4D0CF0D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4A3636BA" w14:textId="39FC085B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979933" w14:textId="5383E4A9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3.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CE1248B" w14:textId="3AB1561F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6DD061B" w14:textId="25E3F20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4005B6" w14:textId="2B47A6F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42,408,142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B27F109" w14:textId="71D38CE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6988D" w14:textId="2CBA6A4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3270821" w14:textId="42F1E60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B6FA896" w14:textId="16006958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5A37116" w14:textId="1C6E15F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CD75199" w14:textId="3206EE1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4D94BBA" w14:textId="3B26001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1D50277A" w14:textId="70F64F7A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DE6054" w14:textId="1CC3614C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4.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F5EE2F3" w14:textId="3FC2D322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A22396E" w14:textId="1A596CE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01EC4E" w14:textId="6F2CA44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770,647,061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D340C8" w14:textId="7E41910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690755" w14:textId="20A9D31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94B1715" w14:textId="35195A3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0C133E1" w14:textId="162832B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EF021DE" w14:textId="3A789DD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835F561" w14:textId="218185E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53EFEA" w14:textId="3A8AD78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1AC770DD" w14:textId="6E37F61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074764" w14:textId="4A794CA9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5.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D31252D" w14:textId="74250A9A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5D4A9986" w14:textId="4BAAB2C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1F08D7D" w14:textId="6B8138F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70A5C9" w14:textId="1F0587B8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9504C3" w14:textId="1F98C08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FE4602A" w14:textId="0A6DB0D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4A155C" w14:textId="3EAE380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22313A" w14:textId="04FEBAF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AEB717F" w14:textId="0D4A1B1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3E8C4DE" w14:textId="1800CE6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4F7C1411" w14:textId="72DE25E5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418C40" w14:textId="5C45F286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6.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57A0899" w14:textId="0EF969AC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DAE5569" w14:textId="4846889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40F4ED2" w14:textId="2FE5698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503,981,054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4FB88A" w14:textId="3B4360D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674F56" w14:textId="30027BD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5B81D7" w14:textId="711817C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690E8A8" w14:textId="2F6CA89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3A1674" w14:textId="36D3562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E0CF813" w14:textId="4744CE0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60A625" w14:textId="42D24A6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0F2D0C49" w14:textId="047122FE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1AA54B" w14:textId="43F790EA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7.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A668091" w14:textId="75A14476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74423A9" w14:textId="2BCD8DD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18D612" w14:textId="2EF493F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98,487,527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D95BE9" w14:textId="534929B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0A7DEB9" w14:textId="71B23C0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3183A52" w14:textId="092261D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38230D5" w14:textId="1CF58EE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983B6F" w14:textId="5B1E197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19A08FA" w14:textId="1A01B4F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3582E03" w14:textId="7786277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0A6AC236" w14:textId="14EEC2AD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3D02D8" w14:textId="0FF69490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8.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9EA5734" w14:textId="214D10CF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5A2E666" w14:textId="1F43562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56D86F0" w14:textId="355B223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440,173,000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DE5B48" w14:textId="7D8B0BA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E60DEE7" w14:textId="2B3E9C68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54269A" w14:textId="3AACBDF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599DF6" w14:textId="652D6C9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0DD32B" w14:textId="6DA447C5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DB03049" w14:textId="2042ED0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AF32AD" w14:textId="18CBD0B8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1860F5FB" w14:textId="4ED37B39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A93DD4" w14:textId="585D7AFD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9.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AA62DA1" w14:textId="52E18C65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3B5B370" w14:textId="438FAE22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CB1A183" w14:textId="0B82D4B6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58,402,000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8DDF8E" w14:textId="31FE575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C61092" w14:textId="56DAEDE9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767D8B" w14:textId="37B0F84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FBB026D" w14:textId="363AC1A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5913FE" w14:textId="6CBA586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95B727F" w14:textId="55A4BEDE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22B16EC" w14:textId="159203F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A4702" w:rsidRPr="00797D95" w14:paraId="2A5DA1D0" w14:textId="5642616E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957A7" w14:textId="05C6DB64" w:rsidR="009A4702" w:rsidRPr="00797D95" w:rsidRDefault="009A4702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60F3C5F" w14:textId="13A315F0" w:rsidR="009A4702" w:rsidRPr="00797D95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93487B8" w14:textId="4F1A07B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F4786D1" w14:textId="11CFAC9C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908,493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0BEC33" w14:textId="7651FAE7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712623" w14:textId="7C5442F1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D0DCBD" w14:textId="53966273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CB11834" w14:textId="30A8BD1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0FA38B0" w14:textId="76D0A01A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2A12EF7" w14:textId="1FE17DC0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A09460" w14:textId="050D7CDD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6515754A" w14:textId="77777777" w:rsidR="00EF4923" w:rsidRDefault="00EF4923" w:rsidP="00EF4923"/>
    <w:p w14:paraId="715C4818" w14:textId="77777777" w:rsidR="00EF4923" w:rsidRPr="00EF4923" w:rsidRDefault="00EF4923" w:rsidP="00EF4923">
      <w:r>
        <w:br w:type="page"/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"/>
        <w:gridCol w:w="94"/>
        <w:gridCol w:w="1751"/>
        <w:gridCol w:w="942"/>
        <w:gridCol w:w="1269"/>
        <w:gridCol w:w="2211"/>
        <w:gridCol w:w="2211"/>
        <w:gridCol w:w="2211"/>
        <w:gridCol w:w="2211"/>
        <w:gridCol w:w="2211"/>
        <w:gridCol w:w="2211"/>
        <w:gridCol w:w="2211"/>
        <w:gridCol w:w="2211"/>
      </w:tblGrid>
      <w:tr w:rsidR="00EF4923" w:rsidRPr="00797D95" w14:paraId="4A8A0E65" w14:textId="77777777" w:rsidTr="002162F0">
        <w:tc>
          <w:tcPr>
            <w:tcW w:w="10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46B6BA" w14:textId="77777777" w:rsidR="00EF4923" w:rsidRPr="00797D95" w:rsidRDefault="00EF4923" w:rsidP="002162F0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lastRenderedPageBreak/>
              <w:t>經常</w:t>
            </w:r>
          </w:p>
        </w:tc>
        <w:tc>
          <w:tcPr>
            <w:tcW w:w="609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FDD0112" w14:textId="77777777" w:rsidR="00EF4923" w:rsidRPr="00797D95" w:rsidRDefault="00EF4923" w:rsidP="00685B6E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4287" w:type="pct"/>
            <w:gridSpan w:val="9"/>
            <w:vMerge w:val="restart"/>
            <w:tcBorders>
              <w:top w:val="nil"/>
              <w:left w:val="nil"/>
            </w:tcBorders>
            <w:vAlign w:val="bottom"/>
          </w:tcPr>
          <w:p w14:paraId="1C7EE0FD" w14:textId="77777777" w:rsidR="00EF4923" w:rsidRPr="00797D95" w:rsidRDefault="00EF4923" w:rsidP="00685B6E">
            <w:pPr>
              <w:jc w:val="right"/>
            </w:pPr>
            <w:r w:rsidRPr="00797D9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F4923" w:rsidRPr="00797D95" w14:paraId="066DFA4A" w14:textId="77777777" w:rsidTr="002162F0">
        <w:tc>
          <w:tcPr>
            <w:tcW w:w="104" w:type="pct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D571348" w14:textId="77777777" w:rsidR="00EF4923" w:rsidRPr="00797D95" w:rsidRDefault="00EF4923" w:rsidP="002162F0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609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008B7BCA" w14:textId="77777777" w:rsidR="00EF4923" w:rsidRPr="00797D95" w:rsidRDefault="00EF4923" w:rsidP="00685B6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87" w:type="pct"/>
            <w:gridSpan w:val="9"/>
            <w:vMerge/>
            <w:tcBorders>
              <w:left w:val="nil"/>
            </w:tcBorders>
            <w:vAlign w:val="center"/>
          </w:tcPr>
          <w:p w14:paraId="0218A491" w14:textId="77777777" w:rsidR="00EF4923" w:rsidRPr="00797D95" w:rsidRDefault="00EF4923" w:rsidP="00685B6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0316D" w:rsidRPr="00797D95" w14:paraId="15A0897F" w14:textId="77777777" w:rsidTr="00BD5808">
        <w:trPr>
          <w:trHeight w:val="587"/>
        </w:trPr>
        <w:tc>
          <w:tcPr>
            <w:tcW w:w="500" w:type="pct"/>
            <w:gridSpan w:val="3"/>
            <w:tcBorders>
              <w:tl2br w:val="single" w:sz="4" w:space="0" w:color="auto"/>
            </w:tcBorders>
            <w:vAlign w:val="center"/>
          </w:tcPr>
          <w:p w14:paraId="26166D7C" w14:textId="25BE6DD7" w:rsidR="00BD5808" w:rsidRPr="00BD5808" w:rsidRDefault="0080316D" w:rsidP="00BD5808">
            <w:pPr>
              <w:spacing w:beforeLines="30" w:before="108" w:line="240" w:lineRule="exact"/>
              <w:jc w:val="right"/>
              <w:rPr>
                <w:rFonts w:ascii="標楷體" w:eastAsia="標楷體"/>
                <w:color w:val="000000"/>
                <w:sz w:val="4"/>
                <w:szCs w:val="4"/>
              </w:rPr>
            </w:pPr>
            <w:r w:rsidRPr="00797D95"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3EBBBF21" w14:textId="7F561DB4" w:rsidR="00BD5808" w:rsidRPr="00797D95" w:rsidRDefault="0080316D" w:rsidP="00BD5808">
            <w:pPr>
              <w:snapToGrid w:val="0"/>
              <w:spacing w:beforeLines="25" w:before="90" w:afterLines="10" w:after="36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sz w:val="20"/>
              </w:rPr>
              <w:t xml:space="preserve">政  事 </w:t>
            </w:r>
            <w:r w:rsidRPr="00797D95">
              <w:rPr>
                <w:rFonts w:ascii="標楷體" w:eastAsia="標楷體"/>
                <w:sz w:val="20"/>
              </w:rPr>
              <w:t xml:space="preserve"> </w:t>
            </w:r>
            <w:r w:rsidRPr="00797D95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00" w:type="pct"/>
            <w:gridSpan w:val="2"/>
            <w:vAlign w:val="center"/>
          </w:tcPr>
          <w:p w14:paraId="43A03AF7" w14:textId="470F63CB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工務處主管</w:t>
            </w:r>
          </w:p>
        </w:tc>
        <w:tc>
          <w:tcPr>
            <w:tcW w:w="500" w:type="pct"/>
            <w:vAlign w:val="center"/>
          </w:tcPr>
          <w:p w14:paraId="416B6883" w14:textId="34744A73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社會處主管</w:t>
            </w:r>
          </w:p>
        </w:tc>
        <w:tc>
          <w:tcPr>
            <w:tcW w:w="500" w:type="pct"/>
            <w:vAlign w:val="center"/>
          </w:tcPr>
          <w:p w14:paraId="7502F7BC" w14:textId="4D97E999" w:rsidR="0080316D" w:rsidRPr="00F15E2F" w:rsidRDefault="0080316D" w:rsidP="00F15E2F">
            <w:pPr>
              <w:ind w:leftChars="10" w:left="24" w:rightChars="10" w:right="24"/>
              <w:jc w:val="distribute"/>
              <w:rPr>
                <w:rFonts w:ascii="標楷體" w:eastAsia="標楷體"/>
                <w:spacing w:val="-6"/>
                <w:sz w:val="20"/>
              </w:rPr>
            </w:pPr>
            <w:r w:rsidRPr="00F15E2F">
              <w:rPr>
                <w:rFonts w:ascii="標楷體" w:eastAsia="標楷體"/>
                <w:spacing w:val="-6"/>
                <w:sz w:val="20"/>
              </w:rPr>
              <w:t>行政處</w:t>
            </w:r>
            <w:r w:rsidR="00F15E2F" w:rsidRPr="00F15E2F">
              <w:rPr>
                <w:rFonts w:ascii="標楷體" w:eastAsia="標楷體" w:hint="eastAsia"/>
                <w:spacing w:val="-6"/>
                <w:sz w:val="20"/>
              </w:rPr>
              <w:t>（綜合發展處）</w:t>
            </w:r>
            <w:r w:rsidRPr="00F15E2F">
              <w:rPr>
                <w:rFonts w:ascii="標楷體" w:eastAsia="標楷體"/>
                <w:spacing w:val="-6"/>
                <w:sz w:val="20"/>
              </w:rPr>
              <w:t>主管</w:t>
            </w:r>
          </w:p>
        </w:tc>
        <w:tc>
          <w:tcPr>
            <w:tcW w:w="500" w:type="pct"/>
            <w:vAlign w:val="center"/>
          </w:tcPr>
          <w:p w14:paraId="72351E25" w14:textId="289F626C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500" w:type="pct"/>
            <w:vAlign w:val="center"/>
          </w:tcPr>
          <w:p w14:paraId="0DE6D79E" w14:textId="058F9032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500" w:type="pct"/>
            <w:vAlign w:val="center"/>
          </w:tcPr>
          <w:p w14:paraId="6BEA86A9" w14:textId="03326F89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500" w:type="pct"/>
            <w:vAlign w:val="center"/>
          </w:tcPr>
          <w:p w14:paraId="1F3CFF6D" w14:textId="40ED862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500" w:type="pct"/>
            <w:vAlign w:val="center"/>
          </w:tcPr>
          <w:p w14:paraId="021FC029" w14:textId="73406686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797D95"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500" w:type="pct"/>
            <w:vAlign w:val="center"/>
          </w:tcPr>
          <w:p w14:paraId="171B83EB" w14:textId="08AA2A2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合計</w:t>
            </w:r>
          </w:p>
        </w:tc>
      </w:tr>
      <w:tr w:rsidR="009A4702" w:rsidRPr="004B289C" w14:paraId="56F6B000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00" w:type="pct"/>
            <w:gridSpan w:val="3"/>
            <w:shd w:val="clear" w:color="auto" w:fill="auto"/>
            <w:vAlign w:val="center"/>
          </w:tcPr>
          <w:p w14:paraId="4AC77D51" w14:textId="77777777" w:rsidR="009A4702" w:rsidRPr="00836028" w:rsidRDefault="009A4702" w:rsidP="00D64F12">
            <w:pPr>
              <w:spacing w:line="5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602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621F5E65" w14:textId="109E215B" w:rsidR="009A4702" w:rsidRPr="005945A8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151,906,802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79E3E2" w14:textId="496838FF" w:rsidR="009A4702" w:rsidRPr="005945A8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74,322,919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8753DF4" w14:textId="6E82731E" w:rsidR="009A4702" w:rsidRPr="005945A8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22,203,011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24F18D" w14:textId="677F9D4D" w:rsidR="009A4702" w:rsidRPr="005945A8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807,337,247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D69DBE" w14:textId="2F455431" w:rsidR="009A4702" w:rsidRPr="005945A8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283,279,852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86E75A3" w14:textId="2557D9F4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754,087,380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0A3D28B" w14:textId="64A432DF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466,067,606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D100A7" w14:textId="69F6F8AB" w:rsidR="009A4702" w:rsidRPr="006B4C83" w:rsidRDefault="009A4702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235,519,852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12DEB6" w14:textId="65AD027A" w:rsidR="009A4702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14,438,833,540</w:t>
            </w:r>
          </w:p>
        </w:tc>
      </w:tr>
      <w:tr w:rsidR="00BA273D" w:rsidRPr="004B289C" w14:paraId="25DC6E29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CADF91" w14:textId="79E2703E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BE7F60F" w14:textId="31F3B518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1EFA947" w14:textId="7566491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A8D93F" w14:textId="5DEA2DA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3DB5FA" w14:textId="30F564E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A1DDC5B" w14:textId="200702EB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7AFF9B" w14:textId="694E9EDD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DAC913B" w14:textId="7002250C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4C7FEA" w14:textId="4285BDC0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D41B08" w14:textId="1E785C49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1DF8BD" w14:textId="5997827E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522,991,804</w:t>
            </w:r>
          </w:p>
        </w:tc>
      </w:tr>
      <w:tr w:rsidR="00BA273D" w:rsidRPr="004B289C" w14:paraId="40BC227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7AEC58" w14:textId="0D4D314D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35EAA56" w14:textId="0C46927C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AC9B074" w14:textId="6ACC2E16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629F50" w14:textId="41F0738E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832CBB" w14:textId="1DB8DF2E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0A5CCB" w14:textId="0EB464CB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157CC8F" w14:textId="3560086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4F86DC" w14:textId="618CD9A0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F55189" w14:textId="6D16D63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459D4F" w14:textId="42B54DCF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CB0ABD1" w14:textId="5BFA9E1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</w:tr>
      <w:tr w:rsidR="00BA273D" w:rsidRPr="004B289C" w14:paraId="5F693B4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840864" w14:textId="44F37544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DC65C5B" w14:textId="09EBA084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042A092" w14:textId="0B45CBC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9B2FDDE" w14:textId="4E3D4B6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16DC60" w14:textId="690BE01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A8A597" w14:textId="2C5648F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1138D3" w14:textId="20DD023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6BDCA58" w14:textId="29ACB06B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088E0D" w14:textId="442008A5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466,067,606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3E5AC5" w14:textId="24DCEE69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2D0D6F" w14:textId="10A208C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835,785,726</w:t>
            </w:r>
          </w:p>
        </w:tc>
      </w:tr>
      <w:tr w:rsidR="00BA273D" w:rsidRPr="004B289C" w14:paraId="290D0301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151353" w14:textId="67FED49D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E6C0860" w14:textId="5520A152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A9337E3" w14:textId="0A348BF9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CB79C1" w14:textId="6ADC05E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D3C60C" w14:textId="4B46A377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D1A58F" w14:textId="62E79C1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61983F" w14:textId="6E9F3C7E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1A7336" w14:textId="4EFCD574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C2E602" w14:textId="0E20D36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EFEE39E" w14:textId="7489F258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36F1F35" w14:textId="6F10C088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</w:tr>
      <w:tr w:rsidR="00BA273D" w:rsidRPr="004B289C" w14:paraId="074D4319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391387" w14:textId="3A9DD60A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EC2B9F4" w14:textId="48ACC0A9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6FAF1DE6" w14:textId="5E822CF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417FE4" w14:textId="6C97A966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C1AE423" w14:textId="76D2C55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77E2EC7" w14:textId="1E6C94A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AED5A1" w14:textId="71DCD7F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463CD5" w14:textId="3A9653D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988BD4" w14:textId="13D7686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838EC54" w14:textId="6A94F06F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CF21B7" w14:textId="39D3CEF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64,542,588</w:t>
            </w:r>
          </w:p>
        </w:tc>
      </w:tr>
      <w:tr w:rsidR="00BA273D" w:rsidRPr="004B289C" w14:paraId="57437E4A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13D2D9" w14:textId="7E3E0EDC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726E38B" w14:textId="2D05C5FF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58CB496" w14:textId="70CBD83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D4F93C5" w14:textId="33BF5AB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F8AB98" w14:textId="059690DD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824996A" w14:textId="41707DA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BDBBC89" w14:textId="2190899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DCB734" w14:textId="0ED7D94E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96CFACB" w14:textId="7C374BEB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DDFA5D" w14:textId="740F6655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DA999A" w14:textId="43B509A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3,164,215,115</w:t>
            </w:r>
          </w:p>
        </w:tc>
      </w:tr>
      <w:tr w:rsidR="00BA273D" w:rsidRPr="004B289C" w14:paraId="6E9B9C4B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50B273" w14:textId="25F0CEEB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8C88584" w14:textId="616CBD78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59DAD040" w14:textId="1A0E09B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387802" w14:textId="170BE076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74055C" w14:textId="7559B08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4961484" w14:textId="7C96B8D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FE79A9" w14:textId="7F4F6477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08DF6B4" w14:textId="5F0D68A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3E149B" w14:textId="4C313A65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A96782" w14:textId="0BAAEEE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EF4C0F7" w14:textId="1BFD7FA8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623,563,939</w:t>
            </w:r>
          </w:p>
        </w:tc>
      </w:tr>
      <w:tr w:rsidR="00BA273D" w:rsidRPr="004B289C" w14:paraId="622F5791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C7DDE8" w14:textId="5561B142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A1206F1" w14:textId="0BBB1BA5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8990671" w14:textId="35B1095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D79853C" w14:textId="34596D3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198EBE1" w14:textId="756AD83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0B0E8A" w14:textId="36A4E595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9DCD83" w14:textId="2F5B3FD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AE1EBF6" w14:textId="6D37AB2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826203E" w14:textId="081D8646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9AFEFAB" w14:textId="0ADAC4CF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D8A6AC9" w14:textId="7913C23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949,998,516</w:t>
            </w:r>
          </w:p>
        </w:tc>
      </w:tr>
      <w:tr w:rsidR="00BA273D" w:rsidRPr="004B289C" w14:paraId="3F4EBE2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3F3881" w14:textId="0219D94D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FF058AC" w14:textId="2BF9944B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D679D1C" w14:textId="236C695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1FDF83" w14:textId="13B43C67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B02F265" w14:textId="6D3FE48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D2189B" w14:textId="49309BE6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B19E183" w14:textId="005B2F53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ED29BE" w14:textId="3A71CA4C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7673EFC" w14:textId="27FDCA3E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E7FEAC" w14:textId="34EC3A94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521DE02" w14:textId="7B63EFEC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274,541,423</w:t>
            </w:r>
          </w:p>
        </w:tc>
      </w:tr>
      <w:tr w:rsidR="00BA273D" w:rsidRPr="004B289C" w14:paraId="02C8949B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E2C12E" w14:textId="38D30AED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BD77D5F" w14:textId="0C5D6396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819CCB6" w14:textId="579B7D7B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3FB3892" w14:textId="7401B707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0CF5B81" w14:textId="646916B3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D6A638" w14:textId="349A645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DF6213A" w14:textId="4B256C7B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665A534" w14:textId="658091F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47FB4E6" w14:textId="43542B26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24BC2CF" w14:textId="4741CEA6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7D3E36" w14:textId="2257E613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2,400,096,041</w:t>
            </w:r>
          </w:p>
        </w:tc>
      </w:tr>
      <w:tr w:rsidR="00BA273D" w:rsidRPr="004B289C" w14:paraId="75361C86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F9C2DE" w14:textId="34B7C844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10F5A46" w14:textId="278BE035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FB5A034" w14:textId="4E43664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34737BF" w14:textId="157E6F4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CFEEC3" w14:textId="1FE8A213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373781" w14:textId="6CB5C74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507A30E" w14:textId="02B5784B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071F6F" w14:textId="4A437733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94DCCE1" w14:textId="6530848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B98843" w14:textId="01C7308F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AD58D7" w14:textId="3582DF9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1,293,356,620</w:t>
            </w:r>
          </w:p>
        </w:tc>
      </w:tr>
      <w:tr w:rsidR="00BA273D" w:rsidRPr="004B289C" w14:paraId="05A2B97B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F13A84" w14:textId="74F9772B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E70E5D4" w14:textId="21D2EB5E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C5E9AEB" w14:textId="2240566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C6FD9B" w14:textId="0A051611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469EF5B" w14:textId="3A5EC743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2E933DF" w14:textId="1CD2DBD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F104290" w14:textId="60109607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DD6533E" w14:textId="4D65BB7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4475EC" w14:textId="4568D9F5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6CB714" w14:textId="2640FF34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0B833AA" w14:textId="3E1ACC6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38,712,898</w:t>
            </w:r>
          </w:p>
        </w:tc>
      </w:tr>
      <w:tr w:rsidR="00BA273D" w:rsidRPr="004B289C" w14:paraId="1F41DF41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B26A6A" w14:textId="0A985F3D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3.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F702978" w14:textId="603CD6F7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DA95055" w14:textId="1987E1CE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FD8E95" w14:textId="2EBE7237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37B8EF7" w14:textId="6F80E07E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4A06545" w14:textId="00897EEB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287B83" w14:textId="0995D7A3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172C01" w14:textId="44B6ABDC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FFECEC" w14:textId="2DF8C992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30C2F2" w14:textId="59A751F8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B39401" w14:textId="4563680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42,408,142</w:t>
            </w:r>
          </w:p>
        </w:tc>
      </w:tr>
      <w:tr w:rsidR="00BA273D" w:rsidRPr="004B289C" w14:paraId="3B35A9F8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1E81E0" w14:textId="07069F42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4.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648C876" w14:textId="5505494E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5669503B" w14:textId="09630B60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9EEB4D" w14:textId="2A07072A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37C9D1" w14:textId="2FC8510D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F2CB60" w14:textId="7621BA89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461D5B" w14:textId="5E5C6A03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E1225F" w14:textId="46774A4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F06929" w14:textId="081CAE56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FF0AC7" w14:textId="1BD24A9B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4D8008" w14:textId="07FB29A6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844,969,980</w:t>
            </w:r>
          </w:p>
        </w:tc>
      </w:tr>
      <w:tr w:rsidR="00BA273D" w:rsidRPr="004B289C" w14:paraId="146A613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C65AA0" w14:textId="35E12A64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5.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924A3A9" w14:textId="7663D3EB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88F6333" w14:textId="5057A409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332874" w14:textId="314A5C5A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DD6269" w14:textId="179FCC25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9860B7F" w14:textId="6300398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152989" w14:textId="691FBEB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E77356" w14:textId="1D408B6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40B323" w14:textId="56D5F863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C251A2A" w14:textId="3F37B0E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6696593" w14:textId="552F55E9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</w:tr>
      <w:tr w:rsidR="00BA273D" w:rsidRPr="004B289C" w14:paraId="0E72AC7C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213AC6" w14:textId="37322826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6.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EDF26CC" w14:textId="66148221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5D8A110" w14:textId="21FF6555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6F4A97" w14:textId="58D531C5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2A7A235" w14:textId="77BB1CF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EE85AF" w14:textId="0CEE03D9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0671FD" w14:textId="4E37EC7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4FF398" w14:textId="17C3C34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40E25D" w14:textId="7443A50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38E2F3" w14:textId="6C4C8712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96763F5" w14:textId="555EEAF9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787,260,906</w:t>
            </w:r>
          </w:p>
        </w:tc>
      </w:tr>
      <w:tr w:rsidR="00BA273D" w:rsidRPr="004B289C" w14:paraId="5ADB97E5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4FDBE6" w14:textId="61E6ED7D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7.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D8ED828" w14:textId="57B0F3FC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2B3F200" w14:textId="7BF78775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FC063ED" w14:textId="4AE3738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57D5F8" w14:textId="6B5591D2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143699" w14:textId="35BD7FA9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0B8818E" w14:textId="7C41FE8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4F052B" w14:textId="04381D4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8621A1" w14:textId="5C4F554A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7C5039E" w14:textId="7990A05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C288DFB" w14:textId="1DCCBD2E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98,487,527</w:t>
            </w:r>
          </w:p>
        </w:tc>
      </w:tr>
      <w:tr w:rsidR="00BA273D" w:rsidRPr="004B289C" w14:paraId="561ECE18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5F117F" w14:textId="4C0565E9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8.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0CBD897" w14:textId="1908AB9A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B2EFECB" w14:textId="5E9ADE31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C4C252" w14:textId="303120E6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F17A6C" w14:textId="79CCE0A8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471F9A" w14:textId="25C70995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EF288C7" w14:textId="7BFDC60A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9762AC2" w14:textId="6668E13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53470A" w14:textId="26D4F424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D9406C" w14:textId="62123FF4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191,949,840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893764" w14:textId="6F0DA66D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632,122,840</w:t>
            </w:r>
          </w:p>
        </w:tc>
      </w:tr>
      <w:tr w:rsidR="00BA273D" w:rsidRPr="004B289C" w14:paraId="08485976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D55598" w14:textId="6AEA00F0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9.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7163879" w14:textId="70C8B16C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141911E" w14:textId="022485A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15355A3" w14:textId="0F77A01A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691120" w14:textId="3FCAE544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A7D415D" w14:textId="183EAD7C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C2E1C1" w14:textId="7D2B1731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75B5698" w14:textId="4F00B2B0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15E8E0" w14:textId="23186381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93A32E" w14:textId="239C791B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E7F254" w14:textId="6F29BC0B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58,402,000</w:t>
            </w:r>
          </w:p>
        </w:tc>
      </w:tr>
      <w:tr w:rsidR="00BA273D" w:rsidRPr="004B289C" w14:paraId="69F3E567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CA848" w14:textId="0F22DB55" w:rsidR="00BA273D" w:rsidRPr="00836028" w:rsidRDefault="00BA273D" w:rsidP="00D64F12">
            <w:pPr>
              <w:spacing w:line="5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116C582" w14:textId="40BC8CED" w:rsidR="00BA273D" w:rsidRPr="00836028" w:rsidRDefault="00BA273D" w:rsidP="00D64F12">
            <w:pPr>
              <w:spacing w:line="5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6F0B6A3" w14:textId="35B0065A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FF864D" w14:textId="732D4106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B9B54F2" w14:textId="53F3EDD1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8A17646" w14:textId="5C18C4BF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1169790" w14:textId="749303A1" w:rsidR="00BA273D" w:rsidRPr="005945A8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70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C14C60" w14:textId="32B6782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9BC947" w14:textId="45AA5136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8590CC" w14:textId="6CC18347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43,570,012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A109A14" w14:textId="76E3688C" w:rsidR="00BA273D" w:rsidRPr="006B4C83" w:rsidRDefault="00BA273D" w:rsidP="00D64F12">
            <w:pPr>
              <w:spacing w:line="52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B4C83">
              <w:rPr>
                <w:rFonts w:ascii="細明體" w:eastAsia="細明體" w:hAnsi="細明體"/>
                <w:noProof/>
                <w:sz w:val="18"/>
                <w:szCs w:val="18"/>
              </w:rPr>
              <w:t>44,478,505</w:t>
            </w:r>
          </w:p>
        </w:tc>
      </w:tr>
    </w:tbl>
    <w:p w14:paraId="167550E7" w14:textId="77777777" w:rsidR="00EF4923" w:rsidRPr="004B289C" w:rsidRDefault="00EF4923" w:rsidP="00EF4923">
      <w:pPr>
        <w:rPr>
          <w:rFonts w:ascii="細明體" w:eastAsia="細明體" w:hAnsi="細明體"/>
          <w:sz w:val="18"/>
          <w:szCs w:val="18"/>
        </w:rPr>
      </w:pPr>
    </w:p>
    <w:sectPr w:rsidR="00EF4923" w:rsidRPr="004B289C" w:rsidSect="006E63C3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851" w:right="851" w:bottom="851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85864" w14:textId="77777777" w:rsidR="00EF4923" w:rsidRDefault="00EF4923">
      <w:r>
        <w:separator/>
      </w:r>
    </w:p>
  </w:endnote>
  <w:endnote w:type="continuationSeparator" w:id="0">
    <w:p w14:paraId="48377CE6" w14:textId="77777777" w:rsidR="00EF4923" w:rsidRDefault="00EF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18175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4B47844" w14:textId="50E28AD2" w:rsidR="00A04AC7" w:rsidRPr="00785C97" w:rsidRDefault="00A04AC7" w:rsidP="00785C97">
        <w:pPr>
          <w:pStyle w:val="a4"/>
          <w:jc w:val="center"/>
          <w:rPr>
            <w:rFonts w:ascii="標楷體" w:eastAsia="標楷體" w:hAnsi="標楷體"/>
          </w:rPr>
        </w:pPr>
        <w:r w:rsidRPr="00E824E2">
          <w:rPr>
            <w:rFonts w:ascii="標楷體" w:eastAsia="標楷體" w:hAnsi="標楷體" w:hint="eastAsia"/>
          </w:rPr>
          <w:t>第7-</w:t>
        </w:r>
        <w:r w:rsidRPr="00E824E2">
          <w:rPr>
            <w:rFonts w:ascii="標楷體" w:eastAsia="標楷體" w:hAnsi="標楷體"/>
          </w:rPr>
          <w:fldChar w:fldCharType="begin"/>
        </w:r>
        <w:r w:rsidRPr="00E824E2">
          <w:rPr>
            <w:rFonts w:ascii="標楷體" w:eastAsia="標楷體" w:hAnsi="標楷體"/>
          </w:rPr>
          <w:instrText>PAGE   \* MERGEFORMAT</w:instrText>
        </w:r>
        <w:r w:rsidRPr="00E824E2">
          <w:rPr>
            <w:rFonts w:ascii="標楷體" w:eastAsia="標楷體" w:hAnsi="標楷體"/>
          </w:rPr>
          <w:fldChar w:fldCharType="separate"/>
        </w:r>
        <w:r w:rsidRPr="00E824E2">
          <w:rPr>
            <w:rFonts w:ascii="標楷體" w:eastAsia="標楷體" w:hAnsi="標楷體"/>
            <w:lang w:val="zh-TW"/>
          </w:rPr>
          <w:t>2</w:t>
        </w:r>
        <w:r w:rsidRPr="00E824E2">
          <w:rPr>
            <w:rFonts w:ascii="標楷體" w:eastAsia="標楷體" w:hAnsi="標楷體"/>
          </w:rPr>
          <w:fldChar w:fldCharType="end"/>
        </w:r>
        <w:r w:rsidRPr="00E824E2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F972" w14:textId="5326ADBB" w:rsidR="00A04AC7" w:rsidRPr="00E824E2" w:rsidRDefault="00214C60" w:rsidP="00785C97">
    <w:pPr>
      <w:pStyle w:val="a4"/>
      <w:jc w:val="center"/>
      <w:rPr>
        <w:rFonts w:ascii="標楷體" w:eastAsia="標楷體" w:hAnsi="標楷體"/>
      </w:rPr>
    </w:pPr>
    <w:r w:rsidRPr="00E824E2">
      <w:rPr>
        <w:rFonts w:ascii="標楷體" w:eastAsia="標楷體" w:hAnsi="標楷體" w:hint="eastAsia"/>
      </w:rPr>
      <w:t>第7-</w:t>
    </w:r>
    <w:sdt>
      <w:sdtPr>
        <w:rPr>
          <w:rFonts w:ascii="標楷體" w:eastAsia="標楷體" w:hAnsi="標楷體"/>
        </w:rPr>
        <w:id w:val="2129196409"/>
        <w:docPartObj>
          <w:docPartGallery w:val="Page Numbers (Bottom of Page)"/>
          <w:docPartUnique/>
        </w:docPartObj>
      </w:sdtPr>
      <w:sdtEndPr/>
      <w:sdtContent>
        <w:r w:rsidRPr="00E824E2">
          <w:rPr>
            <w:rFonts w:ascii="標楷體" w:eastAsia="標楷體" w:hAnsi="標楷體"/>
          </w:rPr>
          <w:fldChar w:fldCharType="begin"/>
        </w:r>
        <w:r w:rsidRPr="00E824E2">
          <w:rPr>
            <w:rFonts w:ascii="標楷體" w:eastAsia="標楷體" w:hAnsi="標楷體"/>
          </w:rPr>
          <w:instrText>PAGE   \* MERGEFORMAT</w:instrText>
        </w:r>
        <w:r w:rsidRPr="00E824E2">
          <w:rPr>
            <w:rFonts w:ascii="標楷體" w:eastAsia="標楷體" w:hAnsi="標楷體"/>
          </w:rPr>
          <w:fldChar w:fldCharType="separate"/>
        </w:r>
        <w:r w:rsidRPr="00E824E2">
          <w:rPr>
            <w:rFonts w:ascii="標楷體" w:eastAsia="標楷體" w:hAnsi="標楷體"/>
            <w:lang w:val="zh-TW"/>
          </w:rPr>
          <w:t>2</w:t>
        </w:r>
        <w:r w:rsidRPr="00E824E2">
          <w:rPr>
            <w:rFonts w:ascii="標楷體" w:eastAsia="標楷體" w:hAnsi="標楷體"/>
          </w:rPr>
          <w:fldChar w:fldCharType="end"/>
        </w:r>
        <w:r w:rsidRPr="00E824E2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2455" w14:textId="77777777" w:rsidR="00EF4923" w:rsidRDefault="00EF4923">
      <w:r>
        <w:separator/>
      </w:r>
    </w:p>
  </w:footnote>
  <w:footnote w:type="continuationSeparator" w:id="0">
    <w:p w14:paraId="18E296AB" w14:textId="77777777" w:rsidR="00EF4923" w:rsidRDefault="00EF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2922" w14:textId="64637B38" w:rsidR="003A0BB1" w:rsidRDefault="009F011D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6"/>
        <w:szCs w:val="36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EF4923" w:rsidRPr="00D4594B">
      <w:rPr>
        <w:rFonts w:ascii="標楷體" w:eastAsia="標楷體" w:hAnsi="標楷體"/>
        <w:b/>
        <w:spacing w:val="60"/>
        <w:sz w:val="36"/>
        <w:szCs w:val="36"/>
        <w:u w:val="single"/>
      </w:rPr>
      <w:t>11</w:t>
    </w:r>
    <w:r w:rsidR="009A4702">
      <w:rPr>
        <w:rFonts w:ascii="標楷體" w:eastAsia="標楷體" w:hAnsi="標楷體"/>
        <w:b/>
        <w:spacing w:val="60"/>
        <w:sz w:val="36"/>
        <w:szCs w:val="36"/>
        <w:u w:val="single"/>
      </w:rPr>
      <w:t>4</w:t>
    </w:r>
    <w:proofErr w:type="gramEnd"/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EF4923" w:rsidRPr="00D4594B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360A3" w:rsidRPr="00D4594B">
      <w:rPr>
        <w:rFonts w:ascii="標楷體" w:eastAsia="標楷體" w:hint="eastAsia"/>
        <w:b/>
        <w:spacing w:val="60"/>
        <w:sz w:val="36"/>
        <w:szCs w:val="36"/>
        <w:u w:val="single"/>
      </w:rPr>
      <w:t>總決算</w:t>
    </w:r>
    <w:r w:rsidR="004439C8" w:rsidRPr="00D4594B">
      <w:rPr>
        <w:rFonts w:ascii="標楷體" w:eastAsia="標楷體" w:hint="eastAsia"/>
        <w:b/>
        <w:spacing w:val="60"/>
        <w:sz w:val="36"/>
        <w:szCs w:val="36"/>
        <w:u w:val="single"/>
      </w:rPr>
      <w:t>各主管機關</w:t>
    </w:r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歲出政事別</w:t>
    </w:r>
    <w:r w:rsidR="004439C8" w:rsidRPr="00D4594B">
      <w:rPr>
        <w:rFonts w:ascii="標楷體" w:eastAsia="標楷體" w:hint="eastAsia"/>
        <w:b/>
        <w:spacing w:val="60"/>
        <w:sz w:val="36"/>
        <w:szCs w:val="36"/>
        <w:u w:val="single"/>
      </w:rPr>
      <w:t>科目</w:t>
    </w:r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決算</w:t>
    </w:r>
    <w:proofErr w:type="gramStart"/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  <w:r w:rsidR="00EF4923" w:rsidRPr="00D4594B">
      <w:rPr>
        <w:rFonts w:ascii="標楷體" w:eastAsia="標楷體" w:hAnsi="標楷體"/>
        <w:sz w:val="32"/>
        <w:szCs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741F" w14:textId="30131B80" w:rsidR="003A0BB1" w:rsidRPr="00357237" w:rsidRDefault="009F011D">
    <w:pPr>
      <w:jc w:val="center"/>
      <w:rPr>
        <w:rFonts w:ascii="標楷體" w:eastAsia="標楷體"/>
        <w:b/>
        <w:sz w:val="36"/>
        <w:szCs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6"/>
        <w:szCs w:val="36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EF4923" w:rsidRPr="00357237">
      <w:rPr>
        <w:rFonts w:ascii="標楷體" w:eastAsia="標楷體" w:hAnsi="標楷體"/>
        <w:b/>
        <w:spacing w:val="60"/>
        <w:sz w:val="36"/>
        <w:szCs w:val="36"/>
        <w:u w:val="single"/>
      </w:rPr>
      <w:t>11</w:t>
    </w:r>
    <w:r w:rsidR="009A4702">
      <w:rPr>
        <w:rFonts w:ascii="標楷體" w:eastAsia="標楷體" w:hAnsi="標楷體"/>
        <w:b/>
        <w:spacing w:val="60"/>
        <w:sz w:val="36"/>
        <w:szCs w:val="36"/>
        <w:u w:val="single"/>
      </w:rPr>
      <w:t>4</w:t>
    </w:r>
    <w:proofErr w:type="gramEnd"/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EF4923" w:rsidRPr="00357237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360A3" w:rsidRPr="00357237">
      <w:rPr>
        <w:rFonts w:ascii="標楷體" w:eastAsia="標楷體" w:hint="eastAsia"/>
        <w:b/>
        <w:spacing w:val="60"/>
        <w:sz w:val="36"/>
        <w:szCs w:val="36"/>
        <w:u w:val="single"/>
      </w:rPr>
      <w:t>總決算</w:t>
    </w:r>
    <w:r w:rsidR="003B0DD9" w:rsidRPr="00357237">
      <w:rPr>
        <w:rFonts w:ascii="標楷體" w:eastAsia="標楷體" w:hint="eastAsia"/>
        <w:b/>
        <w:spacing w:val="60"/>
        <w:sz w:val="36"/>
        <w:szCs w:val="36"/>
        <w:u w:val="single"/>
      </w:rPr>
      <w:t>各主管機關</w:t>
    </w:r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歲出政事別</w:t>
    </w:r>
    <w:r w:rsidR="003B0DD9" w:rsidRPr="00357237">
      <w:rPr>
        <w:rFonts w:ascii="標楷體" w:eastAsia="標楷體" w:hint="eastAsia"/>
        <w:b/>
        <w:spacing w:val="60"/>
        <w:sz w:val="36"/>
        <w:szCs w:val="36"/>
        <w:u w:val="single"/>
      </w:rPr>
      <w:t>科目</w:t>
    </w:r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決算</w:t>
    </w:r>
    <w:proofErr w:type="gramStart"/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923"/>
    <w:rsid w:val="00005F7A"/>
    <w:rsid w:val="00051F89"/>
    <w:rsid w:val="000D1D5F"/>
    <w:rsid w:val="00144DD5"/>
    <w:rsid w:val="001E69DF"/>
    <w:rsid w:val="00214C60"/>
    <w:rsid w:val="002162F0"/>
    <w:rsid w:val="002354AD"/>
    <w:rsid w:val="00247C62"/>
    <w:rsid w:val="002A254E"/>
    <w:rsid w:val="002C5388"/>
    <w:rsid w:val="002E4191"/>
    <w:rsid w:val="00357237"/>
    <w:rsid w:val="00393891"/>
    <w:rsid w:val="003A0BB1"/>
    <w:rsid w:val="003B0DD9"/>
    <w:rsid w:val="00433FE7"/>
    <w:rsid w:val="004439C8"/>
    <w:rsid w:val="004B289C"/>
    <w:rsid w:val="004C3A16"/>
    <w:rsid w:val="00531BA8"/>
    <w:rsid w:val="00535798"/>
    <w:rsid w:val="005945A8"/>
    <w:rsid w:val="00653BE5"/>
    <w:rsid w:val="00660727"/>
    <w:rsid w:val="00664DD1"/>
    <w:rsid w:val="00685555"/>
    <w:rsid w:val="006B4C83"/>
    <w:rsid w:val="006E63C3"/>
    <w:rsid w:val="0070720F"/>
    <w:rsid w:val="00771DCB"/>
    <w:rsid w:val="00785C97"/>
    <w:rsid w:val="00797D95"/>
    <w:rsid w:val="007C4312"/>
    <w:rsid w:val="0080316D"/>
    <w:rsid w:val="008101E6"/>
    <w:rsid w:val="0083101B"/>
    <w:rsid w:val="0083350B"/>
    <w:rsid w:val="00836028"/>
    <w:rsid w:val="00836FA7"/>
    <w:rsid w:val="00966E23"/>
    <w:rsid w:val="00970515"/>
    <w:rsid w:val="00972BD7"/>
    <w:rsid w:val="00992F2F"/>
    <w:rsid w:val="009A4702"/>
    <w:rsid w:val="009C0975"/>
    <w:rsid w:val="009F011D"/>
    <w:rsid w:val="00A04AC7"/>
    <w:rsid w:val="00A214F3"/>
    <w:rsid w:val="00A3488B"/>
    <w:rsid w:val="00A75BBF"/>
    <w:rsid w:val="00AA34B5"/>
    <w:rsid w:val="00AB7299"/>
    <w:rsid w:val="00BA14F7"/>
    <w:rsid w:val="00BA273D"/>
    <w:rsid w:val="00BC4A72"/>
    <w:rsid w:val="00BD5808"/>
    <w:rsid w:val="00C4257A"/>
    <w:rsid w:val="00CE5BA4"/>
    <w:rsid w:val="00D03356"/>
    <w:rsid w:val="00D235E8"/>
    <w:rsid w:val="00D360A3"/>
    <w:rsid w:val="00D4594B"/>
    <w:rsid w:val="00D50EDB"/>
    <w:rsid w:val="00D621D8"/>
    <w:rsid w:val="00D64F12"/>
    <w:rsid w:val="00D81EB7"/>
    <w:rsid w:val="00DE5B35"/>
    <w:rsid w:val="00E824E2"/>
    <w:rsid w:val="00ED5353"/>
    <w:rsid w:val="00EF4923"/>
    <w:rsid w:val="00F15E2F"/>
    <w:rsid w:val="00FB4125"/>
    <w:rsid w:val="00FC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76289B0"/>
  <w15:chartTrackingRefBased/>
  <w15:docId w15:val="{25FEEC75-33F8-403A-8CEC-8D7C83FF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04AC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pVnpdENBd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5pVnpdENBd歲出政事別機關別決算審定數綜計表.dot</Template>
  <TotalTime>2</TotalTime>
  <Pages>2</Pages>
  <Words>774</Words>
  <Characters>1338</Characters>
  <Application>Microsoft Office Word</Application>
  <DocSecurity>0</DocSecurity>
  <Lines>11</Lines>
  <Paragraphs>4</Paragraphs>
  <ScaleCrop>false</ScaleCrop>
  <Company>N.A.O.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高禎霙</dc:creator>
  <cp:keywords/>
  <cp:lastModifiedBy>王詠萱</cp:lastModifiedBy>
  <cp:revision>4</cp:revision>
  <cp:lastPrinted>2026-06-12T01:35:00Z</cp:lastPrinted>
  <dcterms:created xsi:type="dcterms:W3CDTF">2026-06-17T03:47:00Z</dcterms:created>
  <dcterms:modified xsi:type="dcterms:W3CDTF">2026-07-06T03:11:00Z</dcterms:modified>
</cp:coreProperties>
</file>