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1999"/>
        <w:gridCol w:w="662"/>
        <w:gridCol w:w="1516"/>
        <w:gridCol w:w="2179"/>
        <w:gridCol w:w="2179"/>
        <w:gridCol w:w="2180"/>
        <w:gridCol w:w="2180"/>
        <w:gridCol w:w="2180"/>
        <w:gridCol w:w="2180"/>
        <w:gridCol w:w="2180"/>
        <w:gridCol w:w="2180"/>
      </w:tblGrid>
      <w:tr w:rsidR="000C6569" w14:paraId="3111B503" w14:textId="77777777" w:rsidTr="0023139A">
        <w:tc>
          <w:tcPr>
            <w:tcW w:w="11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D5411C" w14:textId="77777777" w:rsidR="000C6569" w:rsidRPr="001D79E3" w:rsidRDefault="000C6569" w:rsidP="001E2966">
            <w:pPr>
              <w:ind w:rightChars="-42" w:right="-101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601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C2F8845" w14:textId="77777777" w:rsidR="000C6569" w:rsidRPr="001D79E3" w:rsidRDefault="000C6569" w:rsidP="0039369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287" w:type="pct"/>
            <w:gridSpan w:val="9"/>
            <w:vMerge w:val="restart"/>
            <w:tcBorders>
              <w:top w:val="nil"/>
              <w:left w:val="nil"/>
            </w:tcBorders>
            <w:vAlign w:val="bottom"/>
          </w:tcPr>
          <w:p w14:paraId="068B8248" w14:textId="77777777" w:rsidR="000C6569" w:rsidRPr="005C62A3" w:rsidRDefault="000C6569" w:rsidP="0039369E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C6569" w14:paraId="5DEFF60A" w14:textId="77777777" w:rsidTr="0023139A">
        <w:tc>
          <w:tcPr>
            <w:tcW w:w="112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F59F80E" w14:textId="77777777" w:rsidR="000C6569" w:rsidRPr="001D79E3" w:rsidRDefault="000C6569" w:rsidP="0039369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601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98DDAE6" w14:textId="77777777" w:rsidR="000C6569" w:rsidRPr="001D79E3" w:rsidRDefault="000C6569" w:rsidP="0039369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87" w:type="pct"/>
            <w:gridSpan w:val="9"/>
            <w:vMerge/>
            <w:tcBorders>
              <w:left w:val="nil"/>
            </w:tcBorders>
            <w:vAlign w:val="center"/>
          </w:tcPr>
          <w:p w14:paraId="22136AAB" w14:textId="77777777" w:rsidR="000C6569" w:rsidRPr="00CC0D84" w:rsidRDefault="000C6569" w:rsidP="0039369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C6569" w14:paraId="4EFF6FB8" w14:textId="77777777" w:rsidTr="009D4B96">
        <w:trPr>
          <w:cantSplit/>
          <w:tblHeader/>
        </w:trPr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EC841" w14:textId="4F30C75B" w:rsidR="000C6569" w:rsidRDefault="000C6569" w:rsidP="0039369E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71551AA" w14:textId="77777777" w:rsidR="000C6569" w:rsidRDefault="000C6569" w:rsidP="0039369E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9763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8662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3A23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3711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A65CF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9FD9" w14:textId="77777777" w:rsidR="000C6569" w:rsidRDefault="000C6569" w:rsidP="0039369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教育處主管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604" w14:textId="77777777" w:rsidR="000C6569" w:rsidRDefault="000C6569" w:rsidP="0039369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4DA9" w14:textId="56E2BE9D" w:rsidR="000C6569" w:rsidRDefault="000C6569" w:rsidP="0039369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建設處</w:t>
            </w:r>
            <w:r w:rsidR="0023139A">
              <w:rPr>
                <w:rFonts w:ascii="標楷體" w:eastAsia="標楷體" w:hint="eastAsia"/>
                <w:spacing w:val="-10"/>
                <w:sz w:val="20"/>
              </w:rPr>
              <w:t>（產業發展處）</w:t>
            </w:r>
            <w:r>
              <w:rPr>
                <w:rFonts w:ascii="標楷體" w:eastAsia="標楷體" w:hint="eastAsia"/>
                <w:spacing w:val="-10"/>
                <w:sz w:val="20"/>
              </w:rPr>
              <w:t>主管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BF693" w14:textId="77777777" w:rsidR="000C6569" w:rsidRDefault="000C6569" w:rsidP="0039369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觀光處主管</w:t>
            </w:r>
          </w:p>
        </w:tc>
      </w:tr>
      <w:tr w:rsidR="000C6569" w:rsidRPr="00B724A2" w14:paraId="5FFFEA80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386DCBAC" w14:textId="77777777" w:rsidR="000C6569" w:rsidRPr="00B724A2" w:rsidRDefault="000C6569" w:rsidP="00751E60">
            <w:pPr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724A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672B598D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7,040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5176EC9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11,314,434,163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F01D275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37,705,835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3F3D09C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70,107,904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B96BF20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490,324,370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12EE8EB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8,657,952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FAA655A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199,701,370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6FEE957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148,872,456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C4A788F" w14:textId="77777777" w:rsidR="000C6569" w:rsidRPr="00E02002" w:rsidRDefault="000C6569" w:rsidP="0039369E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1,413,861,535</w:t>
            </w:r>
          </w:p>
        </w:tc>
      </w:tr>
      <w:tr w:rsidR="00E02002" w14:paraId="27A12EC8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77D4278F" w14:textId="47358A46" w:rsidR="00E02002" w:rsidRDefault="00E02002" w:rsidP="00823AD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D4B96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823AD8">
              <w:rPr>
                <w:rFonts w:ascii="標楷體" w:eastAsia="標楷體" w:hAnsi="標楷體" w:hint="eastAsia"/>
                <w:noProof/>
                <w:spacing w:val="240"/>
                <w:kern w:val="0"/>
                <w:sz w:val="20"/>
                <w:fitText w:val="2240" w:id="-416647679"/>
              </w:rPr>
              <w:t>稅課收</w:t>
            </w:r>
            <w:r w:rsidRPr="00823AD8">
              <w:rPr>
                <w:rFonts w:ascii="標楷體" w:eastAsia="標楷體" w:hAnsi="標楷體" w:hint="eastAsia"/>
                <w:noProof/>
                <w:kern w:val="0"/>
                <w:sz w:val="20"/>
                <w:fitText w:val="2240" w:id="-416647679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20FE8AD8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021378A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3,556,347,130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55C9660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C01DAA1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E2D5922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487,650,552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CC156ED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030996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3795C41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1D51C08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2002" w14:paraId="6D23C4C2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6D8C7A42" w14:textId="523B7D26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4B96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823AD8">
              <w:rPr>
                <w:rFonts w:ascii="標楷體" w:eastAsia="標楷體" w:hAnsi="標楷體" w:hint="eastAsia"/>
                <w:noProof/>
                <w:spacing w:val="70"/>
                <w:kern w:val="0"/>
                <w:sz w:val="20"/>
                <w:fitText w:val="2240" w:id="-416647424"/>
              </w:rPr>
              <w:t>罰款及賠償收</w:t>
            </w:r>
            <w:r w:rsidRPr="00823AD8">
              <w:rPr>
                <w:rFonts w:ascii="標楷體" w:eastAsia="標楷體" w:hAnsi="標楷體" w:hint="eastAsia"/>
                <w:noProof/>
                <w:kern w:val="0"/>
                <w:sz w:val="20"/>
                <w:fitText w:val="2240" w:id="-416647424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413B1A61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36FE45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11,320,130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698978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42,000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6FAFF4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393,689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61FEE5B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2,173,359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207EF4D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2,350,973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5743970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722,870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6CC36B6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1,265,862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35BA05D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416,985</w:t>
            </w:r>
          </w:p>
        </w:tc>
      </w:tr>
      <w:tr w:rsidR="00E02002" w14:paraId="308CC855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1040306E" w14:textId="700F34C9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823AD8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17061120"/>
              </w:rPr>
              <w:t>規費收</w:t>
            </w:r>
            <w:r w:rsidRPr="00823AD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098E9972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EA167B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182,823,732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114548F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37,183,005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3FCC892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20,373,142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3A73B9D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1A6E72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6,007,650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AFF8DD4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95,500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8F0C7B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467,200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82BBA0A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268,014,187</w:t>
            </w:r>
          </w:p>
        </w:tc>
      </w:tr>
      <w:tr w:rsidR="00E02002" w14:paraId="555EE0D2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23EE2F49" w14:textId="5D9162C9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9D4B96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17061120"/>
              </w:rPr>
              <w:t>財產收</w:t>
            </w:r>
            <w:r w:rsidRPr="009D4B9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0398C529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6,836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6D06DD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515,868,515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513AB6C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257,640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EA43CE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783,144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DC14E9F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81,429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BF2086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171,828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F38F45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55,926,516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7028BF2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2,470,725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7BF6A5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9,261,330</w:t>
            </w:r>
          </w:p>
        </w:tc>
      </w:tr>
      <w:tr w:rsidR="00E02002" w14:paraId="55CA1743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33E3BCFE" w14:textId="47E59364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9D4B96">
              <w:rPr>
                <w:rFonts w:ascii="標楷體" w:eastAsia="標楷體" w:hAnsi="標楷體" w:hint="eastAsia"/>
                <w:noProof/>
                <w:spacing w:val="25"/>
                <w:kern w:val="0"/>
                <w:sz w:val="20"/>
                <w:fitText w:val="2200" w:id="-417061120"/>
              </w:rPr>
              <w:t>營業盈餘及事業收</w:t>
            </w:r>
            <w:r w:rsidRPr="009D4B96">
              <w:rPr>
                <w:rFonts w:ascii="標楷體" w:eastAsia="標楷體" w:hAnsi="標楷體" w:hint="eastAsia"/>
                <w:noProof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42D63AE8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F9EBFE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835EBA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79DFF2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351FEF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B013DD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CF6EAF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7A0CBDC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EB9B7BA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2002" w14:paraId="6EA5D11B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shd w:val="clear" w:color="auto" w:fill="auto"/>
            <w:vAlign w:val="center"/>
          </w:tcPr>
          <w:p w14:paraId="44EB4420" w14:textId="351CFC63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9D4B96">
              <w:rPr>
                <w:rFonts w:ascii="標楷體" w:eastAsia="標楷體" w:hAnsi="標楷體" w:hint="eastAsia"/>
                <w:noProof/>
                <w:spacing w:val="66"/>
                <w:kern w:val="0"/>
                <w:sz w:val="20"/>
                <w:fitText w:val="2200" w:id="-417061120"/>
              </w:rPr>
              <w:t>補助及協助收</w:t>
            </w:r>
            <w:r w:rsidRPr="009D4B96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10A150DA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7A76AC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4,749,000,508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CB814E2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D05EB9C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47,556,206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72C7A6B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0611DEF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8C6231A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140,706,727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43D8F03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116,388,379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8A43584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1,135,765,660</w:t>
            </w:r>
          </w:p>
        </w:tc>
      </w:tr>
      <w:tr w:rsidR="00E02002" w14:paraId="2C1F6DDE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A53F5F0" w14:textId="2CB78E62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9D4B96">
              <w:rPr>
                <w:rFonts w:ascii="標楷體" w:eastAsia="標楷體" w:hAnsi="標楷體" w:hint="eastAsia"/>
                <w:noProof/>
                <w:spacing w:val="66"/>
                <w:kern w:val="0"/>
                <w:sz w:val="20"/>
                <w:fitText w:val="2200" w:id="-417061120"/>
              </w:rPr>
              <w:t>捐獻及贈與收</w:t>
            </w:r>
            <w:r w:rsidRPr="009D4B96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320EDF3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F961173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B286C21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8C8F180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FE58839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3A7F2E9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D1EA664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E22AAF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E8C6C31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2002" w14:paraId="3404B8AC" w14:textId="77777777" w:rsidTr="009D4B9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C69DDD" w14:textId="18A04F4F" w:rsidR="00E02002" w:rsidRDefault="00E02002" w:rsidP="00751E6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9D4B96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17061120"/>
              </w:rPr>
              <w:t>其他收</w:t>
            </w:r>
            <w:r w:rsidRPr="009D4B9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17061120"/>
              </w:rPr>
              <w:t>入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14:paraId="7AA2F44F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204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8837069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69,074,148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7C53C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223,190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DA68E6C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1,001,723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9B2A79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419,030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5D51ED5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127,501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C0CA153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2,249,757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B95E617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28,280,290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0A8BA6E" w14:textId="77777777" w:rsidR="00E02002" w:rsidRPr="00E02002" w:rsidRDefault="00E02002" w:rsidP="00E02002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2002">
              <w:rPr>
                <w:rFonts w:ascii="細明體" w:eastAsia="細明體" w:hAnsi="細明體"/>
                <w:noProof/>
                <w:sz w:val="18"/>
                <w:szCs w:val="18"/>
              </w:rPr>
              <w:t>403,373</w:t>
            </w:r>
          </w:p>
        </w:tc>
      </w:tr>
    </w:tbl>
    <w:p w14:paraId="342D667E" w14:textId="1D5CCCEC" w:rsidR="000C6569" w:rsidRDefault="009D4B96" w:rsidP="000C6569">
      <w:r>
        <w:rPr>
          <w:rFonts w:ascii="標楷體" w:eastAsia="標楷體"/>
          <w:noProof/>
          <w:spacing w:val="-1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9B3D8" wp14:editId="1BE16150">
                <wp:simplePos x="0" y="0"/>
                <wp:positionH relativeFrom="column">
                  <wp:posOffset>-17348</wp:posOffset>
                </wp:positionH>
                <wp:positionV relativeFrom="paragraph">
                  <wp:posOffset>-3470300</wp:posOffset>
                </wp:positionV>
                <wp:extent cx="1590675" cy="336499"/>
                <wp:effectExtent l="0" t="0" r="28575" b="2603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0675" cy="336499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C2BA0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-273.25pt" to="123.9pt,-2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" strokeweight=".5pt"/>
            </w:pict>
          </mc:Fallback>
        </mc:AlternateContent>
      </w:r>
    </w:p>
    <w:p w14:paraId="422FC61C" w14:textId="77777777" w:rsidR="000C6569" w:rsidRPr="000C6569" w:rsidRDefault="000C6569" w:rsidP="000C6569">
      <w:r>
        <w:br w:type="page"/>
      </w:r>
    </w:p>
    <w:tbl>
      <w:tblPr>
        <w:tblW w:w="507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7"/>
        <w:gridCol w:w="1935"/>
        <w:gridCol w:w="1020"/>
        <w:gridCol w:w="1433"/>
        <w:gridCol w:w="2453"/>
        <w:gridCol w:w="2453"/>
        <w:gridCol w:w="2453"/>
        <w:gridCol w:w="2453"/>
        <w:gridCol w:w="2453"/>
        <w:gridCol w:w="2453"/>
        <w:gridCol w:w="2453"/>
        <w:gridCol w:w="355"/>
      </w:tblGrid>
      <w:tr w:rsidR="0023139A" w14:paraId="0F1EBC1B" w14:textId="77777777" w:rsidTr="00841069">
        <w:trPr>
          <w:gridAfter w:val="9"/>
          <w:wAfter w:w="4220" w:type="pct"/>
        </w:trPr>
        <w:tc>
          <w:tcPr>
            <w:tcW w:w="12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38F378" w14:textId="77777777" w:rsidR="0023139A" w:rsidRPr="001D79E3" w:rsidRDefault="0023139A" w:rsidP="00783028">
            <w:pPr>
              <w:ind w:leftChars="-40" w:left="-96"/>
              <w:jc w:val="center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658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FE13C80" w14:textId="77777777" w:rsidR="0023139A" w:rsidRPr="001D79E3" w:rsidRDefault="0023139A" w:rsidP="001E2966">
            <w:pPr>
              <w:ind w:leftChars="-20" w:left="-48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</w:tr>
      <w:tr w:rsidR="00841069" w14:paraId="38AB841A" w14:textId="2465588B" w:rsidTr="00841069">
        <w:tc>
          <w:tcPr>
            <w:tcW w:w="122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9230272" w14:textId="08E09508" w:rsidR="00841069" w:rsidRPr="001D79E3" w:rsidRDefault="00DD3865" w:rsidP="00783028">
            <w:pPr>
              <w:ind w:leftChars="-40" w:left="-96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CFE961" wp14:editId="729BF58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167640</wp:posOffset>
                      </wp:positionV>
                      <wp:extent cx="1573530" cy="337820"/>
                      <wp:effectExtent l="0" t="0" r="26670" b="2413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3530" cy="3378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C604F"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13.2pt" to="122.7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" strokeweight=".5pt"/>
                  </w:pict>
                </mc:Fallback>
              </mc:AlternateContent>
            </w:r>
            <w:r w:rsidR="00841069"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658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F219074" w14:textId="77777777" w:rsidR="00841069" w:rsidRPr="001D79E3" w:rsidRDefault="00841069" w:rsidP="0084106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20" w:type="pct"/>
            <w:gridSpan w:val="9"/>
            <w:tcBorders>
              <w:top w:val="nil"/>
              <w:left w:val="nil"/>
              <w:bottom w:val="nil"/>
            </w:tcBorders>
            <w:vAlign w:val="bottom"/>
          </w:tcPr>
          <w:p w14:paraId="5F02830B" w14:textId="7E6A1FD3" w:rsidR="00841069" w:rsidRDefault="00841069" w:rsidP="008730B6">
            <w:pPr>
              <w:widowControl/>
              <w:ind w:rightChars="146" w:right="350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41069" w14:paraId="7B8FE11C" w14:textId="77777777" w:rsidTr="00612EC9">
        <w:trPr>
          <w:gridAfter w:val="1"/>
          <w:wAfter w:w="80" w:type="pct"/>
          <w:cantSplit/>
          <w:tblHeader/>
        </w:trPr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9EC1" w14:textId="7BF1DE0D" w:rsidR="00841069" w:rsidRDefault="00841069" w:rsidP="0084106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4922CA1" w14:textId="77777777" w:rsidR="00841069" w:rsidRDefault="00841069" w:rsidP="0084106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E025" w14:textId="77777777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工務處主管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EC78" w14:textId="77777777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社會處主管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8957" w14:textId="7B5BE155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行政處</w:t>
            </w:r>
            <w:r w:rsidR="00612EC9">
              <w:rPr>
                <w:rFonts w:ascii="標楷體" w:eastAsia="標楷體" w:hint="eastAsia"/>
                <w:spacing w:val="-10"/>
                <w:sz w:val="20"/>
              </w:rPr>
              <w:t>（</w:t>
            </w:r>
            <w:r w:rsidR="00F24FB3">
              <w:rPr>
                <w:rFonts w:ascii="標楷體" w:eastAsia="標楷體" w:hint="eastAsia"/>
                <w:spacing w:val="-10"/>
                <w:sz w:val="20"/>
              </w:rPr>
              <w:t>綜合</w:t>
            </w:r>
            <w:r w:rsidR="00612EC9">
              <w:rPr>
                <w:rFonts w:ascii="標楷體" w:eastAsia="標楷體" w:hint="eastAsia"/>
                <w:spacing w:val="-10"/>
                <w:sz w:val="20"/>
              </w:rPr>
              <w:t>發展處）</w:t>
            </w: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AEF7" w14:textId="77777777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03D6" w14:textId="77777777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F4E0" w14:textId="77777777" w:rsidR="00841069" w:rsidRDefault="00841069" w:rsidP="0084106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D778" w14:textId="77777777" w:rsidR="00841069" w:rsidRDefault="00841069" w:rsidP="0084106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2E2DF" w14:textId="77777777" w:rsidR="00841069" w:rsidRDefault="00841069" w:rsidP="0084106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841069" w:rsidRPr="00E15227" w14:paraId="7AEC73B2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59BBED80" w14:textId="77777777" w:rsidR="00841069" w:rsidRPr="00B33294" w:rsidRDefault="00841069" w:rsidP="0087039E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3329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19932AEF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7,699,730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DE2C7B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12,451,139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014E73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316,222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CF5F44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465,257,399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2A836F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160,518,481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A512AA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68,822,659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6DDED6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99,599,353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AE8B99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14,498,337,608</w:t>
            </w:r>
          </w:p>
        </w:tc>
      </w:tr>
      <w:tr w:rsidR="00841069" w14:paraId="5D394089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5C1F6CAC" w14:textId="157E92EB" w:rsidR="00841069" w:rsidRPr="0071395D" w:rsidRDefault="00841069" w:rsidP="00823AD8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2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823AD8">
              <w:rPr>
                <w:rFonts w:ascii="標楷體" w:eastAsia="標楷體" w:hAnsi="標楷體" w:hint="eastAsia"/>
                <w:noProof/>
                <w:spacing w:val="240"/>
                <w:kern w:val="0"/>
                <w:sz w:val="20"/>
                <w:fitText w:val="2240" w:id="-416647678"/>
              </w:rPr>
              <w:t>稅課收</w:t>
            </w:r>
            <w:r w:rsidRPr="00823AD8">
              <w:rPr>
                <w:rFonts w:ascii="標楷體" w:eastAsia="標楷體" w:hAnsi="標楷體" w:hint="eastAsia"/>
                <w:noProof/>
                <w:kern w:val="0"/>
                <w:sz w:val="20"/>
                <w:fitText w:val="2240" w:id="-416647678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3C98E9D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14E968B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EF2455C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F5BC5B8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EBD01E1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3FDED0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3,000,000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F7A182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73,481,330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9FD7373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4,120,479,012</w:t>
            </w:r>
          </w:p>
        </w:tc>
      </w:tr>
      <w:tr w:rsidR="00841069" w14:paraId="4B9979FF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786DC113" w14:textId="5AAF6128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823AD8">
              <w:rPr>
                <w:rFonts w:ascii="標楷體" w:eastAsia="標楷體" w:hAnsi="標楷體" w:hint="eastAsia"/>
                <w:noProof/>
                <w:spacing w:val="68"/>
                <w:kern w:val="0"/>
                <w:sz w:val="20"/>
                <w:fitText w:val="2220" w:id="-416648191"/>
              </w:rPr>
              <w:t>罰款及賠償收</w:t>
            </w:r>
            <w:r w:rsidRPr="00823AD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220" w:id="-416648191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2594F90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43,000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22569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119,900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360988D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BC92DD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2,954,554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FEF878A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582,183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32F801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32,441,502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051CCB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280,703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D278AEF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55,107,710</w:t>
            </w:r>
          </w:p>
        </w:tc>
      </w:tr>
      <w:tr w:rsidR="00841069" w14:paraId="6D4F314F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59EA051A" w14:textId="49F1F395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71395D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27523325"/>
              </w:rPr>
              <w:t>規費收</w:t>
            </w:r>
            <w:r w:rsidRPr="0071395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27523325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01D28BA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5,053,216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543DA3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71715F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BB2BF7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108,900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3676CBE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1,367,400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1C37BAE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497,248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36CA71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5,000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A51FD8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521,996,180</w:t>
            </w:r>
          </w:p>
        </w:tc>
      </w:tr>
      <w:tr w:rsidR="00841069" w14:paraId="3310A038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1223A5DA" w14:textId="29F53790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71395D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27523324"/>
              </w:rPr>
              <w:t>財產收</w:t>
            </w:r>
            <w:r w:rsidRPr="0071395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27523324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7C9E634D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674,542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354694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54,431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857764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27,922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E613F1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1,086,727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3BDF8CC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663,598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9FE80B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135,638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39D388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1,632,749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18DC45F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589,103,570</w:t>
            </w:r>
          </w:p>
        </w:tc>
      </w:tr>
      <w:tr w:rsidR="00841069" w14:paraId="2748406E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1FDF53FF" w14:textId="15A19F23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23139A">
              <w:rPr>
                <w:rFonts w:ascii="標楷體" w:eastAsia="標楷體" w:hAnsi="標楷體" w:hint="eastAsia"/>
                <w:noProof/>
                <w:spacing w:val="25"/>
                <w:kern w:val="0"/>
                <w:sz w:val="20"/>
                <w:fitText w:val="2200" w:id="-427523072"/>
              </w:rPr>
              <w:t>營業盈餘及事業收</w:t>
            </w:r>
            <w:r w:rsidRPr="0023139A">
              <w:rPr>
                <w:rFonts w:ascii="標楷體" w:eastAsia="標楷體" w:hAnsi="標楷體" w:hint="eastAsia"/>
                <w:noProof/>
                <w:kern w:val="0"/>
                <w:sz w:val="20"/>
                <w:fitText w:val="2200" w:id="-427523072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55A6145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66F1A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B512EF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482B1E3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4EF1F3D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48E55D4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37F8AB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EF9937A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</w:tr>
      <w:tr w:rsidR="00841069" w14:paraId="5A3B0236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shd w:val="clear" w:color="auto" w:fill="auto"/>
            <w:vAlign w:val="center"/>
          </w:tcPr>
          <w:p w14:paraId="19DC89D0" w14:textId="0CD047D1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23139A">
              <w:rPr>
                <w:rFonts w:ascii="標楷體" w:eastAsia="標楷體" w:hAnsi="標楷體" w:hint="eastAsia"/>
                <w:noProof/>
                <w:spacing w:val="66"/>
                <w:kern w:val="0"/>
                <w:sz w:val="20"/>
                <w:fitText w:val="2200" w:id="-427523071"/>
              </w:rPr>
              <w:t>補助及協助收</w:t>
            </w:r>
            <w:r w:rsidRPr="0023139A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200" w:id="-427523071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3C9FBFD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78F5553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0C9302A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1497B0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458,296,448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B015EC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139,737,524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E9D208E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29,669,803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CF6A699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24,160,099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D623291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6,841,281,354</w:t>
            </w:r>
          </w:p>
        </w:tc>
      </w:tr>
      <w:tr w:rsidR="00841069" w14:paraId="1722F20F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D0C575" w14:textId="50F5C3A4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23139A">
              <w:rPr>
                <w:rFonts w:ascii="標楷體" w:eastAsia="標楷體" w:hAnsi="標楷體" w:hint="eastAsia"/>
                <w:noProof/>
                <w:spacing w:val="66"/>
                <w:kern w:val="0"/>
                <w:sz w:val="20"/>
                <w:fitText w:val="2200" w:id="-427523070"/>
              </w:rPr>
              <w:t>捐獻及贈與收</w:t>
            </w:r>
            <w:r w:rsidRPr="0023139A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200" w:id="-427523070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7833EC4C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AFD14CB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A13B33E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0D04956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19A2CBB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2B2B628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D030D85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92AA438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</w:tr>
      <w:tr w:rsidR="00841069" w14:paraId="46441020" w14:textId="77777777" w:rsidTr="00612EC9">
        <w:tblPrEx>
          <w:tblBorders>
            <w:insideH w:val="none" w:sz="0" w:space="0" w:color="auto"/>
          </w:tblBorders>
        </w:tblPrEx>
        <w:trPr>
          <w:gridAfter w:val="1"/>
          <w:wAfter w:w="80" w:type="pct"/>
          <w:cantSplit/>
          <w:trHeight w:val="546"/>
        </w:trPr>
        <w:tc>
          <w:tcPr>
            <w:tcW w:w="55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ACEA1D" w14:textId="03C25AB4" w:rsidR="00841069" w:rsidRPr="00B33294" w:rsidRDefault="00841069" w:rsidP="00823AD8">
            <w:pPr>
              <w:snapToGrid w:val="0"/>
              <w:spacing w:line="240" w:lineRule="exact"/>
              <w:ind w:rightChars="-3" w:right="-7"/>
              <w:jc w:val="distribute"/>
              <w:rPr>
                <w:rFonts w:ascii="標楷體" w:eastAsia="標楷體" w:hAnsi="標楷體"/>
                <w:sz w:val="20"/>
              </w:rPr>
            </w:pPr>
            <w:r w:rsidRPr="00B9179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23139A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fitText w:val="2200" w:id="-427523069"/>
              </w:rPr>
              <w:t>其他收</w:t>
            </w:r>
            <w:r w:rsidRPr="0023139A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200" w:id="-427523069"/>
              </w:rPr>
              <w:t>入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 w14:paraId="2E9E2B02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1,928,972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4E4C8B7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12,276,808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7F4D7EA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288,300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70C1821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2,810,770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60687F3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18,167,776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39A4693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3,078,468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0925250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39,472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86CA9E4" w14:textId="77777777" w:rsidR="00841069" w:rsidRPr="00B33294" w:rsidRDefault="00841069" w:rsidP="0084106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3294">
              <w:rPr>
                <w:rFonts w:ascii="細明體" w:eastAsia="細明體" w:hAnsi="細明體"/>
                <w:noProof/>
                <w:sz w:val="18"/>
                <w:szCs w:val="18"/>
              </w:rPr>
              <w:t>140,369,782</w:t>
            </w:r>
          </w:p>
        </w:tc>
      </w:tr>
    </w:tbl>
    <w:p w14:paraId="3C2B7072" w14:textId="2F427642" w:rsidR="000C6569" w:rsidRDefault="000C6569" w:rsidP="000C6569"/>
    <w:sectPr w:rsidR="000C6569" w:rsidSect="00665977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851" w:right="851" w:bottom="851" w:left="85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FFE29" w14:textId="77777777" w:rsidR="000C6569" w:rsidRDefault="000C6569">
      <w:r>
        <w:separator/>
      </w:r>
    </w:p>
  </w:endnote>
  <w:endnote w:type="continuationSeparator" w:id="0">
    <w:p w14:paraId="40D64D63" w14:textId="77777777" w:rsidR="000C6569" w:rsidRDefault="000C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184517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CF60009" w14:textId="0F8D671A" w:rsidR="00E02002" w:rsidRDefault="00E02002" w:rsidP="00D31934">
        <w:pPr>
          <w:pStyle w:val="a4"/>
          <w:jc w:val="center"/>
        </w:pPr>
        <w:r w:rsidRPr="00E02002">
          <w:rPr>
            <w:rFonts w:ascii="標楷體" w:eastAsia="標楷體" w:hAnsi="標楷體" w:hint="eastAsia"/>
          </w:rPr>
          <w:t>第6-2頁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985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1C88B2B" w14:textId="2999BB11" w:rsidR="00E02002" w:rsidRPr="007D00FB" w:rsidRDefault="00665977" w:rsidP="00665977">
        <w:pPr>
          <w:pStyle w:val="a4"/>
          <w:jc w:val="center"/>
          <w:rPr>
            <w:rFonts w:ascii="標楷體" w:eastAsia="標楷體" w:hAnsi="標楷體"/>
          </w:rPr>
        </w:pPr>
        <w:r w:rsidRPr="00E02002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6-1</w:t>
        </w:r>
        <w:r w:rsidRPr="00E02002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F8156" w14:textId="77777777" w:rsidR="000C6569" w:rsidRDefault="000C6569">
      <w:r>
        <w:separator/>
      </w:r>
    </w:p>
  </w:footnote>
  <w:footnote w:type="continuationSeparator" w:id="0">
    <w:p w14:paraId="7E99D9C7" w14:textId="77777777" w:rsidR="000C6569" w:rsidRDefault="000C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084A" w14:textId="0022B1E8" w:rsidR="00F33645" w:rsidRPr="008F18A2" w:rsidRDefault="00252A56">
    <w:pPr>
      <w:pStyle w:val="a3"/>
      <w:jc w:val="center"/>
      <w:rPr>
        <w:bCs/>
      </w:rPr>
    </w:pPr>
    <w:r w:rsidRPr="008F18A2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8F18A2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8F18A2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8F18A2">
      <w:rPr>
        <w:rFonts w:ascii="標楷體" w:eastAsia="標楷體" w:hAnsi="標楷體"/>
        <w:b/>
        <w:spacing w:val="60"/>
        <w:sz w:val="36"/>
        <w:szCs w:val="36"/>
        <w:u w:val="single"/>
      </w:rPr>
      <w:t>114</w:t>
    </w:r>
    <w:r w:rsidR="00F33645" w:rsidRPr="008F18A2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8F18A2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F33645" w:rsidRPr="008F18A2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總決算各主管機關歲入來源別科目決算審定數綜計表</w:t>
    </w:r>
    <w:r w:rsidRPr="008F18A2">
      <w:rPr>
        <w:rFonts w:ascii="標楷體" w:eastAsia="標楷體" w:hAnsi="標楷體"/>
        <w:bCs/>
        <w:sz w:val="32"/>
        <w:szCs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3EE3" w14:textId="6AAC7293" w:rsidR="00F33645" w:rsidRPr="0023139A" w:rsidRDefault="00252A56">
    <w:pPr>
      <w:pStyle w:val="a3"/>
      <w:jc w:val="center"/>
      <w:rPr>
        <w:b/>
        <w:sz w:val="36"/>
        <w:szCs w:val="36"/>
      </w:rPr>
    </w:pPr>
    <w:r w:rsidRPr="0023139A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23139A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23139A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23139A">
      <w:rPr>
        <w:rFonts w:ascii="標楷體" w:eastAsia="標楷體" w:hAnsi="標楷體"/>
        <w:b/>
        <w:spacing w:val="60"/>
        <w:sz w:val="36"/>
        <w:szCs w:val="36"/>
        <w:u w:val="single"/>
      </w:rPr>
      <w:t>114</w:t>
    </w:r>
    <w:r w:rsidR="00F33645" w:rsidRPr="0023139A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23139A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F33645" w:rsidRPr="0023139A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569"/>
    <w:rsid w:val="000C6569"/>
    <w:rsid w:val="000D4F05"/>
    <w:rsid w:val="000F3B45"/>
    <w:rsid w:val="000F5C79"/>
    <w:rsid w:val="00143F79"/>
    <w:rsid w:val="00166FAE"/>
    <w:rsid w:val="001E2966"/>
    <w:rsid w:val="0022580D"/>
    <w:rsid w:val="0023139A"/>
    <w:rsid w:val="00252A56"/>
    <w:rsid w:val="002934F7"/>
    <w:rsid w:val="00397B4B"/>
    <w:rsid w:val="003C6046"/>
    <w:rsid w:val="0047422B"/>
    <w:rsid w:val="00571872"/>
    <w:rsid w:val="005A610E"/>
    <w:rsid w:val="005F216F"/>
    <w:rsid w:val="00612EC9"/>
    <w:rsid w:val="00665977"/>
    <w:rsid w:val="006944E4"/>
    <w:rsid w:val="006F09C1"/>
    <w:rsid w:val="0071395D"/>
    <w:rsid w:val="00751E60"/>
    <w:rsid w:val="00783028"/>
    <w:rsid w:val="007D00FB"/>
    <w:rsid w:val="00805B3D"/>
    <w:rsid w:val="00810A19"/>
    <w:rsid w:val="00823AD8"/>
    <w:rsid w:val="00841069"/>
    <w:rsid w:val="0085072B"/>
    <w:rsid w:val="0087039E"/>
    <w:rsid w:val="008730B6"/>
    <w:rsid w:val="008F18A2"/>
    <w:rsid w:val="009D4B96"/>
    <w:rsid w:val="00A20EEC"/>
    <w:rsid w:val="00A57D0E"/>
    <w:rsid w:val="00AD15A7"/>
    <w:rsid w:val="00B33294"/>
    <w:rsid w:val="00B5403C"/>
    <w:rsid w:val="00B95F6B"/>
    <w:rsid w:val="00C004BF"/>
    <w:rsid w:val="00CE52EB"/>
    <w:rsid w:val="00D17C30"/>
    <w:rsid w:val="00D20547"/>
    <w:rsid w:val="00D31934"/>
    <w:rsid w:val="00D7295B"/>
    <w:rsid w:val="00DA6D4D"/>
    <w:rsid w:val="00DD3865"/>
    <w:rsid w:val="00DF00FA"/>
    <w:rsid w:val="00E02002"/>
    <w:rsid w:val="00E257E8"/>
    <w:rsid w:val="00EA6F5D"/>
    <w:rsid w:val="00F24FB3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ABC2FB0"/>
  <w15:chartTrackingRefBased/>
  <w15:docId w15:val="{74B2BA28-BDC2-4FFF-A269-277998A8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020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HUx5LScOp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mHUx5LScOp歲入來源別機關別決算審定數綜計表.dot</Template>
  <TotalTime>8</TotalTime>
  <Pages>2</Pages>
  <Words>403</Words>
  <Characters>1065</Characters>
  <Application>Microsoft Office Word</Application>
  <DocSecurity>0</DocSecurity>
  <Lines>8</Lines>
  <Paragraphs>2</Paragraphs>
  <ScaleCrop>false</ScaleCrop>
  <Company>N.A.O.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謝欣雯</dc:creator>
  <cp:keywords/>
  <cp:lastModifiedBy>王詠萱</cp:lastModifiedBy>
  <cp:revision>6</cp:revision>
  <cp:lastPrinted>2026-06-15T07:33:00Z</cp:lastPrinted>
  <dcterms:created xsi:type="dcterms:W3CDTF">2026-07-05T01:56:00Z</dcterms:created>
  <dcterms:modified xsi:type="dcterms:W3CDTF">2026-07-06T03:52:00Z</dcterms:modified>
</cp:coreProperties>
</file>