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3D3FD" w14:textId="00185001" w:rsidR="00881A01" w:rsidRPr="00881A01" w:rsidRDefault="00D3380A" w:rsidP="00881A01">
      <w:pPr>
        <w:pStyle w:val="a3"/>
        <w:overflowPunct w:val="0"/>
        <w:snapToGrid w:val="0"/>
        <w:spacing w:line="560" w:lineRule="exact"/>
        <w:jc w:val="center"/>
        <w:rPr>
          <w:rFonts w:ascii="標楷體" w:hAnsi="標楷體"/>
          <w:bCs w:val="0"/>
          <w:spacing w:val="60"/>
          <w:kern w:val="0"/>
          <w:u w:val="single"/>
        </w:rPr>
      </w:pPr>
      <w:r w:rsidRPr="00881A01">
        <w:rPr>
          <w:rFonts w:ascii="標楷體" w:hAnsi="標楷體" w:hint="eastAsia"/>
          <w:w w:val="95"/>
          <w:u w:val="single"/>
        </w:rPr>
        <w:t>伍</w:t>
      </w:r>
      <w:r w:rsidR="004D6B14" w:rsidRPr="00881A01">
        <w:rPr>
          <w:rFonts w:ascii="標楷體" w:hAnsi="標楷體" w:hint="eastAsia"/>
          <w:u w:val="single"/>
        </w:rPr>
        <w:t>、</w:t>
      </w:r>
      <w:r w:rsidR="00570609" w:rsidRPr="00881A01">
        <w:rPr>
          <w:rFonts w:ascii="標楷體" w:hAnsi="標楷體" w:hint="eastAsia"/>
          <w:bCs w:val="0"/>
          <w:spacing w:val="60"/>
          <w:kern w:val="0"/>
          <w:u w:val="single"/>
        </w:rPr>
        <w:t>中華民國</w:t>
      </w:r>
      <w:proofErr w:type="gramStart"/>
      <w:r w:rsidRPr="00881A01">
        <w:rPr>
          <w:rFonts w:ascii="標楷體" w:hAnsi="標楷體" w:hint="eastAsia"/>
          <w:color w:val="000000"/>
          <w:spacing w:val="60"/>
          <w:kern w:val="0"/>
          <w:u w:val="single"/>
        </w:rPr>
        <w:t>114</w:t>
      </w:r>
      <w:proofErr w:type="gramEnd"/>
      <w:r w:rsidR="005B7E21" w:rsidRPr="00881A01">
        <w:rPr>
          <w:rFonts w:ascii="標楷體" w:hAnsi="標楷體" w:hint="eastAsia"/>
          <w:color w:val="000000"/>
          <w:spacing w:val="60"/>
          <w:kern w:val="0"/>
          <w:u w:val="single"/>
        </w:rPr>
        <w:t>年度</w:t>
      </w:r>
      <w:r w:rsidRPr="00881A01">
        <w:rPr>
          <w:rFonts w:ascii="標楷體" w:hAnsi="標楷體"/>
          <w:color w:val="000000"/>
          <w:spacing w:val="60"/>
          <w:kern w:val="0"/>
          <w:u w:val="single"/>
        </w:rPr>
        <w:t>金門縣</w:t>
      </w:r>
      <w:r w:rsidR="00570609" w:rsidRPr="00881A01">
        <w:rPr>
          <w:rFonts w:ascii="標楷體" w:hAnsi="標楷體" w:hint="eastAsia"/>
          <w:bCs w:val="0"/>
          <w:spacing w:val="60"/>
          <w:kern w:val="0"/>
          <w:u w:val="single"/>
        </w:rPr>
        <w:t>總決算審定後收入支出表</w:t>
      </w:r>
    </w:p>
    <w:p w14:paraId="4E7AEC40" w14:textId="77777777" w:rsidR="00223879" w:rsidRPr="00900A34" w:rsidRDefault="00223879" w:rsidP="00881A01">
      <w:pPr>
        <w:snapToGrid w:val="0"/>
        <w:spacing w:line="240" w:lineRule="exact"/>
        <w:ind w:rightChars="-3" w:right="-7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528"/>
        <w:gridCol w:w="5527"/>
        <w:gridCol w:w="5527"/>
        <w:gridCol w:w="5527"/>
      </w:tblGrid>
      <w:tr w:rsidR="00570609" w:rsidRPr="00A30B60" w14:paraId="229985FA" w14:textId="77777777" w:rsidTr="00881A01">
        <w:trPr>
          <w:trHeight w:val="363"/>
        </w:trPr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2957" w14:textId="77777777" w:rsidR="00570609" w:rsidRPr="00A30B60" w:rsidRDefault="00570609" w:rsidP="00881A01">
            <w:pPr>
              <w:spacing w:line="300" w:lineRule="exact"/>
              <w:ind w:leftChars="-30" w:left="-72" w:rightChars="-30" w:right="-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E37F" w14:textId="77777777" w:rsidR="00570609" w:rsidRPr="00A30B60" w:rsidRDefault="00570609" w:rsidP="00881A01">
            <w:pPr>
              <w:spacing w:line="300" w:lineRule="exact"/>
              <w:ind w:leftChars="-30" w:left="-72" w:rightChars="-30" w:right="-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4067" w14:textId="0703652F" w:rsidR="008F1533" w:rsidRDefault="00570609" w:rsidP="00881A01">
            <w:pPr>
              <w:spacing w:line="300" w:lineRule="exact"/>
              <w:ind w:leftChars="-30" w:left="-72" w:rightChars="-30" w:right="-72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proofErr w:type="gramStart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</w:t>
            </w:r>
            <w:proofErr w:type="gramEnd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修正總決算、</w:t>
            </w:r>
          </w:p>
          <w:p w14:paraId="12536AEA" w14:textId="77777777" w:rsidR="00570609" w:rsidRPr="00570609" w:rsidRDefault="00570609" w:rsidP="00881A01">
            <w:pPr>
              <w:spacing w:line="300" w:lineRule="exact"/>
              <w:ind w:leftChars="-30" w:left="-72" w:rightChars="-30" w:right="-72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94F07" w14:textId="77777777" w:rsidR="00570609" w:rsidRPr="00A30B60" w:rsidRDefault="00570609" w:rsidP="00881A01">
            <w:pPr>
              <w:spacing w:line="300" w:lineRule="exact"/>
              <w:ind w:leftChars="-30" w:left="-72" w:rightChars="-30" w:right="-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D3380A" w:rsidRPr="00367761" w14:paraId="281CEECA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6D321852" w14:textId="77777777" w:rsidR="00D3380A" w:rsidRPr="00367761" w:rsidRDefault="00D3380A" w:rsidP="00B13611">
            <w:pPr>
              <w:snapToGrid w:val="0"/>
              <w:spacing w:beforeLines="20" w:before="72" w:line="640" w:lineRule="exact"/>
              <w:ind w:leftChars="-30" w:left="-72" w:rightChars="-30" w:right="-72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6776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5DBF002" w14:textId="77777777" w:rsidR="00D3380A" w:rsidRPr="00881A01" w:rsidRDefault="00D3380A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14,549,295,840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1935E0F" w14:textId="73EA1B74" w:rsidR="00D3380A" w:rsidRPr="00881A01" w:rsidRDefault="00A327B5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>+</w:t>
            </w:r>
            <w:r w:rsidR="00141F09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 </w:t>
            </w:r>
            <w:r w:rsidR="00C64D63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>1</w:t>
            </w:r>
            <w:r w:rsidR="00C64D63"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  <w:t>1,950,022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D8C3D6B" w14:textId="5B2C080E" w:rsidR="00D3380A" w:rsidRPr="00881A01" w:rsidRDefault="00C64D63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14,561,245,862</w:t>
            </w:r>
          </w:p>
        </w:tc>
      </w:tr>
      <w:tr w:rsidR="00141F09" w:rsidRPr="00216B33" w14:paraId="44A2FC80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790188B5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AE672FA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4,120,479,012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5D5B7F7" w14:textId="70548B20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61D2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2FF3BB8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4,120,479,012</w:t>
            </w:r>
          </w:p>
        </w:tc>
      </w:tr>
      <w:tr w:rsidR="00141F09" w:rsidRPr="00216B33" w14:paraId="27020A47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3BBDA1AD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4F04841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55,357,710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110E0B9" w14:textId="766A2B21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61D2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F89DD78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55,357,710</w:t>
            </w:r>
          </w:p>
        </w:tc>
      </w:tr>
      <w:tr w:rsidR="00141F09" w:rsidRPr="00216B33" w14:paraId="53A957EF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14511CCA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6CA2071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522,916,985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34B453A" w14:textId="62058F64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61D2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9AB820F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522,916,985</w:t>
            </w:r>
          </w:p>
        </w:tc>
      </w:tr>
      <w:tr w:rsidR="00141F09" w:rsidRPr="00216B33" w14:paraId="19589CB7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229F478A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3883932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533,655,406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C07189E" w14:textId="0A5AD9A8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61D2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7483CFE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533,655,406</w:t>
            </w:r>
          </w:p>
        </w:tc>
      </w:tr>
      <w:tr w:rsidR="00141F09" w:rsidRPr="00216B33" w14:paraId="1C12145A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7780D40C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453B9B6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B083D94" w14:textId="5A5CABD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61D2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62F3506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</w:tr>
      <w:tr w:rsidR="00D3380A" w:rsidRPr="00216B33" w14:paraId="6E826A62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7CA38D1E" w14:textId="77777777" w:rsidR="00D3380A" w:rsidRPr="00216B33" w:rsidRDefault="00D3380A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969C298" w14:textId="77777777" w:rsidR="00D3380A" w:rsidRPr="00881A01" w:rsidRDefault="00D3380A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6,868,920,182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95AFD16" w14:textId="7220B4BC" w:rsidR="00D3380A" w:rsidRPr="00881A01" w:rsidRDefault="00A327B5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+</w:t>
            </w:r>
            <w:r w:rsidR="00141F09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 xml:space="preserve"> </w:t>
            </w:r>
            <w:r w:rsidR="00C64D63"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11</w:t>
            </w:r>
            <w:r w:rsidR="00C64D63">
              <w:rPr>
                <w:rFonts w:ascii="細明體" w:eastAsia="細明體" w:hAnsi="細明體"/>
                <w:color w:val="000000"/>
                <w:sz w:val="18"/>
                <w:szCs w:val="18"/>
              </w:rPr>
              <w:t>,950,022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2AC13DB" w14:textId="735EC03D" w:rsidR="00D3380A" w:rsidRPr="00881A01" w:rsidRDefault="00C64D63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6,880,870,20</w:t>
            </w:r>
            <w:r w:rsidR="00141F09">
              <w:rPr>
                <w:rFonts w:ascii="細明體" w:eastAsia="細明體" w:hAnsi="細明體" w:hint="eastAsia"/>
                <w:noProof/>
                <w:sz w:val="18"/>
                <w:szCs w:val="18"/>
              </w:rPr>
              <w:t>4</w:t>
            </w:r>
          </w:p>
        </w:tc>
      </w:tr>
      <w:tr w:rsidR="00141F09" w:rsidRPr="00216B33" w14:paraId="71C4D564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1C3829CA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1A7EB59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1,951,822,510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1FC7B51" w14:textId="140011C1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7B7D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E139EEE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1,951,822,510</w:t>
            </w:r>
          </w:p>
        </w:tc>
      </w:tr>
      <w:tr w:rsidR="00141F09" w:rsidRPr="00216B33" w14:paraId="35E8CF99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273B61BA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C20F4EA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196,144,035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7606E68" w14:textId="61B5E0F8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7B7D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9784481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196,144,035</w:t>
            </w:r>
          </w:p>
        </w:tc>
      </w:tr>
      <w:tr w:rsidR="00141F09" w:rsidRPr="00367761" w14:paraId="78ED6080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3F70E60A" w14:textId="77777777" w:rsidR="00141F09" w:rsidRPr="00367761" w:rsidRDefault="00141F09" w:rsidP="00B13611">
            <w:pPr>
              <w:snapToGrid w:val="0"/>
              <w:spacing w:beforeLines="20" w:before="72" w:line="640" w:lineRule="exact"/>
              <w:ind w:leftChars="-30" w:left="-72" w:rightChars="-30" w:right="-72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6776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935F615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11,914,809,743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62E6569" w14:textId="19846B5A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7B7D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CF5488E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11,914,809,743</w:t>
            </w:r>
          </w:p>
        </w:tc>
      </w:tr>
      <w:tr w:rsidR="00141F09" w:rsidRPr="00216B33" w14:paraId="49AC1A81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459C0470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D6312EF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2,294,433,022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CDA10ED" w14:textId="08172CB2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7B7D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4C80D1E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2,294,433,022</w:t>
            </w:r>
          </w:p>
        </w:tc>
      </w:tr>
      <w:tr w:rsidR="00141F09" w:rsidRPr="00216B33" w14:paraId="10E1C109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6A81A233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A38687B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2,061,163,380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10CE404" w14:textId="7C1A69B3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7B7D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694432C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2,061,163,380</w:t>
            </w:r>
          </w:p>
        </w:tc>
      </w:tr>
      <w:tr w:rsidR="00141F09" w:rsidRPr="00216B33" w14:paraId="76BCA612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3FB725C6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030FCE9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6,546,766,981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2636AA3" w14:textId="1C55EB58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7B7D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AFEA995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6,546,766,981</w:t>
            </w:r>
          </w:p>
        </w:tc>
      </w:tr>
      <w:tr w:rsidR="00141F09" w:rsidRPr="00216B33" w14:paraId="439719F2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3E3C04CA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F9083CA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1,786,403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61C9E06" w14:textId="2732576D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7B7D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2E70427" w14:textId="77777777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1,786,403</w:t>
            </w:r>
          </w:p>
        </w:tc>
      </w:tr>
      <w:tr w:rsidR="00141F09" w:rsidRPr="00216B33" w14:paraId="3F3F88EB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16CB2139" w14:textId="77777777" w:rsidR="00141F09" w:rsidRPr="00216B33" w:rsidRDefault="00141F09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9C6460D" w14:textId="4FE6B3AC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F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67A18FF" w14:textId="5150BCE0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7B7D3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51DB1EC" w14:textId="216AB3C5" w:rsidR="00141F09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F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D3380A" w:rsidRPr="00216B33" w14:paraId="669ACDAA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shd w:val="clear" w:color="auto" w:fill="auto"/>
            <w:vAlign w:val="center"/>
          </w:tcPr>
          <w:p w14:paraId="03748594" w14:textId="77777777" w:rsidR="00D3380A" w:rsidRPr="00216B33" w:rsidRDefault="00D3380A" w:rsidP="00B13611">
            <w:pPr>
              <w:snapToGrid w:val="0"/>
              <w:spacing w:beforeLines="20" w:before="72" w:line="6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D22CB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83528F4" w14:textId="77777777" w:rsidR="00D3380A" w:rsidRPr="00881A01" w:rsidRDefault="00D3380A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1,010,659,957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A70D63C" w14:textId="157F509B" w:rsidR="00D3380A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141F0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5D77B1C" w14:textId="77777777" w:rsidR="00D3380A" w:rsidRPr="00881A01" w:rsidRDefault="00D3380A" w:rsidP="00B13611">
            <w:pPr>
              <w:spacing w:line="6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noProof/>
                <w:sz w:val="18"/>
                <w:szCs w:val="18"/>
              </w:rPr>
              <w:t>1,010,659,957</w:t>
            </w:r>
          </w:p>
        </w:tc>
      </w:tr>
      <w:tr w:rsidR="00D3380A" w:rsidRPr="00367761" w14:paraId="46753E5B" w14:textId="77777777" w:rsidTr="00B1361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0F38F" w14:textId="77777777" w:rsidR="00D3380A" w:rsidRPr="00367761" w:rsidRDefault="00D3380A" w:rsidP="00B13611">
            <w:pPr>
              <w:snapToGrid w:val="0"/>
              <w:spacing w:beforeLines="20" w:before="72" w:line="640" w:lineRule="exact"/>
              <w:ind w:leftChars="-30" w:left="-72" w:rightChars="-30" w:right="-72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6776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C9800" w14:textId="77777777" w:rsidR="00D3380A" w:rsidRPr="00881A01" w:rsidRDefault="00D3380A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81A0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2,634,486,097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03D26" w14:textId="5CBDCACD" w:rsidR="00D3380A" w:rsidRPr="00881A01" w:rsidRDefault="00141F09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 xml:space="preserve">＋ </w:t>
            </w:r>
            <w:r w:rsidR="00C64D63">
              <w:rPr>
                <w:rFonts w:ascii="細明體" w:eastAsia="細明體" w:hAnsi="細明體" w:hint="eastAsia"/>
                <w:b/>
                <w:color w:val="000000"/>
                <w:sz w:val="18"/>
                <w:szCs w:val="18"/>
              </w:rPr>
              <w:t>1</w:t>
            </w:r>
            <w:r w:rsidR="00C64D63"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  <w:t>1,950,022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6AC1A" w14:textId="6B6555A1" w:rsidR="00D3380A" w:rsidRPr="00881A01" w:rsidRDefault="00C64D63" w:rsidP="00B13611">
            <w:pPr>
              <w:spacing w:line="6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2,646,436,119</w:t>
            </w:r>
          </w:p>
        </w:tc>
      </w:tr>
    </w:tbl>
    <w:p w14:paraId="0BCC4ABF" w14:textId="0F39091D" w:rsidR="00B20F1A" w:rsidRPr="00B13611" w:rsidRDefault="00B20F1A" w:rsidP="00B13611">
      <w:pPr>
        <w:tabs>
          <w:tab w:val="left" w:pos="11520"/>
        </w:tabs>
        <w:spacing w:line="20" w:lineRule="exact"/>
        <w:rPr>
          <w:rFonts w:ascii="標楷體" w:eastAsia="標楷體" w:hAnsi="標楷體" w:hint="eastAsia"/>
          <w:sz w:val="2"/>
          <w:szCs w:val="2"/>
        </w:rPr>
      </w:pPr>
    </w:p>
    <w:sectPr w:rsidR="00B20F1A" w:rsidRPr="00B13611" w:rsidSect="00B20F1A">
      <w:footerReference w:type="even" r:id="rId8"/>
      <w:footerReference w:type="default" r:id="rId9"/>
      <w:footerReference w:type="first" r:id="rId10"/>
      <w:pgSz w:w="23811" w:h="16838" w:orient="landscape" w:code="8"/>
      <w:pgMar w:top="851" w:right="851" w:bottom="851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DEAF0" w14:textId="77777777" w:rsidR="00D3380A" w:rsidRDefault="00D3380A" w:rsidP="00963F24">
      <w:r>
        <w:separator/>
      </w:r>
    </w:p>
  </w:endnote>
  <w:endnote w:type="continuationSeparator" w:id="0">
    <w:p w14:paraId="2E311E9F" w14:textId="77777777" w:rsidR="00D3380A" w:rsidRDefault="00D3380A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CACF3" w14:textId="5BB1CEEB" w:rsidR="007073D2" w:rsidRPr="00C64D63" w:rsidRDefault="00C64D63" w:rsidP="007073D2">
    <w:pPr>
      <w:pStyle w:val="a9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第5-</w:t>
    </w:r>
    <w:r w:rsidR="00616D90">
      <w:rPr>
        <w:rFonts w:ascii="標楷體" w:eastAsia="標楷體" w:hAnsi="標楷體"/>
      </w:rPr>
      <w:fldChar w:fldCharType="begin"/>
    </w:r>
    <w:r w:rsidR="00616D90">
      <w:rPr>
        <w:rFonts w:ascii="標楷體" w:eastAsia="標楷體" w:hAnsi="標楷體"/>
      </w:rPr>
      <w:instrText xml:space="preserve"> </w:instrText>
    </w:r>
    <w:r w:rsidR="00616D90">
      <w:rPr>
        <w:rFonts w:ascii="標楷體" w:eastAsia="標楷體" w:hAnsi="標楷體" w:hint="eastAsia"/>
      </w:rPr>
      <w:instrText>PAGE   \* MERGEFORMAT</w:instrText>
    </w:r>
    <w:r w:rsidR="00616D90">
      <w:rPr>
        <w:rFonts w:ascii="標楷體" w:eastAsia="標楷體" w:hAnsi="標楷體"/>
      </w:rPr>
      <w:instrText xml:space="preserve"> </w:instrText>
    </w:r>
    <w:r w:rsidR="00616D90">
      <w:rPr>
        <w:rFonts w:ascii="標楷體" w:eastAsia="標楷體" w:hAnsi="標楷體"/>
      </w:rPr>
      <w:fldChar w:fldCharType="separate"/>
    </w:r>
    <w:r w:rsidR="00616D90">
      <w:rPr>
        <w:rFonts w:ascii="標楷體" w:eastAsia="標楷體" w:hAnsi="標楷體"/>
        <w:noProof/>
      </w:rPr>
      <w:t>3</w:t>
    </w:r>
    <w:r w:rsidR="00616D90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EC629" w14:textId="1AD8E550" w:rsidR="00616D90" w:rsidRDefault="00616D90" w:rsidP="00616D90">
    <w:pPr>
      <w:pStyle w:val="a9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第5-</w:t>
    </w:r>
    <w:r>
      <w:rPr>
        <w:rFonts w:ascii="標楷體" w:eastAsia="標楷體" w:hAnsi="標楷體"/>
      </w:rPr>
      <w:fldChar w:fldCharType="begin"/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 w:hint="eastAsia"/>
      </w:rPr>
      <w:instrText>PAGE  \* Arabic  \* MERGEFORMAT</w:instrText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  <w:noProof/>
      </w:rPr>
      <w:t>2</w:t>
    </w:r>
    <w:r>
      <w:rPr>
        <w:rFonts w:ascii="標楷體" w:eastAsia="標楷體" w:hAnsi="標楷體"/>
      </w:rPr>
      <w:fldChar w:fldCharType="end"/>
    </w:r>
    <w:r>
      <w:rPr>
        <w:rFonts w:ascii="標楷體" w:eastAsia="標楷體" w:hAnsi="標楷體" w:hint="eastAsia"/>
      </w:rPr>
      <w:t>頁</w:t>
    </w:r>
  </w:p>
  <w:p w14:paraId="0DE1E0A4" w14:textId="77777777" w:rsidR="00B20F1A" w:rsidRPr="00616D90" w:rsidRDefault="00B20F1A" w:rsidP="00616D90">
    <w:pPr>
      <w:pStyle w:val="a9"/>
      <w:ind w:right="360" w:firstLine="360"/>
      <w:jc w:val="center"/>
      <w:rPr>
        <w:rFonts w:ascii="標楷體" w:eastAsia="標楷體" w:hAnsi="標楷體"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670FD" w14:textId="2FF2D85F" w:rsidR="00616D90" w:rsidRPr="00616D90" w:rsidRDefault="00616D90" w:rsidP="00616D90">
    <w:pPr>
      <w:pStyle w:val="a9"/>
      <w:jc w:val="center"/>
      <w:rPr>
        <w:rFonts w:ascii="標楷體" w:eastAsia="標楷體" w:hAnsi="標楷體"/>
      </w:rPr>
    </w:pPr>
    <w:r w:rsidRPr="00616D90">
      <w:rPr>
        <w:rFonts w:ascii="標楷體" w:eastAsia="標楷體" w:hAnsi="標楷體" w:hint="eastAsia"/>
      </w:rPr>
      <w:t>第5-</w:t>
    </w:r>
    <w:r w:rsidRPr="00616D90">
      <w:rPr>
        <w:rFonts w:ascii="標楷體" w:eastAsia="標楷體" w:hAnsi="標楷體"/>
      </w:rPr>
      <w:fldChar w:fldCharType="begin"/>
    </w:r>
    <w:r w:rsidRPr="00616D90">
      <w:rPr>
        <w:rFonts w:ascii="標楷體" w:eastAsia="標楷體" w:hAnsi="標楷體"/>
      </w:rPr>
      <w:instrText xml:space="preserve"> PAGE  \* Arabic  \* MERGEFORMAT </w:instrText>
    </w:r>
    <w:r w:rsidRPr="00616D90">
      <w:rPr>
        <w:rFonts w:ascii="標楷體" w:eastAsia="標楷體" w:hAnsi="標楷體"/>
      </w:rPr>
      <w:fldChar w:fldCharType="separate"/>
    </w:r>
    <w:r w:rsidRPr="00616D90">
      <w:rPr>
        <w:rFonts w:ascii="標楷體" w:eastAsia="標楷體" w:hAnsi="標楷體"/>
        <w:noProof/>
      </w:rPr>
      <w:t>3</w:t>
    </w:r>
    <w:r w:rsidRPr="00616D90">
      <w:rPr>
        <w:rFonts w:ascii="標楷體" w:eastAsia="標楷體" w:hAnsi="標楷體"/>
      </w:rPr>
      <w:fldChar w:fldCharType="end"/>
    </w:r>
    <w:r w:rsidRPr="00616D90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BC1A" w14:textId="77777777" w:rsidR="00D3380A" w:rsidRDefault="00D3380A" w:rsidP="00963F24">
      <w:r>
        <w:separator/>
      </w:r>
    </w:p>
  </w:footnote>
  <w:footnote w:type="continuationSeparator" w:id="0">
    <w:p w14:paraId="67B00AB4" w14:textId="77777777" w:rsidR="00D3380A" w:rsidRDefault="00D3380A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80A"/>
    <w:rsid w:val="00050AF8"/>
    <w:rsid w:val="00066284"/>
    <w:rsid w:val="000B0DAC"/>
    <w:rsid w:val="000B13AF"/>
    <w:rsid w:val="000B5295"/>
    <w:rsid w:val="00121368"/>
    <w:rsid w:val="00121E35"/>
    <w:rsid w:val="001258A5"/>
    <w:rsid w:val="00141F09"/>
    <w:rsid w:val="00162E99"/>
    <w:rsid w:val="00185FC7"/>
    <w:rsid w:val="001B0FB2"/>
    <w:rsid w:val="001C3811"/>
    <w:rsid w:val="001D73C8"/>
    <w:rsid w:val="001E15C5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6D90"/>
    <w:rsid w:val="00617BE7"/>
    <w:rsid w:val="00621487"/>
    <w:rsid w:val="00634AB7"/>
    <w:rsid w:val="00650DE5"/>
    <w:rsid w:val="006635BD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81A01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327B5"/>
    <w:rsid w:val="00A461AE"/>
    <w:rsid w:val="00A7668A"/>
    <w:rsid w:val="00AA00F3"/>
    <w:rsid w:val="00AC3DB6"/>
    <w:rsid w:val="00AE3A76"/>
    <w:rsid w:val="00AE68D0"/>
    <w:rsid w:val="00B105C9"/>
    <w:rsid w:val="00B12EB6"/>
    <w:rsid w:val="00B13611"/>
    <w:rsid w:val="00B20F1A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64D63"/>
    <w:rsid w:val="00C763C7"/>
    <w:rsid w:val="00CA10F1"/>
    <w:rsid w:val="00CD4037"/>
    <w:rsid w:val="00D32A28"/>
    <w:rsid w:val="00D3380A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00C28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69F042"/>
  <w15:docId w15:val="{91533BBE-7846-4D6C-A3AB-62A6D850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ekRWx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835-FC13-43E0-A26B-81CEB436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1ekRWx審定後收入支出彙計表A3.dot</Template>
  <TotalTime>69</TotalTime>
  <Pages>1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翁子媛</dc:creator>
  <cp:keywords/>
  <cp:lastModifiedBy>王詠萱</cp:lastModifiedBy>
  <cp:revision>9</cp:revision>
  <cp:lastPrinted>2026-06-21T07:22:00Z</cp:lastPrinted>
  <dcterms:created xsi:type="dcterms:W3CDTF">2026-06-21T02:19:00Z</dcterms:created>
  <dcterms:modified xsi:type="dcterms:W3CDTF">2026-07-01T09:57:00Z</dcterms:modified>
</cp:coreProperties>
</file>