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463"/>
        <w:gridCol w:w="464"/>
        <w:gridCol w:w="2410"/>
        <w:gridCol w:w="2800"/>
        <w:gridCol w:w="1395"/>
        <w:gridCol w:w="1395"/>
        <w:gridCol w:w="1395"/>
        <w:gridCol w:w="1395"/>
        <w:gridCol w:w="1395"/>
        <w:gridCol w:w="1395"/>
        <w:gridCol w:w="1395"/>
        <w:gridCol w:w="1356"/>
        <w:gridCol w:w="2096"/>
        <w:gridCol w:w="2023"/>
      </w:tblGrid>
      <w:tr w:rsidR="00D74E0B" w14:paraId="4C27F7E6" w14:textId="77777777" w:rsidTr="00521805">
        <w:trPr>
          <w:cantSplit/>
          <w:tblHeader/>
        </w:trPr>
        <w:tc>
          <w:tcPr>
            <w:tcW w:w="3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5"/>
              <w:gridCol w:w="993"/>
            </w:tblGrid>
            <w:tr w:rsidR="00D74E0B" w14:paraId="3B3BC74B" w14:textId="77777777" w:rsidTr="006A0363">
              <w:trPr>
                <w:trHeight w:val="272"/>
              </w:trPr>
              <w:tc>
                <w:tcPr>
                  <w:tcW w:w="515" w:type="dxa"/>
                  <w:hideMark/>
                </w:tcPr>
                <w:p w14:paraId="00924A91" w14:textId="77777777" w:rsidR="00D74E0B" w:rsidRDefault="00D74E0B" w:rsidP="002D4805">
                  <w:pPr>
                    <w:snapToGrid w:val="0"/>
                    <w:spacing w:line="200" w:lineRule="atLeast"/>
                    <w:ind w:leftChars="-39" w:left="-94" w:rightChars="-50" w:righ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  <w:hideMark/>
                </w:tcPr>
                <w:p w14:paraId="0743485D" w14:textId="77777777" w:rsidR="00D74E0B" w:rsidRDefault="00D74E0B" w:rsidP="006A0363">
                  <w:pPr>
                    <w:snapToGrid w:val="0"/>
                    <w:spacing w:line="200" w:lineRule="atLeast"/>
                    <w:ind w:leftChars="-20" w:left="-48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D74E0B" w14:paraId="51CADF50" w14:textId="77777777" w:rsidTr="006A0363">
              <w:trPr>
                <w:trHeight w:val="272"/>
              </w:trPr>
              <w:tc>
                <w:tcPr>
                  <w:tcW w:w="515" w:type="dxa"/>
                  <w:hideMark/>
                </w:tcPr>
                <w:p w14:paraId="7F594D5D" w14:textId="77777777" w:rsidR="00D74E0B" w:rsidRDefault="00D74E0B" w:rsidP="002D4805">
                  <w:pPr>
                    <w:snapToGrid w:val="0"/>
                    <w:spacing w:line="200" w:lineRule="atLeast"/>
                    <w:ind w:leftChars="-39" w:left="-94" w:rightChars="-50" w:righ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993" w:type="dxa"/>
                  <w:vMerge/>
                  <w:vAlign w:val="center"/>
                  <w:hideMark/>
                </w:tcPr>
                <w:p w14:paraId="1FF9EB76" w14:textId="77777777" w:rsidR="00D74E0B" w:rsidRDefault="00D74E0B" w:rsidP="00D74E0B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6EE5EAE8" w14:textId="77777777" w:rsidR="00D74E0B" w:rsidRDefault="00D74E0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1C73D" w14:textId="77777777" w:rsidR="00D74E0B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11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5137F" w14:textId="77777777" w:rsidR="00D74E0B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CF9F302" w14:textId="77777777" w:rsidR="00D74E0B" w:rsidRDefault="00D74E0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C87F1" w14:textId="77777777" w:rsidR="00D74E0B" w:rsidRDefault="00E120AC" w:rsidP="00636C49">
            <w:pPr>
              <w:ind w:leftChars="32" w:left="77" w:right="-25"/>
              <w:jc w:val="right"/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63A6B" w14:paraId="3C4A4E42" w14:textId="77777777" w:rsidTr="00521805">
        <w:trPr>
          <w:cantSplit/>
          <w:trHeight w:val="249"/>
          <w:tblHeader/>
        </w:trPr>
        <w:tc>
          <w:tcPr>
            <w:tcW w:w="3800" w:type="dxa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45E1A1B" w14:textId="77777777" w:rsidR="00763A6B" w:rsidRPr="007467CF" w:rsidRDefault="00763A6B" w:rsidP="007B4BD5">
            <w:pPr>
              <w:jc w:val="distribute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</w:tcBorders>
            <w:vAlign w:val="center"/>
          </w:tcPr>
          <w:p w14:paraId="191C58B3" w14:textId="77777777" w:rsidR="00763A6B" w:rsidRPr="007467CF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修正內容</w:t>
            </w:r>
          </w:p>
        </w:tc>
        <w:tc>
          <w:tcPr>
            <w:tcW w:w="11121" w:type="dxa"/>
            <w:gridSpan w:val="8"/>
            <w:tcBorders>
              <w:top w:val="single" w:sz="4" w:space="0" w:color="auto"/>
              <w:right w:val="single" w:sz="12" w:space="0" w:color="auto"/>
            </w:tcBorders>
          </w:tcPr>
          <w:p w14:paraId="6F838B2A" w14:textId="77777777" w:rsidR="00763A6B" w:rsidRPr="007467CF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20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7EB6AE" w14:textId="01F41879" w:rsidR="00763A6B" w:rsidRPr="007467CF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0"/>
              </w:rPr>
            </w:pPr>
            <w:r w:rsidRPr="007467CF">
              <w:rPr>
                <w:rFonts w:eastAsia="標楷體" w:hint="eastAsia"/>
                <w:b/>
                <w:bCs/>
                <w:sz w:val="20"/>
              </w:rPr>
              <w:t>應繳回</w:t>
            </w:r>
            <w:r w:rsidR="0041186F" w:rsidRPr="007467CF">
              <w:rPr>
                <w:rFonts w:eastAsia="標楷體" w:hint="eastAsia"/>
                <w:b/>
                <w:bCs/>
                <w:sz w:val="20"/>
              </w:rPr>
              <w:t>縣</w:t>
            </w:r>
            <w:r w:rsidRPr="007467CF">
              <w:rPr>
                <w:rFonts w:eastAsia="標楷體" w:hint="eastAsia"/>
                <w:b/>
                <w:bCs/>
                <w:sz w:val="20"/>
              </w:rPr>
              <w:t>庫數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C3304C2" w14:textId="77777777" w:rsidR="00763A6B" w:rsidRPr="007467CF" w:rsidRDefault="00763A6B" w:rsidP="00DC14B1">
            <w:pPr>
              <w:jc w:val="distribute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備註</w:t>
            </w:r>
          </w:p>
        </w:tc>
      </w:tr>
      <w:tr w:rsidR="00763A6B" w14:paraId="6EEEF5A6" w14:textId="77777777" w:rsidTr="00521805">
        <w:trPr>
          <w:cantSplit/>
          <w:tblHeader/>
        </w:trPr>
        <w:tc>
          <w:tcPr>
            <w:tcW w:w="3800" w:type="dxa"/>
            <w:gridSpan w:val="4"/>
            <w:vMerge/>
            <w:tcBorders>
              <w:left w:val="nil"/>
            </w:tcBorders>
          </w:tcPr>
          <w:p w14:paraId="09A91445" w14:textId="77777777" w:rsidR="00763A6B" w:rsidRPr="007467CF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800" w:type="dxa"/>
            <w:vMerge/>
          </w:tcPr>
          <w:p w14:paraId="367B49D3" w14:textId="77777777" w:rsidR="00763A6B" w:rsidRPr="007467CF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790" w:type="dxa"/>
            <w:gridSpan w:val="2"/>
          </w:tcPr>
          <w:p w14:paraId="32CBE451" w14:textId="77777777" w:rsidR="00763A6B" w:rsidRPr="007467CF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2790" w:type="dxa"/>
            <w:gridSpan w:val="2"/>
          </w:tcPr>
          <w:p w14:paraId="5302C7E6" w14:textId="77777777" w:rsidR="00763A6B" w:rsidRPr="007467CF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2790" w:type="dxa"/>
            <w:gridSpan w:val="2"/>
          </w:tcPr>
          <w:p w14:paraId="2CBB9F8B" w14:textId="77777777" w:rsidR="00763A6B" w:rsidRPr="007467CF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2751" w:type="dxa"/>
            <w:gridSpan w:val="2"/>
            <w:tcBorders>
              <w:right w:val="single" w:sz="12" w:space="0" w:color="auto"/>
            </w:tcBorders>
          </w:tcPr>
          <w:p w14:paraId="34E45AEF" w14:textId="77777777" w:rsidR="00763A6B" w:rsidRPr="007467CF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9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814895" w14:textId="77777777" w:rsidR="00763A6B" w:rsidRPr="007467CF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023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75CA5A16" w14:textId="77777777" w:rsidR="00763A6B" w:rsidRPr="007467CF" w:rsidRDefault="00763A6B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763A6B" w14:paraId="28930FD8" w14:textId="77777777" w:rsidTr="00521805">
        <w:trPr>
          <w:cantSplit/>
          <w:tblHeader/>
        </w:trPr>
        <w:tc>
          <w:tcPr>
            <w:tcW w:w="463" w:type="dxa"/>
            <w:tcBorders>
              <w:left w:val="nil"/>
            </w:tcBorders>
          </w:tcPr>
          <w:p w14:paraId="6052E4A7" w14:textId="77777777" w:rsidR="00763A6B" w:rsidRPr="007467CF" w:rsidRDefault="00763A6B" w:rsidP="00422156">
            <w:pPr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63" w:type="dxa"/>
          </w:tcPr>
          <w:p w14:paraId="671AC48A" w14:textId="77777777" w:rsidR="00763A6B" w:rsidRPr="007467CF" w:rsidRDefault="00763A6B" w:rsidP="00422156">
            <w:pPr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464" w:type="dxa"/>
          </w:tcPr>
          <w:p w14:paraId="08F2D53A" w14:textId="77777777" w:rsidR="00763A6B" w:rsidRPr="007467CF" w:rsidRDefault="00763A6B" w:rsidP="00422156">
            <w:pPr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目</w:t>
            </w:r>
          </w:p>
        </w:tc>
        <w:tc>
          <w:tcPr>
            <w:tcW w:w="2410" w:type="dxa"/>
          </w:tcPr>
          <w:p w14:paraId="66EAC58B" w14:textId="77777777" w:rsidR="00763A6B" w:rsidRPr="007467CF" w:rsidRDefault="00763A6B" w:rsidP="007B4BD5">
            <w:pPr>
              <w:jc w:val="distribute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2800" w:type="dxa"/>
            <w:vMerge/>
          </w:tcPr>
          <w:p w14:paraId="57A95D88" w14:textId="77777777" w:rsidR="00763A6B" w:rsidRPr="007467CF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395" w:type="dxa"/>
            <w:vAlign w:val="center"/>
          </w:tcPr>
          <w:p w14:paraId="177603CC" w14:textId="77777777" w:rsidR="00763A6B" w:rsidRPr="007467CF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257C7756" w14:textId="77777777" w:rsidR="00763A6B" w:rsidRPr="007467CF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  <w:vAlign w:val="center"/>
          </w:tcPr>
          <w:p w14:paraId="32FAE9FF" w14:textId="77777777" w:rsidR="00763A6B" w:rsidRPr="007467CF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5EEFA79D" w14:textId="77777777" w:rsidR="00763A6B" w:rsidRPr="007467CF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  <w:vAlign w:val="center"/>
          </w:tcPr>
          <w:p w14:paraId="2AFE12EB" w14:textId="77777777" w:rsidR="00763A6B" w:rsidRPr="007467CF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702895E3" w14:textId="77777777" w:rsidR="00763A6B" w:rsidRPr="007467CF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</w:tcPr>
          <w:p w14:paraId="600B2178" w14:textId="77777777" w:rsidR="00763A6B" w:rsidRPr="007467CF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56" w:type="dxa"/>
            <w:tcBorders>
              <w:right w:val="single" w:sz="12" w:space="0" w:color="auto"/>
            </w:tcBorders>
          </w:tcPr>
          <w:p w14:paraId="260FEA1D" w14:textId="77777777" w:rsidR="00763A6B" w:rsidRPr="007467CF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7467CF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209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B951521" w14:textId="77777777" w:rsidR="00763A6B" w:rsidRPr="007467CF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023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1586E7A" w14:textId="77777777" w:rsidR="00763A6B" w:rsidRPr="007467CF" w:rsidRDefault="00763A6B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41186F" w:rsidRPr="00036AF2" w14:paraId="23A7AD3A" w14:textId="77777777" w:rsidTr="00521805">
        <w:trPr>
          <w:cantSplit/>
          <w:trHeight w:val="395"/>
        </w:trPr>
        <w:tc>
          <w:tcPr>
            <w:tcW w:w="463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7BA2471" w14:textId="77777777" w:rsidR="0041186F" w:rsidRPr="00036AF2" w:rsidRDefault="0041186F" w:rsidP="002621F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63" w:type="dxa"/>
            <w:tcBorders>
              <w:bottom w:val="nil"/>
            </w:tcBorders>
            <w:shd w:val="clear" w:color="auto" w:fill="auto"/>
            <w:vAlign w:val="center"/>
          </w:tcPr>
          <w:p w14:paraId="0B14BD0D" w14:textId="77777777" w:rsidR="0041186F" w:rsidRPr="00036AF2" w:rsidRDefault="0041186F" w:rsidP="002621F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64" w:type="dxa"/>
            <w:tcBorders>
              <w:bottom w:val="nil"/>
            </w:tcBorders>
            <w:shd w:val="clear" w:color="auto" w:fill="auto"/>
            <w:vAlign w:val="center"/>
          </w:tcPr>
          <w:p w14:paraId="35A53F77" w14:textId="77777777" w:rsidR="0041186F" w:rsidRPr="00036AF2" w:rsidRDefault="0041186F" w:rsidP="002621F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  <w:vAlign w:val="center"/>
          </w:tcPr>
          <w:p w14:paraId="1F80845C" w14:textId="77777777" w:rsidR="0041186F" w:rsidRPr="00036AF2" w:rsidRDefault="0041186F" w:rsidP="002621F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36AF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2800" w:type="dxa"/>
            <w:tcBorders>
              <w:bottom w:val="nil"/>
            </w:tcBorders>
            <w:shd w:val="clear" w:color="auto" w:fill="auto"/>
            <w:vAlign w:val="center"/>
          </w:tcPr>
          <w:p w14:paraId="206285E1" w14:textId="77777777" w:rsidR="0041186F" w:rsidRPr="00036AF2" w:rsidRDefault="0041186F" w:rsidP="002621F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EB6D503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716D0D8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156D8F1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11,950,022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BCD73AA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3DAF9A0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2A76A28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BA0641C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11,950,022</w:t>
            </w:r>
          </w:p>
        </w:tc>
        <w:tc>
          <w:tcPr>
            <w:tcW w:w="1356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2D6F5F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09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166A40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11,950,022</w:t>
            </w:r>
          </w:p>
        </w:tc>
        <w:tc>
          <w:tcPr>
            <w:tcW w:w="2023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F6F1D1" w14:textId="77777777" w:rsidR="0041186F" w:rsidRPr="00636C49" w:rsidRDefault="0041186F" w:rsidP="002621F2">
            <w:pPr>
              <w:jc w:val="both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</w:tr>
      <w:tr w:rsidR="0041186F" w:rsidRPr="00036AF2" w14:paraId="73505FAC" w14:textId="77777777" w:rsidTr="00521805">
        <w:trPr>
          <w:cantSplit/>
          <w:trHeight w:val="395"/>
        </w:trPr>
        <w:tc>
          <w:tcPr>
            <w:tcW w:w="46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AD5CCA" w14:textId="77777777" w:rsidR="0041186F" w:rsidRPr="002D4805" w:rsidRDefault="0041186F" w:rsidP="002621F2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2D4805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</w:t>
            </w:r>
          </w:p>
        </w:tc>
        <w:tc>
          <w:tcPr>
            <w:tcW w:w="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CD9F99" w14:textId="77777777" w:rsidR="0041186F" w:rsidRPr="002D4805" w:rsidRDefault="0041186F" w:rsidP="002621F2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0B848" w14:textId="77777777" w:rsidR="0041186F" w:rsidRPr="002D4805" w:rsidRDefault="0041186F" w:rsidP="002621F2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5A53D6" w14:textId="77777777" w:rsidR="0041186F" w:rsidRPr="00036AF2" w:rsidRDefault="0041186F" w:rsidP="002621F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36AF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2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4EFCA1" w14:textId="77777777" w:rsidR="0041186F" w:rsidRPr="00036AF2" w:rsidRDefault="0041186F" w:rsidP="002621F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E75B3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35F2E6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43519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11,950,022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6053C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379BB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1D7D8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25C4D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11,950,022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1BBFED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0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9ECBA7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11,950,022</w:t>
            </w:r>
          </w:p>
        </w:tc>
        <w:tc>
          <w:tcPr>
            <w:tcW w:w="20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F7965D" w14:textId="77777777" w:rsidR="0041186F" w:rsidRPr="00636C49" w:rsidRDefault="0041186F" w:rsidP="002621F2">
            <w:pPr>
              <w:jc w:val="both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</w:tr>
      <w:tr w:rsidR="0041186F" w:rsidRPr="006C7AF6" w14:paraId="1222109C" w14:textId="77777777" w:rsidTr="00521805">
        <w:trPr>
          <w:cantSplit/>
          <w:trHeight w:val="395"/>
        </w:trPr>
        <w:tc>
          <w:tcPr>
            <w:tcW w:w="46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734D48" w14:textId="77777777" w:rsidR="0041186F" w:rsidRPr="002D4805" w:rsidRDefault="0041186F" w:rsidP="002621F2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68B079" w14:textId="77777777" w:rsidR="0041186F" w:rsidRPr="002D4805" w:rsidRDefault="0041186F" w:rsidP="002621F2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2D4805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4712C1" w14:textId="77777777" w:rsidR="0041186F" w:rsidRPr="002D4805" w:rsidRDefault="0041186F" w:rsidP="002621F2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77F9C" w14:textId="77777777" w:rsidR="0041186F" w:rsidRPr="006C7AF6" w:rsidRDefault="0041186F" w:rsidP="002621F2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83FA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金門縣政府</w:t>
            </w:r>
          </w:p>
        </w:tc>
        <w:tc>
          <w:tcPr>
            <w:tcW w:w="2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D74324" w14:textId="77777777" w:rsidR="0041186F" w:rsidRPr="006C7AF6" w:rsidRDefault="0041186F" w:rsidP="002621F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769C9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21637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7B1FC9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noProof/>
                <w:sz w:val="18"/>
                <w:szCs w:val="18"/>
              </w:rPr>
              <w:t>11,950,022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F39C3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7BC38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C63AC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88139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noProof/>
                <w:sz w:val="18"/>
                <w:szCs w:val="18"/>
              </w:rPr>
              <w:t>11,950,022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3222FB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749E4C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noProof/>
                <w:sz w:val="18"/>
                <w:szCs w:val="18"/>
              </w:rPr>
              <w:t>11,950,022</w:t>
            </w:r>
          </w:p>
        </w:tc>
        <w:tc>
          <w:tcPr>
            <w:tcW w:w="20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E99C67" w14:textId="77777777" w:rsidR="0041186F" w:rsidRPr="00636C49" w:rsidRDefault="0041186F" w:rsidP="002621F2">
            <w:pPr>
              <w:jc w:val="both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</w:tr>
      <w:tr w:rsidR="0041186F" w:rsidRPr="006C7AF6" w14:paraId="716EDEC2" w14:textId="77777777" w:rsidTr="00521805">
        <w:trPr>
          <w:cantSplit/>
          <w:trHeight w:val="395"/>
        </w:trPr>
        <w:tc>
          <w:tcPr>
            <w:tcW w:w="46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FE3E772" w14:textId="77777777" w:rsidR="0041186F" w:rsidRPr="002D4805" w:rsidRDefault="0041186F" w:rsidP="002621F2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</w:tcBorders>
            <w:shd w:val="clear" w:color="auto" w:fill="auto"/>
            <w:vAlign w:val="center"/>
          </w:tcPr>
          <w:p w14:paraId="2532D1CA" w14:textId="77777777" w:rsidR="0041186F" w:rsidRPr="002D4805" w:rsidRDefault="0041186F" w:rsidP="002621F2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nil"/>
            </w:tcBorders>
            <w:shd w:val="clear" w:color="auto" w:fill="auto"/>
            <w:vAlign w:val="center"/>
          </w:tcPr>
          <w:p w14:paraId="29A6EFE7" w14:textId="77777777" w:rsidR="0041186F" w:rsidRPr="002D4805" w:rsidRDefault="0041186F" w:rsidP="002621F2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2D4805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vAlign w:val="center"/>
          </w:tcPr>
          <w:p w14:paraId="044E2945" w14:textId="77777777" w:rsidR="0041186F" w:rsidRPr="006C7AF6" w:rsidRDefault="0041186F" w:rsidP="002621F2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83FA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2800" w:type="dxa"/>
            <w:tcBorders>
              <w:top w:val="nil"/>
            </w:tcBorders>
            <w:shd w:val="clear" w:color="auto" w:fill="auto"/>
            <w:vAlign w:val="center"/>
          </w:tcPr>
          <w:p w14:paraId="4591DFF5" w14:textId="7ECD4B77" w:rsidR="0041186F" w:rsidRPr="006C7AF6" w:rsidRDefault="0041186F" w:rsidP="002621F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A83FA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增列中央已核定尚未撥款之金寧鄉社會褔利館新建工程、交通控制系統擴充建置計畫</w:t>
            </w:r>
            <w:r w:rsidR="00A748F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及</w:t>
            </w:r>
            <w:r w:rsidRPr="00A83FA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金沙國小停車場等補助收入。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08499412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09C236C2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ABB5723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noProof/>
                <w:sz w:val="18"/>
                <w:szCs w:val="18"/>
              </w:rPr>
              <w:t>11,950,022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000ACF6E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39C47039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40121C91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1DEB055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noProof/>
                <w:sz w:val="18"/>
                <w:szCs w:val="18"/>
              </w:rPr>
              <w:t>11,950,022</w:t>
            </w:r>
          </w:p>
        </w:tc>
        <w:tc>
          <w:tcPr>
            <w:tcW w:w="1356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271F7590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DD021" w14:textId="77777777" w:rsidR="0041186F" w:rsidRPr="006A0363" w:rsidRDefault="0041186F" w:rsidP="002621F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A0363">
              <w:rPr>
                <w:rFonts w:ascii="細明體" w:eastAsia="細明體" w:hAnsi="細明體"/>
                <w:noProof/>
                <w:sz w:val="18"/>
                <w:szCs w:val="18"/>
              </w:rPr>
              <w:t>11,950,022</w:t>
            </w:r>
          </w:p>
        </w:tc>
        <w:tc>
          <w:tcPr>
            <w:tcW w:w="2023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4A567261" w14:textId="76579FC5" w:rsidR="0041186F" w:rsidRPr="006A0363" w:rsidRDefault="003C356C" w:rsidP="003C356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6A0363">
              <w:rPr>
                <w:rFonts w:ascii="標楷體" w:eastAsia="標楷體" w:hAnsi="標楷體" w:hint="eastAsia"/>
                <w:sz w:val="20"/>
              </w:rPr>
              <w:t>屬應收性質，尚待下年度繼續處理。</w:t>
            </w:r>
          </w:p>
        </w:tc>
      </w:tr>
    </w:tbl>
    <w:p w14:paraId="526B8253" w14:textId="1DE4212E" w:rsidR="003C356C" w:rsidRPr="003C356C" w:rsidRDefault="003C356C" w:rsidP="003C356C">
      <w:pPr>
        <w:tabs>
          <w:tab w:val="left" w:pos="3405"/>
        </w:tabs>
        <w:rPr>
          <w:rFonts w:ascii="標楷體" w:eastAsia="標楷體" w:hAnsi="標楷體"/>
          <w:sz w:val="20"/>
        </w:rPr>
      </w:pPr>
    </w:p>
    <w:sectPr w:rsidR="003C356C" w:rsidRPr="003C356C" w:rsidSect="00187A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D591B" w14:textId="77777777" w:rsidR="0041186F" w:rsidRDefault="0041186F">
      <w:r>
        <w:separator/>
      </w:r>
    </w:p>
  </w:endnote>
  <w:endnote w:type="continuationSeparator" w:id="0">
    <w:p w14:paraId="67DBB678" w14:textId="77777777" w:rsidR="0041186F" w:rsidRDefault="0041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8D503" w14:textId="77777777" w:rsidR="00E53BEC" w:rsidRDefault="00E53B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E2261" w14:textId="77777777" w:rsidR="00E53BEC" w:rsidRDefault="00E53BE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9070501"/>
      <w:docPartObj>
        <w:docPartGallery w:val="Page Numbers (Bottom of Page)"/>
        <w:docPartUnique/>
      </w:docPartObj>
    </w:sdtPr>
    <w:sdtEndPr/>
    <w:sdtContent>
      <w:p w14:paraId="088DB7AA" w14:textId="04B608CE" w:rsidR="00912D0E" w:rsidRDefault="003C356C" w:rsidP="00DB37C8">
        <w:pPr>
          <w:pStyle w:val="a5"/>
          <w:jc w:val="center"/>
        </w:pPr>
        <w:r w:rsidRPr="003C356C"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 w:hint="eastAsia"/>
          </w:rPr>
          <w:t>1</w:t>
        </w:r>
        <w:r w:rsidRPr="003C356C">
          <w:rPr>
            <w:rFonts w:ascii="標楷體" w:eastAsia="標楷體" w:hAnsi="標楷體" w:hint="eastAsia"/>
          </w:rPr>
          <w:t>-1-</w:t>
        </w:r>
        <w:r w:rsidR="00487F13">
          <w:rPr>
            <w:rFonts w:ascii="標楷體" w:eastAsia="標楷體" w:hAnsi="標楷體" w:hint="eastAsia"/>
          </w:rPr>
          <w:t>1</w:t>
        </w:r>
        <w:r w:rsidRPr="003C356C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3AA1" w14:textId="77777777" w:rsidR="0041186F" w:rsidRDefault="0041186F">
      <w:r>
        <w:separator/>
      </w:r>
    </w:p>
  </w:footnote>
  <w:footnote w:type="continuationSeparator" w:id="0">
    <w:p w14:paraId="4BC78D6E" w14:textId="77777777" w:rsidR="0041186F" w:rsidRDefault="0041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322A" w14:textId="77777777" w:rsidR="00E53BEC" w:rsidRDefault="00E53B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BA8EF" w14:textId="657A5476" w:rsidR="00763A6B" w:rsidRDefault="00D9710A">
    <w:pPr>
      <w:pStyle w:val="a3"/>
      <w:jc w:val="center"/>
    </w:pPr>
    <w:r w:rsidRPr="00D9710A">
      <w:rPr>
        <w:rFonts w:ascii="標楷體" w:eastAsia="標楷體" w:hAnsi="標楷體" w:hint="eastAsia"/>
        <w:b/>
        <w:spacing w:val="10"/>
        <w:sz w:val="32"/>
        <w:szCs w:val="36"/>
        <w:u w:val="single"/>
      </w:rPr>
      <w:t>一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9710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9710A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D9710A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0F13" w14:textId="44E467EB" w:rsidR="00636C49" w:rsidRDefault="00636C49">
    <w:pPr>
      <w:pStyle w:val="a3"/>
      <w:jc w:val="center"/>
      <w:rPr>
        <w:rFonts w:ascii="標楷體" w:eastAsia="標楷體" w:hAnsi="標楷體"/>
        <w:b/>
        <w:spacing w:val="10"/>
        <w:sz w:val="32"/>
        <w:szCs w:val="36"/>
        <w:u w:val="single"/>
      </w:rPr>
    </w:pPr>
    <w:r>
      <w:rPr>
        <w:rFonts w:ascii="標楷體" w:eastAsia="標楷體" w:hAnsi="標楷體" w:hint="eastAsia"/>
        <w:b/>
        <w:spacing w:val="10"/>
        <w:sz w:val="36"/>
        <w:szCs w:val="36"/>
        <w:u w:val="single"/>
      </w:rPr>
      <w:t>壹、總決算修正數</w:t>
    </w:r>
  </w:p>
  <w:p w14:paraId="458ABFE6" w14:textId="6B11A1DA" w:rsidR="00763A6B" w:rsidRPr="00636C49" w:rsidRDefault="00D9710A">
    <w:pPr>
      <w:pStyle w:val="a3"/>
      <w:jc w:val="center"/>
      <w:rPr>
        <w:rFonts w:ascii="標楷體" w:eastAsia="標楷體" w:hAnsi="標楷體"/>
        <w:b/>
        <w:sz w:val="36"/>
        <w:szCs w:val="36"/>
      </w:rPr>
    </w:pPr>
    <w:r w:rsidRPr="00636C49">
      <w:rPr>
        <w:rFonts w:ascii="標楷體" w:eastAsia="標楷體" w:hAnsi="標楷體" w:hint="eastAsia"/>
        <w:b/>
        <w:spacing w:val="10"/>
        <w:sz w:val="36"/>
        <w:szCs w:val="36"/>
        <w:u w:val="single"/>
      </w:rPr>
      <w:t>一</w:t>
    </w:r>
    <w:r w:rsidR="00C96114" w:rsidRPr="00636C49">
      <w:rPr>
        <w:rFonts w:ascii="標楷體" w:eastAsia="標楷體" w:hAnsi="標楷體" w:hint="eastAsia"/>
        <w:b/>
        <w:spacing w:val="10"/>
        <w:sz w:val="36"/>
        <w:szCs w:val="36"/>
        <w:u w:val="single"/>
      </w:rPr>
      <w:t>、</w:t>
    </w:r>
    <w:r w:rsidR="00763A6B" w:rsidRPr="00636C49">
      <w:rPr>
        <w:rFonts w:ascii="標楷體" w:eastAsia="標楷體" w:hAnsi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636C49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proofErr w:type="gramEnd"/>
    <w:r w:rsidR="00763A6B" w:rsidRPr="00636C49">
      <w:rPr>
        <w:rFonts w:ascii="標楷體" w:eastAsia="標楷體" w:hAnsi="標楷體" w:hint="eastAsia"/>
        <w:b/>
        <w:spacing w:val="60"/>
        <w:sz w:val="36"/>
        <w:szCs w:val="36"/>
        <w:u w:val="single"/>
      </w:rPr>
      <w:t>年度</w:t>
    </w:r>
    <w:r w:rsidRPr="00636C49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763A6B" w:rsidRPr="00636C49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總決算歲入決算</w:t>
    </w:r>
    <w:proofErr w:type="gramStart"/>
    <w:r w:rsidR="00763A6B" w:rsidRPr="00636C49">
      <w:rPr>
        <w:rFonts w:ascii="標楷體" w:eastAsia="標楷體" w:hAnsi="標楷體" w:hint="eastAsia"/>
        <w:b/>
        <w:spacing w:val="60"/>
        <w:sz w:val="36"/>
        <w:szCs w:val="36"/>
        <w:u w:val="single"/>
      </w:rPr>
      <w:t>修正數明細</w:t>
    </w:r>
    <w:proofErr w:type="gramEnd"/>
    <w:r w:rsidR="00763A6B" w:rsidRPr="00636C49">
      <w:rPr>
        <w:rFonts w:ascii="標楷體" w:eastAsia="標楷體" w:hAnsi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86F"/>
    <w:rsid w:val="000E0127"/>
    <w:rsid w:val="001400AD"/>
    <w:rsid w:val="00187A8E"/>
    <w:rsid w:val="002C1B9B"/>
    <w:rsid w:val="002D4805"/>
    <w:rsid w:val="003C356C"/>
    <w:rsid w:val="0041186F"/>
    <w:rsid w:val="00422156"/>
    <w:rsid w:val="00487F13"/>
    <w:rsid w:val="004A7EFE"/>
    <w:rsid w:val="00521805"/>
    <w:rsid w:val="00610C0F"/>
    <w:rsid w:val="00635EF3"/>
    <w:rsid w:val="00636C49"/>
    <w:rsid w:val="006A0363"/>
    <w:rsid w:val="006C7AF6"/>
    <w:rsid w:val="007467CF"/>
    <w:rsid w:val="00763A6B"/>
    <w:rsid w:val="007B4BD5"/>
    <w:rsid w:val="008D663B"/>
    <w:rsid w:val="00912D0E"/>
    <w:rsid w:val="00A748F1"/>
    <w:rsid w:val="00A8063F"/>
    <w:rsid w:val="00A95D81"/>
    <w:rsid w:val="00B5214A"/>
    <w:rsid w:val="00BE1755"/>
    <w:rsid w:val="00C87AFA"/>
    <w:rsid w:val="00C96114"/>
    <w:rsid w:val="00D74E0B"/>
    <w:rsid w:val="00D96A7F"/>
    <w:rsid w:val="00D9710A"/>
    <w:rsid w:val="00DB37C8"/>
    <w:rsid w:val="00DC14B1"/>
    <w:rsid w:val="00DC778E"/>
    <w:rsid w:val="00DD7A82"/>
    <w:rsid w:val="00E120AC"/>
    <w:rsid w:val="00E53BEC"/>
    <w:rsid w:val="00EE6902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A7E328"/>
  <w15:chartTrackingRefBased/>
  <w15:docId w15:val="{3CEF18AB-40B3-4734-8849-B352D708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636C49"/>
    <w:rPr>
      <w:kern w:val="2"/>
    </w:rPr>
  </w:style>
  <w:style w:type="character" w:customStyle="1" w:styleId="a6">
    <w:name w:val="頁尾 字元"/>
    <w:basedOn w:val="a0"/>
    <w:link w:val="a5"/>
    <w:uiPriority w:val="99"/>
    <w:rsid w:val="003C356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JYSx555ut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DJYSx555ut歲入決算修正數明細表.dot</Template>
  <TotalTime>77</TotalTime>
  <Pages>1</Pages>
  <Words>183</Words>
  <Characters>216</Characters>
  <Application>Microsoft Office Word</Application>
  <DocSecurity>0</DocSecurity>
  <Lines>1</Lines>
  <Paragraphs>1</Paragraphs>
  <ScaleCrop>false</ScaleCrop>
  <Company>N.A.O.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A</dc:creator>
  <cp:keywords/>
  <cp:lastModifiedBy>王詠萱</cp:lastModifiedBy>
  <cp:revision>15</cp:revision>
  <cp:lastPrinted>2026-06-15T06:10:00Z</cp:lastPrinted>
  <dcterms:created xsi:type="dcterms:W3CDTF">2026-06-15T05:59:00Z</dcterms:created>
  <dcterms:modified xsi:type="dcterms:W3CDTF">2026-07-01T13:55:00Z</dcterms:modified>
</cp:coreProperties>
</file>