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2101B" w14:textId="77777777" w:rsidR="00F3203E" w:rsidRDefault="00F3203E" w:rsidP="00F3203E">
      <w:pPr>
        <w:spacing w:line="20" w:lineRule="exact"/>
        <w:ind w:right="278"/>
        <w:jc w:val="both"/>
      </w:pPr>
    </w:p>
    <w:p w14:paraId="4B50A4DD" w14:textId="77777777" w:rsidR="00F3203E" w:rsidRDefault="00F3203E" w:rsidP="00F3203E">
      <w:pPr>
        <w:spacing w:line="20" w:lineRule="exact"/>
        <w:jc w:val="both"/>
        <w:rPr>
          <w:rFonts w:ascii="新細明體" w:eastAsia="新細明體" w:hAnsi="新細明體"/>
          <w:b/>
          <w:color w:val="FF00FF"/>
          <w:spacing w:val="20"/>
          <w:sz w:val="32"/>
          <w:szCs w:val="32"/>
        </w:rPr>
      </w:pPr>
    </w:p>
    <w:p w14:paraId="6FD18FF1" w14:textId="77777777" w:rsidR="00F3203E" w:rsidRDefault="00F3203E" w:rsidP="00F3203E">
      <w:pPr>
        <w:spacing w:line="14" w:lineRule="exact"/>
        <w:jc w:val="both"/>
      </w:pP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"/>
        <w:gridCol w:w="425"/>
        <w:gridCol w:w="427"/>
        <w:gridCol w:w="2149"/>
        <w:gridCol w:w="3409"/>
        <w:gridCol w:w="1544"/>
        <w:gridCol w:w="1544"/>
      </w:tblGrid>
      <w:tr w:rsidR="008B3DDC" w14:paraId="5526B4FA" w14:textId="77777777" w:rsidTr="00945C59">
        <w:trPr>
          <w:cantSplit/>
          <w:trHeight w:hRule="exact" w:val="520"/>
        </w:trPr>
        <w:tc>
          <w:tcPr>
            <w:tcW w:w="5000" w:type="pct"/>
            <w:gridSpan w:val="7"/>
            <w:vAlign w:val="center"/>
          </w:tcPr>
          <w:p w14:paraId="2CE12A76" w14:textId="430222E7" w:rsidR="008B3DDC" w:rsidRPr="00945C59" w:rsidRDefault="008B3DDC" w:rsidP="008B3DDC">
            <w:pPr>
              <w:spacing w:line="520" w:lineRule="exact"/>
              <w:rPr>
                <w:b/>
                <w:spacing w:val="0"/>
                <w:sz w:val="40"/>
                <w:szCs w:val="40"/>
              </w:rPr>
            </w:pPr>
            <w:r w:rsidRPr="00945C59">
              <w:rPr>
                <w:rFonts w:hint="eastAsia"/>
                <w:b/>
                <w:spacing w:val="0"/>
                <w:sz w:val="40"/>
                <w:szCs w:val="40"/>
              </w:rPr>
              <w:t>丁、決算修</w:t>
            </w:r>
          </w:p>
        </w:tc>
      </w:tr>
      <w:tr w:rsidR="00F3203E" w14:paraId="79B64A7F" w14:textId="77777777" w:rsidTr="00945C59">
        <w:trPr>
          <w:cantSplit/>
          <w:trHeight w:hRule="exact" w:val="567"/>
        </w:trPr>
        <w:tc>
          <w:tcPr>
            <w:tcW w:w="5000" w:type="pct"/>
            <w:gridSpan w:val="7"/>
            <w:vAlign w:val="center"/>
          </w:tcPr>
          <w:p w14:paraId="558C12B3" w14:textId="33F66A11" w:rsidR="00F3203E" w:rsidRPr="008B3DDC" w:rsidRDefault="00F3203E" w:rsidP="008B3DDC">
            <w:pPr>
              <w:spacing w:line="500" w:lineRule="exact"/>
              <w:rPr>
                <w:b/>
                <w:spacing w:val="0"/>
                <w:sz w:val="36"/>
                <w:szCs w:val="36"/>
                <w:u w:val="single"/>
              </w:rPr>
            </w:pPr>
            <w:r w:rsidRPr="008B3DDC">
              <w:rPr>
                <w:b/>
                <w:spacing w:val="0"/>
                <w:sz w:val="36"/>
                <w:szCs w:val="36"/>
                <w:u w:val="single"/>
              </w:rPr>
              <w:br w:type="page"/>
            </w:r>
            <w:r w:rsidRPr="008B3DDC">
              <w:rPr>
                <w:b/>
                <w:spacing w:val="0"/>
                <w:sz w:val="36"/>
                <w:szCs w:val="36"/>
                <w:u w:val="single"/>
              </w:rPr>
              <w:br w:type="page"/>
            </w:r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壹</w:t>
            </w:r>
            <w:r w:rsidRPr="008B3DDC">
              <w:rPr>
                <w:b/>
                <w:spacing w:val="0"/>
                <w:sz w:val="36"/>
                <w:szCs w:val="36"/>
                <w:u w:val="single"/>
              </w:rPr>
              <w:t>、</w:t>
            </w:r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113</w:t>
            </w:r>
            <w:proofErr w:type="gramEnd"/>
            <w:r w:rsidRPr="008B3DDC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年度金門縣</w:t>
            </w:r>
          </w:p>
        </w:tc>
      </w:tr>
      <w:tr w:rsidR="00F3203E" w14:paraId="0E19E689" w14:textId="77777777" w:rsidTr="00945C59">
        <w:trPr>
          <w:cantSplit/>
          <w:trHeight w:hRule="exact" w:val="270"/>
        </w:trPr>
        <w:tc>
          <w:tcPr>
            <w:tcW w:w="5000" w:type="pct"/>
            <w:gridSpan w:val="7"/>
          </w:tcPr>
          <w:p w14:paraId="6154D26F" w14:textId="77777777" w:rsidR="00F3203E" w:rsidRDefault="00F3203E" w:rsidP="000D682B">
            <w:pPr>
              <w:ind w:right="-2"/>
              <w:jc w:val="center"/>
              <w:rPr>
                <w:color w:val="000000"/>
                <w:sz w:val="20"/>
              </w:rPr>
            </w:pPr>
          </w:p>
        </w:tc>
      </w:tr>
      <w:tr w:rsidR="00F3203E" w14:paraId="7BC56C64" w14:textId="77777777" w:rsidTr="002345CB">
        <w:trPr>
          <w:cantSplit/>
          <w:trHeight w:hRule="exact" w:val="360"/>
        </w:trPr>
        <w:tc>
          <w:tcPr>
            <w:tcW w:w="1726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D310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科目</w:t>
            </w:r>
          </w:p>
        </w:tc>
        <w:tc>
          <w:tcPr>
            <w:tcW w:w="171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D69E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修正內容</w:t>
            </w: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4205" w14:textId="77777777" w:rsidR="00F3203E" w:rsidRPr="008B3DDC" w:rsidRDefault="00F3203E" w:rsidP="00186C8A">
            <w:pPr>
              <w:jc w:val="left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修</w:t>
            </w:r>
          </w:p>
        </w:tc>
      </w:tr>
      <w:tr w:rsidR="00F3203E" w14:paraId="7F5E7147" w14:textId="77777777" w:rsidTr="002345CB">
        <w:trPr>
          <w:cantSplit/>
          <w:trHeight w:hRule="exact" w:val="340"/>
        </w:trPr>
        <w:tc>
          <w:tcPr>
            <w:tcW w:w="1726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DC2978" w14:textId="77777777" w:rsidR="00F3203E" w:rsidRDefault="00F3203E" w:rsidP="000D682B">
            <w:pPr>
              <w:ind w:left="77" w:right="79"/>
              <w:jc w:val="distribute"/>
              <w:rPr>
                <w:color w:val="000000"/>
                <w:sz w:val="20"/>
              </w:rPr>
            </w:pPr>
          </w:p>
        </w:tc>
        <w:tc>
          <w:tcPr>
            <w:tcW w:w="1718" w:type="pct"/>
            <w:vMerge/>
            <w:tcBorders>
              <w:top w:val="nil"/>
              <w:bottom w:val="nil"/>
            </w:tcBorders>
            <w:vAlign w:val="center"/>
          </w:tcPr>
          <w:p w14:paraId="1C2FC53A" w14:textId="77777777" w:rsidR="00F3203E" w:rsidRDefault="00F3203E" w:rsidP="000D682B">
            <w:pPr>
              <w:ind w:right="414"/>
              <w:rPr>
                <w:color w:val="000000"/>
                <w:sz w:val="20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F35F" w14:textId="77777777" w:rsidR="00F3203E" w:rsidRPr="008B3DDC" w:rsidRDefault="00F3203E" w:rsidP="00186C8A">
            <w:pPr>
              <w:ind w:right="19"/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實現數</w:t>
            </w:r>
          </w:p>
        </w:tc>
      </w:tr>
      <w:tr w:rsidR="00F3203E" w14:paraId="181C9D54" w14:textId="77777777" w:rsidTr="00E51821">
        <w:trPr>
          <w:cantSplit/>
          <w:trHeight w:hRule="exact" w:val="340"/>
        </w:trPr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B50A" w14:textId="77777777" w:rsidR="00F3203E" w:rsidRPr="008B3DDC" w:rsidRDefault="00F3203E" w:rsidP="000D682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款</w:t>
            </w:r>
          </w:p>
        </w:tc>
        <w:tc>
          <w:tcPr>
            <w:tcW w:w="2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A3165" w14:textId="77777777" w:rsidR="00F3203E" w:rsidRPr="008B3DDC" w:rsidRDefault="00F3203E" w:rsidP="000D682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項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FE0F" w14:textId="77777777" w:rsidR="00F3203E" w:rsidRPr="008B3DDC" w:rsidRDefault="00F3203E" w:rsidP="000D682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目</w:t>
            </w:r>
          </w:p>
        </w:tc>
        <w:tc>
          <w:tcPr>
            <w:tcW w:w="10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3D6C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名稱</w:t>
            </w:r>
          </w:p>
        </w:tc>
        <w:tc>
          <w:tcPr>
            <w:tcW w:w="1718" w:type="pct"/>
            <w:vMerge/>
            <w:tcBorders>
              <w:bottom w:val="single" w:sz="4" w:space="0" w:color="auto"/>
            </w:tcBorders>
            <w:vAlign w:val="center"/>
          </w:tcPr>
          <w:p w14:paraId="25A12603" w14:textId="77777777" w:rsidR="00F3203E" w:rsidRDefault="00F3203E" w:rsidP="000D682B">
            <w:pPr>
              <w:jc w:val="center"/>
              <w:rPr>
                <w:sz w:val="20"/>
              </w:rPr>
            </w:pPr>
          </w:p>
        </w:tc>
        <w:tc>
          <w:tcPr>
            <w:tcW w:w="778" w:type="pct"/>
            <w:tcBorders>
              <w:top w:val="nil"/>
              <w:bottom w:val="single" w:sz="4" w:space="0" w:color="auto"/>
            </w:tcBorders>
            <w:vAlign w:val="center"/>
          </w:tcPr>
          <w:p w14:paraId="323C0966" w14:textId="77777777" w:rsidR="00F3203E" w:rsidRPr="008B3DDC" w:rsidRDefault="00F3203E" w:rsidP="000D682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77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14C65" w14:textId="77777777" w:rsidR="00F3203E" w:rsidRPr="008B3DDC" w:rsidRDefault="00F3203E" w:rsidP="000D682B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</w:tr>
      <w:tr w:rsidR="00F3203E" w:rsidRPr="009849CA" w14:paraId="4F3DC4E3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1CCC62CE" w14:textId="20AB5078" w:rsidR="0003647E" w:rsidRPr="00B37B6D" w:rsidRDefault="0003647E" w:rsidP="0003647E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7F730A8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112833D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0E416559" w14:textId="77777777" w:rsidR="00F3203E" w:rsidRPr="00945C59" w:rsidRDefault="00F3203E" w:rsidP="000D682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945C59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7DD9C4EB" w14:textId="77777777" w:rsidR="00F3203E" w:rsidRPr="00945C59" w:rsidRDefault="00F3203E" w:rsidP="000D682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2664776A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7745E3B6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56,286</w:t>
            </w:r>
          </w:p>
        </w:tc>
      </w:tr>
      <w:tr w:rsidR="00F3203E" w:rsidRPr="009849CA" w14:paraId="3E6585F2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0FB71767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4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7E098336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DFBA2AE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499CD4FD" w14:textId="77777777" w:rsidR="00F3203E" w:rsidRPr="00945C59" w:rsidRDefault="00F3203E" w:rsidP="000D682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945C59">
              <w:rPr>
                <w:rFonts w:hAnsi="標楷體" w:hint="eastAsia"/>
                <w:b/>
                <w:noProof/>
                <w:spacing w:val="0"/>
                <w:sz w:val="20"/>
              </w:rPr>
              <w:t>財產收入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20A3B758" w14:textId="77777777" w:rsidR="00F3203E" w:rsidRPr="00945C59" w:rsidRDefault="00F3203E" w:rsidP="000D682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43BD5EBF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52E88C91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</w:tr>
      <w:tr w:rsidR="00F3203E" w14:paraId="7E440401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57D064A3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0B1A53E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6A1D282B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7B9AE225" w14:textId="77777777" w:rsidR="00F3203E" w:rsidRPr="00945C59" w:rsidRDefault="00F3203E" w:rsidP="000D682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金門縣政府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7FE28E30" w14:textId="77777777" w:rsidR="00F3203E" w:rsidRPr="00945C59" w:rsidRDefault="00F3203E" w:rsidP="000D682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3175C53E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0E1CB477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F3203E" w14:paraId="61EDDF93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125AA535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3A80AC0F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75559210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4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6ED16F1D" w14:textId="77777777" w:rsidR="00F3203E" w:rsidRPr="00945C59" w:rsidRDefault="00F3203E" w:rsidP="000D682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廢舊物資售價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73A09CC0" w14:textId="77777777" w:rsidR="00F3203E" w:rsidRPr="00945C59" w:rsidRDefault="00F3203E" w:rsidP="000D682B">
            <w:pPr>
              <w:jc w:val="both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增列應收之報廢財產標售款。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73AA5D4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9C91314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F3203E" w:rsidRPr="009849CA" w14:paraId="0D10B1AF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7DA6E729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</w:t>
            </w:r>
          </w:p>
        </w:tc>
        <w:tc>
          <w:tcPr>
            <w:tcW w:w="214" w:type="pct"/>
            <w:shd w:val="clear" w:color="auto" w:fill="auto"/>
            <w:vAlign w:val="center"/>
          </w:tcPr>
          <w:p w14:paraId="06FF0B28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15BA95E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347D3897" w14:textId="77777777" w:rsidR="00F3203E" w:rsidRPr="00945C59" w:rsidRDefault="00F3203E" w:rsidP="000D682B">
            <w:pPr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945C59">
              <w:rPr>
                <w:rFonts w:hAnsi="標楷體" w:hint="eastAsia"/>
                <w:b/>
                <w:noProof/>
                <w:spacing w:val="0"/>
                <w:sz w:val="20"/>
              </w:rPr>
              <w:t>其他收入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42F0D099" w14:textId="77777777" w:rsidR="00F3203E" w:rsidRPr="00945C59" w:rsidRDefault="00F3203E" w:rsidP="000D682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2B7F5776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4F4B0BCE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56,286</w:t>
            </w:r>
          </w:p>
        </w:tc>
      </w:tr>
      <w:tr w:rsidR="00F3203E" w14:paraId="4E32442E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547D43DD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64A16573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2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EBDE9C3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083" w:type="pct"/>
            <w:shd w:val="clear" w:color="auto" w:fill="auto"/>
            <w:vAlign w:val="center"/>
          </w:tcPr>
          <w:p w14:paraId="76BD906A" w14:textId="77777777" w:rsidR="00F3203E" w:rsidRPr="00945C59" w:rsidRDefault="00F3203E" w:rsidP="000D682B">
            <w:pPr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金門縣政府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615A23A6" w14:textId="77777777" w:rsidR="00F3203E" w:rsidRPr="00945C59" w:rsidRDefault="00F3203E" w:rsidP="000D682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5A167BEF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2B9D577E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56,286</w:t>
            </w:r>
          </w:p>
        </w:tc>
      </w:tr>
      <w:tr w:rsidR="00F3203E" w14:paraId="137E25CE" w14:textId="77777777" w:rsidTr="00E51821">
        <w:tblPrEx>
          <w:tblBorders>
            <w:bottom w:val="single" w:sz="4" w:space="0" w:color="auto"/>
            <w:right w:val="single" w:sz="4" w:space="0" w:color="auto"/>
          </w:tblBorders>
        </w:tblPrEx>
        <w:trPr>
          <w:cantSplit/>
          <w:trHeight w:val="1634"/>
        </w:trPr>
        <w:tc>
          <w:tcPr>
            <w:tcW w:w="214" w:type="pct"/>
            <w:shd w:val="clear" w:color="auto" w:fill="auto"/>
            <w:vAlign w:val="center"/>
          </w:tcPr>
          <w:p w14:paraId="796E7685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1DC5B60B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4E582DC" w14:textId="77777777" w:rsidR="00F3203E" w:rsidRPr="00B37B6D" w:rsidRDefault="00F3203E" w:rsidP="000D682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1</w:t>
            </w:r>
          </w:p>
        </w:tc>
        <w:tc>
          <w:tcPr>
            <w:tcW w:w="1083" w:type="pct"/>
            <w:shd w:val="clear" w:color="auto" w:fill="auto"/>
            <w:vAlign w:val="center"/>
          </w:tcPr>
          <w:p w14:paraId="33DA1AF9" w14:textId="77777777" w:rsidR="00F3203E" w:rsidRPr="00945C59" w:rsidRDefault="00F3203E" w:rsidP="000D682B">
            <w:pPr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雜項收入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51498F42" w14:textId="28A45A96" w:rsidR="00F3203E" w:rsidRPr="00945C59" w:rsidRDefault="00F3203E" w:rsidP="00B37B6D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945C59">
              <w:rPr>
                <w:rFonts w:hAnsi="標楷體" w:hint="eastAsia"/>
                <w:noProof/>
                <w:spacing w:val="0"/>
                <w:sz w:val="20"/>
              </w:rPr>
              <w:t>減列誤列收入之兒少寄養</w:t>
            </w:r>
            <w:r w:rsidR="00E51821">
              <w:rPr>
                <w:rFonts w:hAnsi="標楷體" w:hint="eastAsia"/>
                <w:noProof/>
                <w:spacing w:val="0"/>
                <w:sz w:val="20"/>
              </w:rPr>
              <w:t>（</w:t>
            </w:r>
            <w:r w:rsidRPr="00945C59">
              <w:rPr>
                <w:rFonts w:hAnsi="標楷體" w:hint="eastAsia"/>
                <w:noProof/>
                <w:spacing w:val="0"/>
                <w:sz w:val="20"/>
              </w:rPr>
              <w:t>安置</w:t>
            </w:r>
            <w:r w:rsidR="00E51821">
              <w:rPr>
                <w:rFonts w:hAnsi="標楷體" w:hint="eastAsia"/>
                <w:noProof/>
                <w:spacing w:val="0"/>
                <w:sz w:val="20"/>
              </w:rPr>
              <w:t>）</w:t>
            </w:r>
            <w:r w:rsidRPr="00945C59">
              <w:rPr>
                <w:rFonts w:hAnsi="標楷體" w:hint="eastAsia"/>
                <w:noProof/>
                <w:spacing w:val="0"/>
                <w:sz w:val="20"/>
              </w:rPr>
              <w:t>費用民眾自付額。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0E09B7CA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25DC6792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56,286</w:t>
            </w:r>
          </w:p>
        </w:tc>
      </w:tr>
    </w:tbl>
    <w:p w14:paraId="354BD167" w14:textId="77777777" w:rsidR="008B3DDC" w:rsidRDefault="008B3DDC" w:rsidP="008B3DDC">
      <w:pPr>
        <w:spacing w:line="60" w:lineRule="exact"/>
        <w:jc w:val="left"/>
      </w:pPr>
    </w:p>
    <w:tbl>
      <w:tblPr>
        <w:tblW w:w="5000" w:type="pct"/>
        <w:tblBorders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0"/>
        <w:gridCol w:w="1114"/>
        <w:gridCol w:w="1111"/>
        <w:gridCol w:w="1109"/>
        <w:gridCol w:w="1109"/>
        <w:gridCol w:w="1111"/>
        <w:gridCol w:w="1631"/>
        <w:gridCol w:w="1627"/>
      </w:tblGrid>
      <w:tr w:rsidR="008B3DDC" w14:paraId="45E7D7A6" w14:textId="77777777" w:rsidTr="00945C59">
        <w:trPr>
          <w:cantSplit/>
          <w:trHeight w:hRule="exact" w:val="522"/>
        </w:trPr>
        <w:tc>
          <w:tcPr>
            <w:tcW w:w="5000" w:type="pct"/>
            <w:gridSpan w:val="8"/>
            <w:vAlign w:val="center"/>
          </w:tcPr>
          <w:p w14:paraId="4BEC5E3B" w14:textId="4FE69831" w:rsidR="008B3DDC" w:rsidRPr="00945C59" w:rsidRDefault="008B3DDC" w:rsidP="008B3DDC">
            <w:pPr>
              <w:spacing w:line="520" w:lineRule="exact"/>
              <w:jc w:val="left"/>
              <w:rPr>
                <w:b/>
                <w:spacing w:val="0"/>
                <w:sz w:val="40"/>
                <w:szCs w:val="40"/>
              </w:rPr>
            </w:pPr>
            <w:r w:rsidRPr="00945C59">
              <w:rPr>
                <w:rFonts w:hint="eastAsia"/>
                <w:b/>
                <w:spacing w:val="0"/>
                <w:sz w:val="40"/>
                <w:szCs w:val="40"/>
              </w:rPr>
              <w:lastRenderedPageBreak/>
              <w:t>正數明細表</w:t>
            </w:r>
          </w:p>
        </w:tc>
      </w:tr>
      <w:tr w:rsidR="00F3203E" w14:paraId="778C5404" w14:textId="77777777" w:rsidTr="00945C59">
        <w:trPr>
          <w:cantSplit/>
          <w:trHeight w:hRule="exact" w:val="567"/>
        </w:trPr>
        <w:tc>
          <w:tcPr>
            <w:tcW w:w="5000" w:type="pct"/>
            <w:gridSpan w:val="8"/>
            <w:vAlign w:val="center"/>
          </w:tcPr>
          <w:p w14:paraId="27F1851C" w14:textId="0F4FF043" w:rsidR="00F3203E" w:rsidRPr="00945C59" w:rsidRDefault="00C640C6" w:rsidP="008B3DDC">
            <w:pPr>
              <w:spacing w:line="500" w:lineRule="exact"/>
              <w:jc w:val="left"/>
              <w:rPr>
                <w:spacing w:val="0"/>
                <w:sz w:val="36"/>
                <w:szCs w:val="36"/>
              </w:rPr>
            </w:pPr>
            <w:r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總決</w:t>
            </w:r>
            <w:r w:rsidR="00F3203E"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算歲入決算</w:t>
            </w:r>
            <w:proofErr w:type="gramStart"/>
            <w:r w:rsidR="00F3203E"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="00F3203E" w:rsidRPr="00945C59">
              <w:rPr>
                <w:rFonts w:hint="eastAsia"/>
                <w:b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F3203E" w14:paraId="16F02881" w14:textId="77777777" w:rsidTr="00C400EF">
        <w:trPr>
          <w:cantSplit/>
          <w:trHeight w:hRule="exact" w:val="270"/>
        </w:trPr>
        <w:tc>
          <w:tcPr>
            <w:tcW w:w="5000" w:type="pct"/>
            <w:gridSpan w:val="8"/>
            <w:vAlign w:val="bottom"/>
          </w:tcPr>
          <w:p w14:paraId="5D801D48" w14:textId="77777777" w:rsidR="00F3203E" w:rsidRDefault="00F3203E" w:rsidP="00C400EF">
            <w:pPr>
              <w:spacing w:line="240" w:lineRule="exact"/>
              <w:rPr>
                <w:color w:val="000000"/>
                <w:sz w:val="20"/>
              </w:rPr>
            </w:pPr>
            <w:r>
              <w:rPr>
                <w:rFonts w:hint="eastAsia"/>
                <w:spacing w:val="0"/>
                <w:sz w:val="20"/>
              </w:rPr>
              <w:t>單位</w:t>
            </w:r>
            <w:r>
              <w:rPr>
                <w:spacing w:val="0"/>
                <w:sz w:val="20"/>
              </w:rPr>
              <w:t>：</w:t>
            </w:r>
            <w:r>
              <w:rPr>
                <w:rFonts w:hint="eastAsia"/>
                <w:spacing w:val="0"/>
                <w:sz w:val="20"/>
              </w:rPr>
              <w:t>新臺幣元</w:t>
            </w:r>
          </w:p>
        </w:tc>
      </w:tr>
      <w:tr w:rsidR="00F3203E" w14:paraId="763129BD" w14:textId="77777777" w:rsidTr="002345CB">
        <w:trPr>
          <w:cantSplit/>
          <w:trHeight w:hRule="exact" w:val="360"/>
        </w:trPr>
        <w:tc>
          <w:tcPr>
            <w:tcW w:w="3357" w:type="pct"/>
            <w:gridSpan w:val="6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E8C12" w14:textId="12FAF7C9" w:rsidR="00F3203E" w:rsidRPr="008B3DDC" w:rsidRDefault="00F3203E" w:rsidP="008B3DDC">
            <w:pPr>
              <w:ind w:left="1701"/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82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052A6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應繳回縣庫數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04F886A" w14:textId="3256DA54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備註</w:t>
            </w:r>
          </w:p>
        </w:tc>
      </w:tr>
      <w:tr w:rsidR="00F3203E" w14:paraId="1D7C9ECC" w14:textId="77777777" w:rsidTr="002345CB">
        <w:trPr>
          <w:cantSplit/>
          <w:trHeight w:hRule="exact" w:val="340"/>
        </w:trPr>
        <w:tc>
          <w:tcPr>
            <w:tcW w:w="11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B32B1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proofErr w:type="gramStart"/>
            <w:r w:rsidRPr="008B3DDC">
              <w:rPr>
                <w:rFonts w:hint="eastAsia"/>
                <w:spacing w:val="0"/>
                <w:sz w:val="20"/>
              </w:rPr>
              <w:t>應收數</w:t>
            </w:r>
            <w:proofErr w:type="gramEnd"/>
          </w:p>
        </w:tc>
        <w:tc>
          <w:tcPr>
            <w:tcW w:w="111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9408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保留數</w:t>
            </w:r>
          </w:p>
        </w:tc>
        <w:tc>
          <w:tcPr>
            <w:tcW w:w="1119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5FC7AF" w14:textId="77777777" w:rsidR="00F3203E" w:rsidRPr="008B3DDC" w:rsidRDefault="00F3203E" w:rsidP="008B3DDC">
            <w:pPr>
              <w:jc w:val="distribute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合計</w:t>
            </w:r>
          </w:p>
        </w:tc>
        <w:tc>
          <w:tcPr>
            <w:tcW w:w="822" w:type="pct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D7C30B5" w14:textId="77777777" w:rsidR="00F3203E" w:rsidRDefault="00F3203E" w:rsidP="008B3DDC">
            <w:pPr>
              <w:jc w:val="distribute"/>
              <w:rPr>
                <w:color w:val="000000"/>
                <w:sz w:val="20"/>
              </w:rPr>
            </w:pPr>
          </w:p>
        </w:tc>
        <w:tc>
          <w:tcPr>
            <w:tcW w:w="821" w:type="pct"/>
            <w:vMerge/>
            <w:tcBorders>
              <w:left w:val="single" w:sz="12" w:space="0" w:color="auto"/>
              <w:right w:val="nil"/>
            </w:tcBorders>
          </w:tcPr>
          <w:p w14:paraId="10656912" w14:textId="77777777" w:rsidR="00F3203E" w:rsidRDefault="00F3203E" w:rsidP="008B3DDC">
            <w:pPr>
              <w:rPr>
                <w:color w:val="000000"/>
                <w:sz w:val="20"/>
              </w:rPr>
            </w:pPr>
          </w:p>
        </w:tc>
      </w:tr>
      <w:tr w:rsidR="00F3203E" w14:paraId="214F7324" w14:textId="77777777" w:rsidTr="002345CB">
        <w:trPr>
          <w:cantSplit/>
          <w:trHeight w:hRule="exact" w:val="340"/>
        </w:trPr>
        <w:tc>
          <w:tcPr>
            <w:tcW w:w="559" w:type="pct"/>
            <w:tcBorders>
              <w:top w:val="nil"/>
              <w:bottom w:val="single" w:sz="4" w:space="0" w:color="auto"/>
            </w:tcBorders>
            <w:vAlign w:val="center"/>
          </w:tcPr>
          <w:p w14:paraId="50E4C7FB" w14:textId="77777777" w:rsidR="00F3203E" w:rsidRPr="008B3DDC" w:rsidRDefault="00F3203E" w:rsidP="008B3DDC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59" w:type="pct"/>
            <w:tcBorders>
              <w:top w:val="nil"/>
              <w:bottom w:val="single" w:sz="4" w:space="0" w:color="auto"/>
            </w:tcBorders>
            <w:vAlign w:val="center"/>
          </w:tcPr>
          <w:p w14:paraId="73D8DA26" w14:textId="77777777" w:rsidR="00F3203E" w:rsidRPr="008B3DDC" w:rsidRDefault="00F3203E" w:rsidP="008B3DDC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135C835" w14:textId="77777777" w:rsidR="00F3203E" w:rsidRPr="008B3DDC" w:rsidRDefault="00F3203E" w:rsidP="008B3DDC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674E8260" w14:textId="77777777" w:rsidR="00F3203E" w:rsidRPr="008B3DDC" w:rsidRDefault="00F3203E" w:rsidP="008B3DDC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14:paraId="49EC9702" w14:textId="77777777" w:rsidR="00F3203E" w:rsidRPr="008B3DDC" w:rsidRDefault="00F3203E" w:rsidP="008B3DDC">
            <w:pPr>
              <w:jc w:val="center"/>
              <w:rPr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增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46A046A" w14:textId="77777777" w:rsidR="00F3203E" w:rsidRPr="008B3DDC" w:rsidRDefault="00F3203E" w:rsidP="008B3DDC">
            <w:pPr>
              <w:jc w:val="center"/>
              <w:rPr>
                <w:color w:val="000000"/>
                <w:spacing w:val="0"/>
                <w:sz w:val="20"/>
              </w:rPr>
            </w:pPr>
            <w:r w:rsidRPr="008B3DDC">
              <w:rPr>
                <w:rFonts w:hint="eastAsia"/>
                <w:spacing w:val="0"/>
                <w:sz w:val="20"/>
              </w:rPr>
              <w:t>減</w:t>
            </w:r>
          </w:p>
        </w:tc>
        <w:tc>
          <w:tcPr>
            <w:tcW w:w="822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8246F" w14:textId="77777777" w:rsidR="00F3203E" w:rsidRDefault="00F3203E" w:rsidP="008B3DDC">
            <w:pPr>
              <w:jc w:val="distribute"/>
              <w:rPr>
                <w:color w:val="000000"/>
                <w:sz w:val="20"/>
              </w:rPr>
            </w:pPr>
          </w:p>
        </w:tc>
        <w:tc>
          <w:tcPr>
            <w:tcW w:w="821" w:type="pct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EDA8C90" w14:textId="77777777" w:rsidR="00F3203E" w:rsidRDefault="00F3203E" w:rsidP="008B3DDC">
            <w:pPr>
              <w:jc w:val="distribute"/>
              <w:rPr>
                <w:color w:val="000000"/>
                <w:sz w:val="20"/>
              </w:rPr>
            </w:pPr>
          </w:p>
        </w:tc>
      </w:tr>
      <w:tr w:rsidR="00F3203E" w:rsidRPr="007849ED" w14:paraId="37364FEE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0000E541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3D67926E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4969590F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698A6692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7D8DCBDF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D32C3D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56,286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754EE50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04737D9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F3203E" w:rsidRPr="007849ED" w14:paraId="1AAC67EF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39A53DF8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13472B23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2C4EA19A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5F9A5A26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3F814F67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CFF5F6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1BCC82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17,050,000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248197E1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F3203E" w14:paraId="72E7B377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631C0374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44BD6BDB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31DF8DEC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685456A5" w14:textId="77777777" w:rsidR="00F3203E" w:rsidRPr="00186C8A" w:rsidRDefault="00F3203E" w:rsidP="000D682B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068CF5D3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BF591F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CAE051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750C4609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F3203E" w14:paraId="6A84BC7C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3DDCC129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58EB0F2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4CB0E2B2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38F5A1DA" w14:textId="77777777" w:rsidR="00F3203E" w:rsidRPr="00186C8A" w:rsidRDefault="00F3203E" w:rsidP="000D682B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424F043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614130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0EC9C4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17,050,000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45F63CE" w14:textId="76ACC082" w:rsidR="00F3203E" w:rsidRPr="00CB15E1" w:rsidRDefault="00CB15E1" w:rsidP="00B37B6D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CB15E1">
              <w:rPr>
                <w:rFonts w:hAnsi="標楷體" w:hint="eastAsia"/>
                <w:spacing w:val="0"/>
                <w:sz w:val="20"/>
              </w:rPr>
              <w:t>屬應收性質，尚待下年度繼續處理。</w:t>
            </w:r>
          </w:p>
        </w:tc>
      </w:tr>
      <w:tr w:rsidR="00F3203E" w:rsidRPr="007849ED" w14:paraId="6E7AFFF5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013FDB69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09D0F003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2F9464A8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6AE63D89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1DD39151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7A98E1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56,286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47E260" w14:textId="77777777" w:rsidR="00F3203E" w:rsidRPr="00186C8A" w:rsidRDefault="00F3203E" w:rsidP="000D682B">
            <w:pPr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AC479A1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</w:tr>
      <w:tr w:rsidR="00F3203E" w14:paraId="30D77297" w14:textId="77777777" w:rsidTr="002345CB">
        <w:trPr>
          <w:cantSplit/>
          <w:trHeight w:val="1640"/>
        </w:trPr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7FBA5E79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2BC74D8E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</w:tcBorders>
            <w:shd w:val="clear" w:color="auto" w:fill="auto"/>
            <w:vAlign w:val="center"/>
          </w:tcPr>
          <w:p w14:paraId="17F7155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7CFA220F" w14:textId="77777777" w:rsidR="00F3203E" w:rsidRPr="00186C8A" w:rsidRDefault="00F3203E" w:rsidP="000D682B">
            <w:pPr>
              <w:ind w:leftChars="100" w:left="140"/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nil"/>
            </w:tcBorders>
            <w:shd w:val="clear" w:color="auto" w:fill="auto"/>
            <w:vAlign w:val="center"/>
          </w:tcPr>
          <w:p w14:paraId="22F9A4E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379A04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56,286</w:t>
            </w:r>
          </w:p>
        </w:tc>
        <w:tc>
          <w:tcPr>
            <w:tcW w:w="822" w:type="pc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1C6778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1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ABA1C2B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</w:p>
        </w:tc>
      </w:tr>
      <w:tr w:rsidR="00F3203E" w14:paraId="5C04CE8A" w14:textId="77777777" w:rsidTr="002345CB">
        <w:trPr>
          <w:cantSplit/>
          <w:trHeight w:val="164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E3F2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C93A1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863BA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6A10D" w14:textId="77777777" w:rsidR="00F3203E" w:rsidRPr="00186C8A" w:rsidRDefault="00F3203E" w:rsidP="000D682B">
            <w:pPr>
              <w:ind w:leftChars="200" w:left="280"/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D385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60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F6C8BA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>56,286</w:t>
            </w:r>
          </w:p>
        </w:tc>
        <w:tc>
          <w:tcPr>
            <w:tcW w:w="82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7F7C15" w14:textId="77777777" w:rsidR="00F3203E" w:rsidRPr="00186C8A" w:rsidRDefault="00F3203E" w:rsidP="000D682B">
            <w:pPr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821" w:type="pct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81CC8" w14:textId="77777777" w:rsidR="00F3203E" w:rsidRPr="00186C8A" w:rsidRDefault="00F3203E" w:rsidP="000D682B">
            <w:pPr>
              <w:jc w:val="both"/>
              <w:rPr>
                <w:rFonts w:ascii="細明體" w:eastAsia="細明體" w:hAnsi="細明體"/>
                <w:spacing w:val="0"/>
                <w:szCs w:val="18"/>
              </w:rPr>
            </w:pPr>
            <w:r w:rsidRPr="00186C8A">
              <w:rPr>
                <w:rFonts w:ascii="細明體" w:eastAsia="細明體" w:hAnsi="細明體"/>
                <w:noProof/>
                <w:spacing w:val="0"/>
                <w:szCs w:val="18"/>
              </w:rPr>
              <w:t xml:space="preserve"> </w:t>
            </w:r>
          </w:p>
        </w:tc>
      </w:tr>
    </w:tbl>
    <w:p w14:paraId="3F747294" w14:textId="77777777" w:rsidR="00F3203E" w:rsidRDefault="00F3203E" w:rsidP="00F3203E">
      <w:pPr>
        <w:spacing w:line="20" w:lineRule="exact"/>
        <w:jc w:val="left"/>
      </w:pPr>
    </w:p>
    <w:p w14:paraId="715C6790" w14:textId="77777777" w:rsidR="00F3203E" w:rsidRDefault="00F3203E" w:rsidP="00F3203E">
      <w:pPr>
        <w:spacing w:line="14" w:lineRule="exact"/>
        <w:jc w:val="both"/>
        <w:rPr>
          <w:color w:val="FF00F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5"/>
        <w:gridCol w:w="415"/>
        <w:gridCol w:w="415"/>
        <w:gridCol w:w="2332"/>
        <w:gridCol w:w="3925"/>
        <w:gridCol w:w="1210"/>
        <w:gridCol w:w="1210"/>
      </w:tblGrid>
      <w:tr w:rsidR="002345CB" w14:paraId="6304AA83" w14:textId="77777777" w:rsidTr="00B37B6D">
        <w:trPr>
          <w:cantSplit/>
          <w:trHeight w:hRule="exact" w:val="567"/>
        </w:trPr>
        <w:tc>
          <w:tcPr>
            <w:tcW w:w="5000" w:type="pct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66804C86" w14:textId="77777777" w:rsidR="002345CB" w:rsidRPr="002345CB" w:rsidRDefault="002345CB" w:rsidP="00B37B6D">
            <w:pPr>
              <w:spacing w:line="500" w:lineRule="exact"/>
              <w:rPr>
                <w:b/>
                <w:color w:val="000000"/>
                <w:spacing w:val="0"/>
                <w:sz w:val="36"/>
                <w:szCs w:val="36"/>
                <w:u w:val="single"/>
              </w:rPr>
            </w:pPr>
            <w:r w:rsidRPr="002345CB">
              <w:rPr>
                <w:spacing w:val="0"/>
              </w:rPr>
              <w:lastRenderedPageBreak/>
              <w:br w:type="page" w:clear="all"/>
            </w:r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貳</w:t>
            </w:r>
            <w:r w:rsidRPr="002345CB">
              <w:rPr>
                <w:b/>
                <w:color w:val="000000"/>
                <w:spacing w:val="0"/>
                <w:sz w:val="36"/>
                <w:szCs w:val="36"/>
                <w:u w:val="single"/>
              </w:rPr>
              <w:t>、</w:t>
            </w:r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中華民國</w:t>
            </w:r>
            <w:proofErr w:type="gramStart"/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113</w:t>
            </w:r>
            <w:proofErr w:type="gramEnd"/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年度金門縣</w:t>
            </w:r>
          </w:p>
        </w:tc>
      </w:tr>
      <w:tr w:rsidR="002345CB" w14:paraId="50571F9D" w14:textId="77777777" w:rsidTr="003A3FA2">
        <w:trPr>
          <w:cantSplit/>
          <w:trHeight w:hRule="exact" w:val="340"/>
        </w:trPr>
        <w:tc>
          <w:tcPr>
            <w:tcW w:w="5000" w:type="pct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450E4AC4" w14:textId="77777777" w:rsidR="002345CB" w:rsidRDefault="002345CB">
            <w:pPr>
              <w:jc w:val="center"/>
              <w:rPr>
                <w:sz w:val="20"/>
              </w:rPr>
            </w:pPr>
          </w:p>
        </w:tc>
      </w:tr>
      <w:tr w:rsidR="002345CB" w14:paraId="46862130" w14:textId="77777777" w:rsidTr="00E51821">
        <w:trPr>
          <w:cantSplit/>
          <w:trHeight w:hRule="exact" w:val="340"/>
        </w:trPr>
        <w:tc>
          <w:tcPr>
            <w:tcW w:w="1802" w:type="pct"/>
            <w:gridSpan w:val="4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</w:tcBorders>
            <w:vAlign w:val="center"/>
          </w:tcPr>
          <w:p w14:paraId="39649EC8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int="eastAsia"/>
                <w:color w:val="000000"/>
                <w:spacing w:val="0"/>
                <w:sz w:val="20"/>
              </w:rPr>
              <w:t>科目</w:t>
            </w:r>
          </w:p>
        </w:tc>
        <w:tc>
          <w:tcPr>
            <w:tcW w:w="1978" w:type="pct"/>
            <w:vMerge w:val="restart"/>
            <w:tcBorders>
              <w:top w:val="single" w:sz="4" w:space="0" w:color="auto"/>
              <w:bottom w:val="none" w:sz="4" w:space="0" w:color="000000"/>
            </w:tcBorders>
            <w:vAlign w:val="center"/>
          </w:tcPr>
          <w:p w14:paraId="642C22D7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修正內容</w:t>
            </w:r>
          </w:p>
        </w:tc>
        <w:tc>
          <w:tcPr>
            <w:tcW w:w="1221" w:type="pct"/>
            <w:gridSpan w:val="2"/>
            <w:tcBorders>
              <w:top w:val="single" w:sz="4" w:space="0" w:color="auto"/>
              <w:bottom w:val="none" w:sz="4" w:space="0" w:color="000000"/>
              <w:right w:val="none" w:sz="4" w:space="0" w:color="000000"/>
            </w:tcBorders>
            <w:vAlign w:val="center"/>
          </w:tcPr>
          <w:p w14:paraId="0C417730" w14:textId="77777777" w:rsidR="002345CB" w:rsidRPr="002345CB" w:rsidRDefault="002345CB" w:rsidP="005B0193">
            <w:pPr>
              <w:ind w:leftChars="11" w:left="15"/>
              <w:jc w:val="left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修</w:t>
            </w:r>
          </w:p>
        </w:tc>
      </w:tr>
      <w:tr w:rsidR="002345CB" w14:paraId="7D99D015" w14:textId="77777777" w:rsidTr="00E51821">
        <w:trPr>
          <w:cantSplit/>
          <w:trHeight w:hRule="exact" w:val="340"/>
        </w:trPr>
        <w:tc>
          <w:tcPr>
            <w:tcW w:w="1802" w:type="pct"/>
            <w:gridSpan w:val="4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22B4037C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vMerge/>
            <w:tcBorders>
              <w:top w:val="none" w:sz="4" w:space="0" w:color="000000"/>
              <w:bottom w:val="none" w:sz="4" w:space="0" w:color="000000"/>
            </w:tcBorders>
            <w:vAlign w:val="center"/>
          </w:tcPr>
          <w:p w14:paraId="6EF665BD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221" w:type="pct"/>
            <w:gridSpan w:val="2"/>
            <w:tcBorders>
              <w:top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14:paraId="7DA9FE9D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實現數</w:t>
            </w:r>
          </w:p>
        </w:tc>
      </w:tr>
      <w:tr w:rsidR="002345CB" w14:paraId="2EA0ACF7" w14:textId="77777777" w:rsidTr="00E51821">
        <w:trPr>
          <w:cantSplit/>
          <w:trHeight w:hRule="exact" w:val="340"/>
        </w:trPr>
        <w:tc>
          <w:tcPr>
            <w:tcW w:w="209" w:type="pct"/>
            <w:tcBorders>
              <w:left w:val="none" w:sz="4" w:space="0" w:color="000000"/>
              <w:bottom w:val="single" w:sz="4" w:space="0" w:color="auto"/>
            </w:tcBorders>
            <w:vAlign w:val="center"/>
          </w:tcPr>
          <w:p w14:paraId="10D0A9FF" w14:textId="77777777" w:rsidR="002345CB" w:rsidRPr="002345CB" w:rsidRDefault="002345CB" w:rsidP="002345CB">
            <w:pPr>
              <w:jc w:val="center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款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vAlign w:val="center"/>
          </w:tcPr>
          <w:p w14:paraId="3016528F" w14:textId="77777777" w:rsidR="002345CB" w:rsidRPr="002345CB" w:rsidRDefault="002345CB" w:rsidP="002345CB">
            <w:pPr>
              <w:jc w:val="center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項</w:t>
            </w:r>
          </w:p>
        </w:tc>
        <w:tc>
          <w:tcPr>
            <w:tcW w:w="209" w:type="pct"/>
            <w:tcBorders>
              <w:bottom w:val="single" w:sz="4" w:space="0" w:color="auto"/>
            </w:tcBorders>
            <w:vAlign w:val="center"/>
          </w:tcPr>
          <w:p w14:paraId="636A1742" w14:textId="77777777" w:rsidR="002345CB" w:rsidRPr="002345CB" w:rsidRDefault="002345CB" w:rsidP="002345CB">
            <w:pPr>
              <w:jc w:val="center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目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vAlign w:val="center"/>
          </w:tcPr>
          <w:p w14:paraId="780B1A9C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名稱</w:t>
            </w:r>
          </w:p>
        </w:tc>
        <w:tc>
          <w:tcPr>
            <w:tcW w:w="1978" w:type="pct"/>
            <w:vMerge/>
            <w:tcBorders>
              <w:bottom w:val="single" w:sz="4" w:space="0" w:color="auto"/>
            </w:tcBorders>
            <w:vAlign w:val="center"/>
          </w:tcPr>
          <w:p w14:paraId="5D08D87E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37664380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61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38444A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減</w:t>
            </w:r>
          </w:p>
        </w:tc>
      </w:tr>
      <w:tr w:rsidR="002345CB" w14:paraId="5918B533" w14:textId="77777777" w:rsidTr="00E51821">
        <w:trPr>
          <w:cantSplit/>
          <w:trHeight w:val="749"/>
        </w:trPr>
        <w:tc>
          <w:tcPr>
            <w:tcW w:w="209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51850A7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 w:val="20"/>
              </w:rPr>
            </w:pPr>
          </w:p>
        </w:tc>
        <w:tc>
          <w:tcPr>
            <w:tcW w:w="209" w:type="pct"/>
            <w:tcBorders>
              <w:bottom w:val="nil"/>
            </w:tcBorders>
            <w:shd w:val="clear" w:color="auto" w:fill="auto"/>
            <w:vAlign w:val="center"/>
          </w:tcPr>
          <w:p w14:paraId="70DAF719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 w:val="20"/>
              </w:rPr>
            </w:pPr>
          </w:p>
        </w:tc>
        <w:tc>
          <w:tcPr>
            <w:tcW w:w="209" w:type="pct"/>
            <w:tcBorders>
              <w:bottom w:val="nil"/>
            </w:tcBorders>
            <w:shd w:val="clear" w:color="auto" w:fill="auto"/>
            <w:vAlign w:val="center"/>
          </w:tcPr>
          <w:p w14:paraId="1B467185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 w:val="20"/>
              </w:rPr>
            </w:pPr>
          </w:p>
        </w:tc>
        <w:tc>
          <w:tcPr>
            <w:tcW w:w="1174" w:type="pct"/>
            <w:tcBorders>
              <w:bottom w:val="nil"/>
            </w:tcBorders>
            <w:shd w:val="clear" w:color="auto" w:fill="auto"/>
            <w:vAlign w:val="center"/>
          </w:tcPr>
          <w:p w14:paraId="787DC378" w14:textId="77777777" w:rsidR="002345CB" w:rsidRPr="002345CB" w:rsidRDefault="002345CB" w:rsidP="00B37B6D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2345CB">
              <w:rPr>
                <w:rFonts w:hAnsi="標楷體" w:hint="eastAsia"/>
                <w:b/>
                <w:spacing w:val="0"/>
                <w:sz w:val="20"/>
              </w:rPr>
              <w:t>總計</w:t>
            </w:r>
          </w:p>
        </w:tc>
        <w:tc>
          <w:tcPr>
            <w:tcW w:w="1978" w:type="pct"/>
            <w:tcBorders>
              <w:bottom w:val="nil"/>
            </w:tcBorders>
            <w:shd w:val="clear" w:color="auto" w:fill="auto"/>
            <w:vAlign w:val="center"/>
          </w:tcPr>
          <w:p w14:paraId="0BC0CFBA" w14:textId="77777777" w:rsidR="002345CB" w:rsidRPr="002345CB" w:rsidRDefault="002345CB" w:rsidP="00B53D67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10" w:type="pct"/>
            <w:tcBorders>
              <w:bottom w:val="nil"/>
            </w:tcBorders>
            <w:shd w:val="clear" w:color="auto" w:fill="auto"/>
            <w:vAlign w:val="center"/>
          </w:tcPr>
          <w:p w14:paraId="7EEDD33B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b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11" w:type="pct"/>
            <w:tcBorders>
              <w:bottom w:val="nil"/>
            </w:tcBorders>
            <w:shd w:val="clear" w:color="auto" w:fill="auto"/>
            <w:vAlign w:val="center"/>
          </w:tcPr>
          <w:p w14:paraId="04CD7546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b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128,748</w:t>
            </w:r>
          </w:p>
        </w:tc>
      </w:tr>
      <w:tr w:rsidR="002345CB" w14:paraId="719A36A3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EC5D44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b/>
                <w:spacing w:val="0"/>
                <w:szCs w:val="18"/>
              </w:rPr>
              <w:t>2</w:t>
            </w: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2B738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BBE0D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6E957" w14:textId="77777777" w:rsidR="002345CB" w:rsidRPr="002345CB" w:rsidRDefault="002345CB" w:rsidP="00B37B6D">
            <w:pPr>
              <w:spacing w:line="240" w:lineRule="exact"/>
              <w:jc w:val="distribute"/>
              <w:rPr>
                <w:rFonts w:hAnsi="標楷體"/>
                <w:b/>
                <w:spacing w:val="0"/>
                <w:sz w:val="20"/>
              </w:rPr>
            </w:pPr>
            <w:r w:rsidRPr="002345CB">
              <w:rPr>
                <w:rFonts w:hAnsi="標楷體" w:hint="eastAsia"/>
                <w:b/>
                <w:spacing w:val="0"/>
                <w:sz w:val="20"/>
              </w:rPr>
              <w:t>縣政府主管</w:t>
            </w: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2288BF" w14:textId="77777777" w:rsidR="002345CB" w:rsidRPr="002345CB" w:rsidRDefault="002345CB" w:rsidP="00B53D67">
            <w:pPr>
              <w:spacing w:line="240" w:lineRule="exact"/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4CE91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b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57FF2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b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128,748</w:t>
            </w:r>
          </w:p>
        </w:tc>
      </w:tr>
      <w:tr w:rsidR="002345CB" w14:paraId="0AE0E741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2EEF3F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9D0A3E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spacing w:val="0"/>
                <w:szCs w:val="18"/>
              </w:rPr>
              <w:t>1</w:t>
            </w: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EDBDE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5AA57" w14:textId="77777777" w:rsidR="002345CB" w:rsidRPr="002345CB" w:rsidRDefault="002345CB" w:rsidP="00B37B6D">
            <w:pPr>
              <w:spacing w:line="240" w:lineRule="exact"/>
              <w:ind w:leftChars="100" w:left="140"/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金門縣政府</w:t>
            </w: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4AB84" w14:textId="77777777" w:rsidR="002345CB" w:rsidRPr="002345CB" w:rsidRDefault="002345CB" w:rsidP="00B53D67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4AD9D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51E87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noProof/>
                <w:spacing w:val="0"/>
                <w:szCs w:val="18"/>
              </w:rPr>
              <w:t>128,748</w:t>
            </w:r>
          </w:p>
        </w:tc>
      </w:tr>
      <w:tr w:rsidR="002345CB" w14:paraId="091C5070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1463A7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002F7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E9CF7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noProof/>
                <w:spacing w:val="0"/>
                <w:szCs w:val="18"/>
              </w:rPr>
              <w:t>13</w:t>
            </w: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988466" w14:textId="77777777" w:rsidR="002345CB" w:rsidRPr="002345CB" w:rsidRDefault="002345CB" w:rsidP="00B37B6D">
            <w:pPr>
              <w:spacing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noProof/>
                <w:spacing w:val="0"/>
                <w:sz w:val="20"/>
              </w:rPr>
              <w:t>交通行政</w:t>
            </w: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C20A2" w14:textId="77777777" w:rsidR="002345CB" w:rsidRPr="002345CB" w:rsidRDefault="002345CB" w:rsidP="00B53D67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noProof/>
                <w:spacing w:val="0"/>
                <w:sz w:val="20"/>
              </w:rPr>
              <w:t>減列無須保留之工程準備金。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CD00E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65D77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</w:tr>
      <w:tr w:rsidR="002345CB" w14:paraId="7603CED5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46979F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6929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617E4" w14:textId="77777777" w:rsidR="002345CB" w:rsidRPr="002345CB" w:rsidRDefault="002345CB" w:rsidP="00B53D67">
            <w:pPr>
              <w:spacing w:line="240" w:lineRule="exact"/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noProof/>
                <w:spacing w:val="0"/>
                <w:szCs w:val="18"/>
              </w:rPr>
              <w:t>24</w:t>
            </w: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F8967" w14:textId="77777777" w:rsidR="002345CB" w:rsidRPr="002345CB" w:rsidRDefault="002345CB" w:rsidP="00B37B6D">
            <w:pPr>
              <w:spacing w:line="240" w:lineRule="exact"/>
              <w:ind w:leftChars="200" w:left="280"/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noProof/>
                <w:spacing w:val="0"/>
                <w:sz w:val="20"/>
              </w:rPr>
              <w:t>社會行政</w:t>
            </w: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A70CC2" w14:textId="74A6989B" w:rsidR="002345CB" w:rsidRPr="002345CB" w:rsidRDefault="002345CB" w:rsidP="00B53D67">
            <w:pPr>
              <w:spacing w:line="240" w:lineRule="exact"/>
              <w:jc w:val="both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noProof/>
                <w:spacing w:val="0"/>
                <w:sz w:val="20"/>
              </w:rPr>
              <w:t>減列誤以經費支出應由民眾自付之兒少寄養</w:t>
            </w:r>
            <w:r w:rsidR="00E51821">
              <w:rPr>
                <w:rFonts w:hAnsi="標楷體" w:hint="eastAsia"/>
                <w:noProof/>
                <w:spacing w:val="0"/>
                <w:sz w:val="20"/>
              </w:rPr>
              <w:t>（</w:t>
            </w:r>
            <w:r w:rsidRPr="002345CB">
              <w:rPr>
                <w:rFonts w:hAnsi="標楷體" w:hint="eastAsia"/>
                <w:noProof/>
                <w:spacing w:val="0"/>
                <w:sz w:val="20"/>
              </w:rPr>
              <w:t>安置</w:t>
            </w:r>
            <w:r w:rsidR="00E51821">
              <w:rPr>
                <w:rFonts w:hAnsi="標楷體" w:hint="eastAsia"/>
                <w:noProof/>
                <w:spacing w:val="0"/>
                <w:sz w:val="20"/>
              </w:rPr>
              <w:t>）</w:t>
            </w:r>
            <w:r w:rsidRPr="002345CB">
              <w:rPr>
                <w:rFonts w:hAnsi="標楷體" w:hint="eastAsia"/>
                <w:noProof/>
                <w:spacing w:val="0"/>
                <w:sz w:val="20"/>
              </w:rPr>
              <w:t>費用。</w:t>
            </w: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A14E3D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332E1" w14:textId="77777777" w:rsidR="002345CB" w:rsidRPr="002345CB" w:rsidRDefault="002345CB" w:rsidP="00C447DD">
            <w:pPr>
              <w:spacing w:line="240" w:lineRule="exact"/>
              <w:rPr>
                <w:rFonts w:ascii="新細明體" w:eastAsia="新細明體" w:hAnsi="新細明體"/>
                <w:spacing w:val="0"/>
                <w:szCs w:val="18"/>
              </w:rPr>
            </w:pPr>
            <w:r w:rsidRPr="002345CB">
              <w:rPr>
                <w:rFonts w:ascii="細明體" w:eastAsia="細明體" w:hAnsi="細明體"/>
                <w:noProof/>
                <w:spacing w:val="0"/>
                <w:szCs w:val="18"/>
              </w:rPr>
              <w:t>128,748</w:t>
            </w:r>
          </w:p>
        </w:tc>
      </w:tr>
      <w:tr w:rsidR="002345CB" w14:paraId="5F740EB2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22AD34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B660D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6E978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79E40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EC82E" w14:textId="77777777" w:rsidR="002345CB" w:rsidRPr="002345CB" w:rsidRDefault="002345CB">
            <w:pPr>
              <w:spacing w:line="28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258C4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418B1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26BD3610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64BF0D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01F6EA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A5AC1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896AB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92849" w14:textId="77777777" w:rsidR="002345CB" w:rsidRPr="002345CB" w:rsidRDefault="002345CB">
            <w:pPr>
              <w:spacing w:line="280" w:lineRule="exact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B76A0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2A693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02757A06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CFC36D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90E9B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21A43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660E6" w14:textId="77777777" w:rsidR="002345CB" w:rsidRPr="002345CB" w:rsidRDefault="002345C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001E4" w14:textId="77777777" w:rsidR="002345CB" w:rsidRPr="002345CB" w:rsidRDefault="002345CB">
            <w:pPr>
              <w:jc w:val="both"/>
              <w:rPr>
                <w:rFonts w:hAnsi="標楷體"/>
                <w:b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5535B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b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BA77F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b/>
                <w:spacing w:val="0"/>
                <w:szCs w:val="18"/>
              </w:rPr>
            </w:pPr>
          </w:p>
        </w:tc>
      </w:tr>
      <w:tr w:rsidR="002345CB" w14:paraId="67552BDF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D6E536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428D4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F2042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C57C9C" w14:textId="77777777" w:rsidR="002345CB" w:rsidRPr="002345CB" w:rsidRDefault="002345CB">
            <w:pPr>
              <w:ind w:left="24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4A5771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9841C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DFBE4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13EE2FFF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81063E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95881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540DB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5CBED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D300B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8F3E2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00EF6E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6AE765B8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B405BB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CA456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494312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9EDC7B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D5DCF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4A33E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776195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7AA7748B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3646D1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7AD40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E2441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18756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1D126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816FA7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53322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1AB6ABB8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2EE67F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D3C1F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874FC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CCDF9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F6AEFC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3D81B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6667D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27B364A5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CE6714E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95B7C4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7D2EA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32662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47377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4E6B5B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954B4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4F057030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28CD1C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1635E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DEFD5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67A52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F819E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C5E78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0F3C9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  <w:tr w:rsidR="002345CB" w14:paraId="0253ADCC" w14:textId="77777777" w:rsidTr="00E51821">
        <w:trPr>
          <w:cantSplit/>
          <w:trHeight w:val="749"/>
        </w:trPr>
        <w:tc>
          <w:tcPr>
            <w:tcW w:w="209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CBA46A8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</w:tcBorders>
            <w:shd w:val="clear" w:color="auto" w:fill="auto"/>
            <w:vAlign w:val="center"/>
          </w:tcPr>
          <w:p w14:paraId="31356643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209" w:type="pct"/>
            <w:tcBorders>
              <w:top w:val="nil"/>
            </w:tcBorders>
            <w:shd w:val="clear" w:color="auto" w:fill="auto"/>
            <w:vAlign w:val="center"/>
          </w:tcPr>
          <w:p w14:paraId="68A0D9E6" w14:textId="77777777" w:rsidR="002345CB" w:rsidRPr="002345CB" w:rsidRDefault="002345CB">
            <w:pPr>
              <w:jc w:val="center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1174" w:type="pct"/>
            <w:tcBorders>
              <w:top w:val="nil"/>
            </w:tcBorders>
            <w:shd w:val="clear" w:color="auto" w:fill="auto"/>
            <w:vAlign w:val="center"/>
          </w:tcPr>
          <w:p w14:paraId="7DD44A48" w14:textId="77777777" w:rsidR="002345CB" w:rsidRPr="002345CB" w:rsidRDefault="002345CB">
            <w:pPr>
              <w:ind w:left="480"/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1978" w:type="pct"/>
            <w:tcBorders>
              <w:top w:val="nil"/>
            </w:tcBorders>
            <w:shd w:val="clear" w:color="auto" w:fill="auto"/>
            <w:vAlign w:val="center"/>
          </w:tcPr>
          <w:p w14:paraId="5432A46A" w14:textId="77777777" w:rsidR="002345CB" w:rsidRPr="002345CB" w:rsidRDefault="002345CB">
            <w:pPr>
              <w:jc w:val="both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610" w:type="pct"/>
            <w:tcBorders>
              <w:top w:val="nil"/>
            </w:tcBorders>
            <w:shd w:val="clear" w:color="auto" w:fill="auto"/>
            <w:vAlign w:val="center"/>
          </w:tcPr>
          <w:p w14:paraId="35DA64E1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  <w:tc>
          <w:tcPr>
            <w:tcW w:w="611" w:type="pct"/>
            <w:tcBorders>
              <w:top w:val="nil"/>
            </w:tcBorders>
            <w:shd w:val="clear" w:color="auto" w:fill="auto"/>
            <w:vAlign w:val="center"/>
          </w:tcPr>
          <w:p w14:paraId="165CD492" w14:textId="77777777" w:rsidR="002345CB" w:rsidRPr="002345CB" w:rsidRDefault="002345CB">
            <w:pPr>
              <w:ind w:right="53"/>
              <w:rPr>
                <w:rFonts w:ascii="新細明體" w:eastAsia="新細明體" w:hAnsi="新細明體"/>
                <w:spacing w:val="0"/>
                <w:szCs w:val="18"/>
              </w:rPr>
            </w:pPr>
          </w:p>
        </w:tc>
      </w:tr>
    </w:tbl>
    <w:p w14:paraId="5F3F2CE5" w14:textId="77777777" w:rsidR="002345CB" w:rsidRDefault="002345CB">
      <w:pPr>
        <w:widowControl/>
        <w:spacing w:line="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5"/>
        <w:gridCol w:w="1155"/>
        <w:gridCol w:w="1155"/>
        <w:gridCol w:w="1157"/>
        <w:gridCol w:w="1155"/>
        <w:gridCol w:w="1155"/>
        <w:gridCol w:w="972"/>
        <w:gridCol w:w="972"/>
        <w:gridCol w:w="1046"/>
      </w:tblGrid>
      <w:tr w:rsidR="002345CB" w14:paraId="3E6B66C4" w14:textId="77777777" w:rsidTr="00B37B6D">
        <w:trPr>
          <w:cantSplit/>
          <w:trHeight w:hRule="exact" w:val="567"/>
        </w:trPr>
        <w:tc>
          <w:tcPr>
            <w:tcW w:w="5000" w:type="pct"/>
            <w:gridSpan w:val="9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15AA3978" w14:textId="77777777" w:rsidR="002345CB" w:rsidRPr="002345CB" w:rsidRDefault="002345CB" w:rsidP="00B37B6D">
            <w:pPr>
              <w:spacing w:line="500" w:lineRule="exact"/>
              <w:jc w:val="both"/>
              <w:rPr>
                <w:rFonts w:hAnsi="標楷體"/>
                <w:spacing w:val="0"/>
                <w:sz w:val="36"/>
                <w:szCs w:val="36"/>
              </w:rPr>
            </w:pPr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lastRenderedPageBreak/>
              <w:t>總決算歲出決算</w:t>
            </w:r>
            <w:proofErr w:type="gramStart"/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修正數明細</w:t>
            </w:r>
            <w:proofErr w:type="gramEnd"/>
            <w:r w:rsidRPr="002345CB">
              <w:rPr>
                <w:rFonts w:hint="eastAsia"/>
                <w:b/>
                <w:color w:val="000000"/>
                <w:spacing w:val="0"/>
                <w:sz w:val="36"/>
                <w:szCs w:val="36"/>
                <w:u w:val="single"/>
              </w:rPr>
              <w:t>表</w:t>
            </w:r>
          </w:p>
        </w:tc>
      </w:tr>
      <w:tr w:rsidR="002345CB" w14:paraId="265C4D13" w14:textId="77777777" w:rsidTr="003A3FA2">
        <w:trPr>
          <w:cantSplit/>
          <w:trHeight w:hRule="exact" w:val="340"/>
        </w:trPr>
        <w:tc>
          <w:tcPr>
            <w:tcW w:w="5000" w:type="pct"/>
            <w:gridSpan w:val="9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3952538E" w14:textId="77777777" w:rsidR="002345CB" w:rsidRPr="002345CB" w:rsidRDefault="002345CB">
            <w:pPr>
              <w:spacing w:line="240" w:lineRule="exact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int="eastAsia"/>
                <w:color w:val="000000"/>
                <w:spacing w:val="0"/>
                <w:sz w:val="20"/>
              </w:rPr>
              <w:t>單位</w:t>
            </w:r>
            <w:r w:rsidRPr="002345CB">
              <w:rPr>
                <w:color w:val="000000"/>
                <w:spacing w:val="0"/>
                <w:sz w:val="20"/>
              </w:rPr>
              <w:t>：</w:t>
            </w:r>
            <w:r w:rsidRPr="002345CB">
              <w:rPr>
                <w:rFonts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345CB" w14:paraId="29E373B7" w14:textId="77777777" w:rsidTr="002345CB">
        <w:trPr>
          <w:cantSplit/>
          <w:trHeight w:hRule="exact" w:val="340"/>
        </w:trPr>
        <w:tc>
          <w:tcPr>
            <w:tcW w:w="3493" w:type="pct"/>
            <w:gridSpan w:val="6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single" w:sz="12" w:space="0" w:color="auto"/>
            </w:tcBorders>
            <w:vAlign w:val="center"/>
          </w:tcPr>
          <w:p w14:paraId="3E058740" w14:textId="22CEF14D" w:rsidR="002345CB" w:rsidRPr="002345CB" w:rsidRDefault="002345CB" w:rsidP="002345CB">
            <w:pPr>
              <w:ind w:left="2081"/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980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one" w:sz="4" w:space="0" w:color="000000"/>
              <w:right w:val="single" w:sz="12" w:space="0" w:color="auto"/>
            </w:tcBorders>
            <w:vAlign w:val="center"/>
          </w:tcPr>
          <w:p w14:paraId="752288AD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應繳回縣庫數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12" w:space="0" w:color="auto"/>
              <w:right w:val="none" w:sz="4" w:space="0" w:color="000000"/>
            </w:tcBorders>
            <w:vAlign w:val="center"/>
          </w:tcPr>
          <w:p w14:paraId="48E23A4D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備註</w:t>
            </w:r>
          </w:p>
        </w:tc>
      </w:tr>
      <w:tr w:rsidR="002345CB" w14:paraId="118D853D" w14:textId="77777777" w:rsidTr="002345CB">
        <w:trPr>
          <w:cantSplit/>
          <w:trHeight w:hRule="exact" w:val="340"/>
        </w:trPr>
        <w:tc>
          <w:tcPr>
            <w:tcW w:w="1164" w:type="pct"/>
            <w:gridSpan w:val="2"/>
            <w:tcBorders>
              <w:left w:val="none" w:sz="4" w:space="0" w:color="000000"/>
              <w:bottom w:val="none" w:sz="4" w:space="0" w:color="000000"/>
            </w:tcBorders>
            <w:vAlign w:val="center"/>
          </w:tcPr>
          <w:p w14:paraId="15DB01DC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應付數</w:t>
            </w:r>
          </w:p>
        </w:tc>
        <w:tc>
          <w:tcPr>
            <w:tcW w:w="1165" w:type="pct"/>
            <w:gridSpan w:val="2"/>
            <w:tcBorders>
              <w:bottom w:val="none" w:sz="4" w:space="0" w:color="000000"/>
            </w:tcBorders>
            <w:vAlign w:val="center"/>
          </w:tcPr>
          <w:p w14:paraId="0DE30840" w14:textId="77777777" w:rsidR="002345CB" w:rsidRPr="002345CB" w:rsidRDefault="002345CB" w:rsidP="002345CB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int="eastAsia"/>
                <w:color w:val="000000"/>
                <w:spacing w:val="0"/>
                <w:sz w:val="20"/>
              </w:rPr>
              <w:t>保留</w:t>
            </w:r>
            <w:r w:rsidRPr="002345CB">
              <w:rPr>
                <w:rFonts w:hAnsi="標楷體" w:hint="eastAsia"/>
                <w:spacing w:val="0"/>
                <w:sz w:val="20"/>
              </w:rPr>
              <w:t>數</w:t>
            </w:r>
          </w:p>
        </w:tc>
        <w:tc>
          <w:tcPr>
            <w:tcW w:w="1164" w:type="pct"/>
            <w:gridSpan w:val="2"/>
            <w:tcBorders>
              <w:bottom w:val="none" w:sz="4" w:space="0" w:color="000000"/>
              <w:right w:val="single" w:sz="12" w:space="0" w:color="auto"/>
            </w:tcBorders>
            <w:vAlign w:val="center"/>
          </w:tcPr>
          <w:p w14:paraId="59C042FC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合計</w:t>
            </w:r>
          </w:p>
        </w:tc>
        <w:tc>
          <w:tcPr>
            <w:tcW w:w="980" w:type="pct"/>
            <w:gridSpan w:val="2"/>
            <w:vMerge/>
            <w:tcBorders>
              <w:left w:val="single" w:sz="12" w:space="0" w:color="auto"/>
              <w:bottom w:val="none" w:sz="4" w:space="0" w:color="000000"/>
              <w:right w:val="single" w:sz="12" w:space="0" w:color="auto"/>
            </w:tcBorders>
            <w:vAlign w:val="center"/>
          </w:tcPr>
          <w:p w14:paraId="3FD69F2E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</w:p>
        </w:tc>
        <w:tc>
          <w:tcPr>
            <w:tcW w:w="527" w:type="pct"/>
            <w:vMerge/>
            <w:tcBorders>
              <w:left w:val="single" w:sz="12" w:space="0" w:color="auto"/>
              <w:right w:val="none" w:sz="4" w:space="0" w:color="000000"/>
            </w:tcBorders>
          </w:tcPr>
          <w:p w14:paraId="27A57530" w14:textId="77777777" w:rsidR="002345CB" w:rsidRDefault="002345CB">
            <w:pPr>
              <w:ind w:right="414"/>
              <w:rPr>
                <w:sz w:val="20"/>
              </w:rPr>
            </w:pPr>
          </w:p>
        </w:tc>
      </w:tr>
      <w:tr w:rsidR="002345CB" w14:paraId="138F5477" w14:textId="77777777" w:rsidTr="002345CB">
        <w:trPr>
          <w:cantSplit/>
          <w:trHeight w:hRule="exact" w:val="340"/>
        </w:trPr>
        <w:tc>
          <w:tcPr>
            <w:tcW w:w="582" w:type="pct"/>
            <w:tcBorders>
              <w:left w:val="none" w:sz="4" w:space="0" w:color="000000"/>
              <w:bottom w:val="single" w:sz="4" w:space="0" w:color="auto"/>
            </w:tcBorders>
            <w:vAlign w:val="center"/>
          </w:tcPr>
          <w:p w14:paraId="7D3D1D9E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2CA639E6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007FE02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DA830D9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4866CF6C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增</w:t>
            </w:r>
          </w:p>
        </w:tc>
        <w:tc>
          <w:tcPr>
            <w:tcW w:w="582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303A80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減</w:t>
            </w:r>
          </w:p>
        </w:tc>
        <w:tc>
          <w:tcPr>
            <w:tcW w:w="490" w:type="pct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441194A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剔除數</w:t>
            </w:r>
          </w:p>
        </w:tc>
        <w:tc>
          <w:tcPr>
            <w:tcW w:w="490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0740F18" w14:textId="77777777" w:rsidR="002345CB" w:rsidRPr="002345CB" w:rsidRDefault="002345CB" w:rsidP="003A3FA2">
            <w:pPr>
              <w:jc w:val="distribute"/>
              <w:rPr>
                <w:rFonts w:hAnsi="標楷體"/>
                <w:spacing w:val="0"/>
                <w:sz w:val="20"/>
              </w:rPr>
            </w:pPr>
            <w:r w:rsidRPr="002345CB">
              <w:rPr>
                <w:rFonts w:hAnsi="標楷體" w:hint="eastAsia"/>
                <w:spacing w:val="0"/>
                <w:sz w:val="20"/>
              </w:rPr>
              <w:t>減列數</w:t>
            </w:r>
          </w:p>
        </w:tc>
        <w:tc>
          <w:tcPr>
            <w:tcW w:w="527" w:type="pct"/>
            <w:vMerge/>
            <w:tcBorders>
              <w:left w:val="single" w:sz="12" w:space="0" w:color="auto"/>
              <w:bottom w:val="single" w:sz="4" w:space="0" w:color="auto"/>
              <w:right w:val="none" w:sz="4" w:space="0" w:color="000000"/>
            </w:tcBorders>
          </w:tcPr>
          <w:p w14:paraId="7F73ABB6" w14:textId="77777777" w:rsidR="002345CB" w:rsidRDefault="002345CB">
            <w:pPr>
              <w:ind w:left="77" w:right="79"/>
              <w:jc w:val="both"/>
              <w:rPr>
                <w:sz w:val="20"/>
              </w:rPr>
            </w:pPr>
          </w:p>
        </w:tc>
      </w:tr>
      <w:tr w:rsidR="002345CB" w14:paraId="0128A785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A81518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3E3EF1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017BE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FAB99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8,443,560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AE8E94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A08A92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8,572,308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F0F5D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D13AA59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8,572,308</w:t>
            </w: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67AD421" w14:textId="77777777" w:rsidR="002345CB" w:rsidRPr="00B37B6D" w:rsidRDefault="002345CB" w:rsidP="00B53D67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2345CB" w14:paraId="2E922783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AF4F4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0B527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B26928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78E65E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8,443,560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2A7EE2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452A308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8,572,308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45385B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b/>
                <w:noProof/>
                <w:spacing w:val="0"/>
                <w:szCs w:val="18"/>
              </w:rPr>
              <w:t>－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8FDBB8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b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b/>
                <w:noProof/>
                <w:spacing w:val="0"/>
                <w:szCs w:val="18"/>
              </w:rPr>
              <w:t>8,572,308</w:t>
            </w: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24ECE176" w14:textId="77777777" w:rsidR="002345CB" w:rsidRPr="00B37B6D" w:rsidRDefault="002345CB" w:rsidP="00B53D67">
            <w:pPr>
              <w:spacing w:line="240" w:lineRule="exact"/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2345CB" w14:paraId="5F6F93AC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968B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56370C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8ABE6C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B800C4" w14:textId="77777777" w:rsidR="002345CB" w:rsidRPr="00B37B6D" w:rsidRDefault="002345CB" w:rsidP="00C447DD">
            <w:pPr>
              <w:spacing w:line="240" w:lineRule="exact"/>
              <w:ind w:left="240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8,443,560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021647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1D68AD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8,572,308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45883D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8892BB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8,572,308</w:t>
            </w: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6571F276" w14:textId="77777777" w:rsidR="002345CB" w:rsidRPr="00B37B6D" w:rsidRDefault="002345CB" w:rsidP="00B53D67">
            <w:pPr>
              <w:spacing w:line="240" w:lineRule="exact"/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7C478B41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81228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163DE1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50BA59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09F1D3" w14:textId="77777777" w:rsidR="002345CB" w:rsidRPr="00B37B6D" w:rsidRDefault="002345CB" w:rsidP="00C447DD">
            <w:pPr>
              <w:spacing w:line="240" w:lineRule="exact"/>
              <w:ind w:left="196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8,443,560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8F117A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A9E6FD3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8,443,560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34F141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18314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8,443,560</w:t>
            </w: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5026D1B2" w14:textId="77777777" w:rsidR="002345CB" w:rsidRPr="00B37B6D" w:rsidRDefault="002345CB" w:rsidP="00B53D67">
            <w:pPr>
              <w:spacing w:line="240" w:lineRule="exact"/>
              <w:jc w:val="both"/>
              <w:rPr>
                <w:rFonts w:ascii="新細明體" w:eastAsia="細明體" w:hAnsi="新細明體"/>
                <w:spacing w:val="-10"/>
                <w:sz w:val="20"/>
              </w:rPr>
            </w:pPr>
            <w:r w:rsidRPr="00B37B6D">
              <w:rPr>
                <w:rFonts w:hAnsi="標楷體" w:hint="eastAsia"/>
                <w:noProof/>
                <w:spacing w:val="-10"/>
                <w:sz w:val="20"/>
              </w:rPr>
              <w:t>縣庫未撥款。</w:t>
            </w:r>
          </w:p>
        </w:tc>
      </w:tr>
      <w:tr w:rsidR="002345CB" w14:paraId="171F3A7F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B6248A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A49992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A47544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2339BE0" w14:textId="77777777" w:rsidR="002345CB" w:rsidRPr="00B37B6D" w:rsidRDefault="002345CB" w:rsidP="00C447DD">
            <w:pPr>
              <w:spacing w:line="240" w:lineRule="exact"/>
              <w:ind w:left="480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EFC8F9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9FDE82E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128,748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C0D985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 w:hint="eastAsia"/>
                <w:noProof/>
                <w:spacing w:val="0"/>
                <w:szCs w:val="18"/>
              </w:rPr>
              <w:t>－</w:t>
            </w: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D658E9E" w14:textId="77777777" w:rsidR="002345CB" w:rsidRPr="00B37B6D" w:rsidRDefault="002345CB" w:rsidP="00C447DD">
            <w:pPr>
              <w:spacing w:line="240" w:lineRule="exact"/>
              <w:rPr>
                <w:rFonts w:ascii="細明體" w:eastAsia="細明體" w:hAnsi="細明體"/>
                <w:spacing w:val="0"/>
                <w:szCs w:val="18"/>
              </w:rPr>
            </w:pPr>
            <w:r w:rsidRPr="00B37B6D">
              <w:rPr>
                <w:rFonts w:ascii="細明體" w:eastAsia="細明體" w:hAnsi="細明體"/>
                <w:noProof/>
                <w:spacing w:val="0"/>
                <w:szCs w:val="18"/>
              </w:rPr>
              <w:t>128,748</w:t>
            </w: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C1D324B" w14:textId="77777777" w:rsidR="002345CB" w:rsidRPr="00B37B6D" w:rsidRDefault="002345CB" w:rsidP="00B53D67">
            <w:pPr>
              <w:spacing w:line="240" w:lineRule="exact"/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  <w:r w:rsidRPr="00B37B6D">
              <w:rPr>
                <w:rFonts w:hAnsi="標楷體"/>
                <w:noProof/>
                <w:spacing w:val="0"/>
                <w:sz w:val="20"/>
              </w:rPr>
              <w:t xml:space="preserve"> </w:t>
            </w:r>
          </w:p>
        </w:tc>
      </w:tr>
      <w:tr w:rsidR="002345CB" w14:paraId="68A64651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3C60C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17EC5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91F3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7E4331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E45E9B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C0E35C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32DCFB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254450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5E9E295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  <w:r w:rsidRPr="00B37B6D">
              <w:rPr>
                <w:rFonts w:ascii="新細明體" w:hAnsi="新細明體"/>
                <w:spacing w:val="0"/>
                <w:sz w:val="20"/>
              </w:rPr>
              <w:t xml:space="preserve"> </w:t>
            </w:r>
          </w:p>
        </w:tc>
      </w:tr>
      <w:tr w:rsidR="002345CB" w14:paraId="7AAD1E16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E4899C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800CF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7F7EFB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37560D" w14:textId="77777777" w:rsidR="002345CB" w:rsidRPr="00B37B6D" w:rsidRDefault="002345CB" w:rsidP="003A3FA2">
            <w:pPr>
              <w:ind w:left="365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ECF5BC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9BEBE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B72A54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3DFD81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D72DDA0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  <w:r w:rsidRPr="00B37B6D">
              <w:rPr>
                <w:rFonts w:ascii="新細明體" w:hAnsi="新細明體"/>
                <w:spacing w:val="0"/>
                <w:sz w:val="20"/>
              </w:rPr>
              <w:t xml:space="preserve"> </w:t>
            </w:r>
          </w:p>
        </w:tc>
      </w:tr>
      <w:tr w:rsidR="002345CB" w14:paraId="0AF4562E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681F76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8BDA3E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405757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635DC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11657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B6EA60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5426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C321343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b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7819A5A3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b/>
                <w:spacing w:val="0"/>
                <w:sz w:val="20"/>
              </w:rPr>
            </w:pPr>
          </w:p>
        </w:tc>
      </w:tr>
      <w:tr w:rsidR="002345CB" w14:paraId="23E5E3AE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9ACED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FE0DC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639F47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E236BF" w14:textId="77777777" w:rsidR="002345CB" w:rsidRPr="00B37B6D" w:rsidRDefault="002345CB" w:rsidP="003A3FA2">
            <w:pPr>
              <w:ind w:left="24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5AE99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FC04C8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43B40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35D344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9AA4355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324DAE6F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5C4ED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499CF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18A507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7FAE79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552E62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3E151C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0BE40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3820CE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14F827D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0C992394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29949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355A03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CB0F0A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0CC67B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2719F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11C55A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0DB1B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3689EF6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3FA73496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42DCC600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F6AA5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F2F4E6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9F51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2C75E2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B3229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743ADC3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DEBAE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5F743E2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19F40E7E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5EECC780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A4B9C1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76ED18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726C3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AF34AE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84CCDA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AB3B8A4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BF1F5A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E22AD3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435CEC94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70E1BABA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AE5C42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1612E4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DF702C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DF1C6F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5276A3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39E1A6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682E2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BE3E65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036C6816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28BBE803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C56E41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2370AF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A69E79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1A6AF0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855101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298168B5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9ABD52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F5DDD44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14:paraId="6EFE3172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  <w:tr w:rsidR="002345CB" w14:paraId="14E3A8DD" w14:textId="77777777" w:rsidTr="002345CB">
        <w:trPr>
          <w:cantSplit/>
          <w:trHeight w:val="747"/>
        </w:trPr>
        <w:tc>
          <w:tcPr>
            <w:tcW w:w="58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83FD3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5FF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3AB0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3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83A3F" w14:textId="77777777" w:rsidR="002345CB" w:rsidRPr="00B37B6D" w:rsidRDefault="002345CB" w:rsidP="003A3FA2">
            <w:pPr>
              <w:ind w:left="480"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413A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8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262CB6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F60B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490" w:type="pct"/>
            <w:tcBorders>
              <w:top w:val="non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4D91D" w14:textId="77777777" w:rsidR="002345CB" w:rsidRPr="00B37B6D" w:rsidRDefault="002345CB" w:rsidP="003A3FA2">
            <w:pPr>
              <w:ind w:right="24"/>
              <w:rPr>
                <w:rFonts w:ascii="細明體" w:eastAsia="細明體" w:hAnsi="細明體"/>
                <w:spacing w:val="0"/>
                <w:szCs w:val="18"/>
              </w:rPr>
            </w:pPr>
          </w:p>
        </w:tc>
        <w:tc>
          <w:tcPr>
            <w:tcW w:w="527" w:type="pct"/>
            <w:tcBorders>
              <w:top w:val="none" w:sz="4" w:space="0" w:color="000000"/>
              <w:left w:val="single" w:sz="12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14:paraId="21AA1490" w14:textId="77777777" w:rsidR="002345CB" w:rsidRPr="00B37B6D" w:rsidRDefault="002345CB" w:rsidP="003A3FA2">
            <w:pPr>
              <w:jc w:val="both"/>
              <w:rPr>
                <w:rFonts w:ascii="新細明體" w:eastAsia="細明體" w:hAnsi="新細明體"/>
                <w:spacing w:val="0"/>
                <w:sz w:val="20"/>
              </w:rPr>
            </w:pPr>
          </w:p>
        </w:tc>
      </w:tr>
    </w:tbl>
    <w:p w14:paraId="7CD1E3DF" w14:textId="77777777" w:rsidR="002345CB" w:rsidRDefault="002345CB" w:rsidP="002345CB">
      <w:pPr>
        <w:widowControl/>
        <w:spacing w:line="40" w:lineRule="exact"/>
        <w:ind w:right="561"/>
        <w:jc w:val="both"/>
      </w:pPr>
    </w:p>
    <w:sectPr w:rsidR="002345CB" w:rsidSect="00C447DD">
      <w:footerReference w:type="even" r:id="rId7"/>
      <w:footerReference w:type="default" r:id="rId8"/>
      <w:pgSz w:w="11906" w:h="16838" w:code="9"/>
      <w:pgMar w:top="1418" w:right="992" w:bottom="1418" w:left="992" w:header="1020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C89C" w14:textId="77777777" w:rsidR="00F3203E" w:rsidRDefault="00F3203E">
      <w:r>
        <w:separator/>
      </w:r>
    </w:p>
  </w:endnote>
  <w:endnote w:type="continuationSeparator" w:id="0">
    <w:p w14:paraId="687C4804" w14:textId="77777777" w:rsidR="00F3203E" w:rsidRDefault="00F32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4F588" w14:textId="47EAB92E" w:rsidR="00C447DD" w:rsidRPr="00C447DD" w:rsidRDefault="00C447DD" w:rsidP="00C447DD">
    <w:pPr>
      <w:pStyle w:val="a4"/>
      <w:jc w:val="center"/>
      <w:rPr>
        <w:rFonts w:hAnsi="標楷體"/>
      </w:rPr>
    </w:pPr>
    <w:r w:rsidRPr="00C447DD">
      <w:rPr>
        <w:rFonts w:hAnsi="標楷體" w:hint="eastAsia"/>
      </w:rPr>
      <w:t>丁－</w:t>
    </w:r>
    <w:sdt>
      <w:sdtPr>
        <w:rPr>
          <w:rFonts w:hAnsi="標楷體"/>
        </w:rPr>
        <w:id w:val="628053547"/>
        <w:docPartObj>
          <w:docPartGallery w:val="Page Numbers (Bottom of Page)"/>
          <w:docPartUnique/>
        </w:docPartObj>
      </w:sdtPr>
      <w:sdtEndPr/>
      <w:sdtContent>
        <w:r w:rsidRPr="00C447DD">
          <w:rPr>
            <w:rFonts w:hAnsi="標楷體"/>
          </w:rPr>
          <w:fldChar w:fldCharType="begin"/>
        </w:r>
        <w:r w:rsidRPr="00C447DD">
          <w:rPr>
            <w:rFonts w:hAnsi="標楷體"/>
          </w:rPr>
          <w:instrText>PAGE   \* MERGEFORMAT</w:instrText>
        </w:r>
        <w:r w:rsidRPr="00C447DD">
          <w:rPr>
            <w:rFonts w:hAnsi="標楷體"/>
          </w:rPr>
          <w:fldChar w:fldCharType="separate"/>
        </w:r>
        <w:r>
          <w:rPr>
            <w:rFonts w:hAnsi="標楷體"/>
          </w:rPr>
          <w:t>1</w:t>
        </w:r>
        <w:r w:rsidRPr="00C447DD">
          <w:rPr>
            <w:rFonts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51D9B" w14:textId="5397BEE6" w:rsidR="00C447DD" w:rsidRPr="00C447DD" w:rsidRDefault="00C447DD">
    <w:pPr>
      <w:pStyle w:val="a4"/>
      <w:jc w:val="center"/>
      <w:rPr>
        <w:rFonts w:hAnsi="標楷體"/>
      </w:rPr>
    </w:pPr>
    <w:r w:rsidRPr="00C447DD">
      <w:rPr>
        <w:rFonts w:hAnsi="標楷體" w:hint="eastAsia"/>
      </w:rPr>
      <w:t>丁－</w:t>
    </w:r>
    <w:sdt>
      <w:sdtPr>
        <w:rPr>
          <w:rFonts w:hAnsi="標楷體"/>
        </w:rPr>
        <w:id w:val="-412390653"/>
        <w:docPartObj>
          <w:docPartGallery w:val="Page Numbers (Bottom of Page)"/>
          <w:docPartUnique/>
        </w:docPartObj>
      </w:sdtPr>
      <w:sdtEndPr/>
      <w:sdtContent>
        <w:r w:rsidRPr="00C447DD">
          <w:rPr>
            <w:rFonts w:hAnsi="標楷體"/>
          </w:rPr>
          <w:fldChar w:fldCharType="begin"/>
        </w:r>
        <w:r w:rsidRPr="00C447DD">
          <w:rPr>
            <w:rFonts w:hAnsi="標楷體"/>
          </w:rPr>
          <w:instrText>PAGE   \* MERGEFORMAT</w:instrText>
        </w:r>
        <w:r w:rsidRPr="00C447DD">
          <w:rPr>
            <w:rFonts w:hAnsi="標楷體"/>
          </w:rPr>
          <w:fldChar w:fldCharType="separate"/>
        </w:r>
        <w:r w:rsidRPr="00C447DD">
          <w:rPr>
            <w:rFonts w:hAnsi="標楷體"/>
            <w:lang w:val="zh-TW"/>
          </w:rPr>
          <w:t>2</w:t>
        </w:r>
        <w:r w:rsidRPr="00C447DD">
          <w:rPr>
            <w:rFonts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33A6E" w14:textId="77777777" w:rsidR="00F3203E" w:rsidRDefault="00F3203E">
      <w:r>
        <w:separator/>
      </w:r>
    </w:p>
  </w:footnote>
  <w:footnote w:type="continuationSeparator" w:id="0">
    <w:p w14:paraId="09856202" w14:textId="77777777" w:rsidR="00F3203E" w:rsidRDefault="00F32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evenAndOddHeaders/>
  <w:drawingGridHorizontalSpacing w:val="81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3E"/>
    <w:rsid w:val="000037D1"/>
    <w:rsid w:val="0003647E"/>
    <w:rsid w:val="00097686"/>
    <w:rsid w:val="00186C8A"/>
    <w:rsid w:val="002345CB"/>
    <w:rsid w:val="003260FD"/>
    <w:rsid w:val="003B1564"/>
    <w:rsid w:val="005B0193"/>
    <w:rsid w:val="008B3DDC"/>
    <w:rsid w:val="00945C59"/>
    <w:rsid w:val="00B37B6D"/>
    <w:rsid w:val="00C400EF"/>
    <w:rsid w:val="00C447DD"/>
    <w:rsid w:val="00C640C6"/>
    <w:rsid w:val="00CB15E1"/>
    <w:rsid w:val="00E3257C"/>
    <w:rsid w:val="00E51821"/>
    <w:rsid w:val="00EF0FCD"/>
    <w:rsid w:val="00F3203E"/>
    <w:rsid w:val="00F5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065401D"/>
  <w15:chartTrackingRefBased/>
  <w15:docId w15:val="{CB80CD8A-4D59-4502-9E8C-17D96B66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both"/>
      <w:outlineLvl w:val="2"/>
    </w:pPr>
    <w:rPr>
      <w:sz w:val="22"/>
    </w:rPr>
  </w:style>
  <w:style w:type="paragraph" w:styleId="4">
    <w:name w:val="heading 4"/>
    <w:basedOn w:val="a"/>
    <w:next w:val="a"/>
    <w:qFormat/>
    <w:pPr>
      <w:keepNext/>
      <w:ind w:leftChars="-300" w:left="-420" w:right="414" w:firstLineChars="100" w:firstLine="180"/>
      <w:jc w:val="both"/>
      <w:outlineLvl w:val="3"/>
    </w:pPr>
    <w:rPr>
      <w:sz w:val="22"/>
    </w:rPr>
  </w:style>
  <w:style w:type="paragraph" w:styleId="5">
    <w:name w:val="heading 5"/>
    <w:basedOn w:val="a"/>
    <w:next w:val="a"/>
    <w:qFormat/>
    <w:pPr>
      <w:keepNext/>
      <w:ind w:leftChars="-300" w:left="-420" w:right="414" w:firstLineChars="300" w:firstLine="540"/>
      <w:jc w:val="both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paragraph" w:styleId="ac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0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d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f">
    <w:name w:val="三自來水事業處"/>
    <w:basedOn w:val="ad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0">
    <w:name w:val="(臺)"/>
    <w:basedOn w:val="a0"/>
    <w:rPr>
      <w:rFonts w:ascii="標楷體" w:eastAsia="標楷體" w:hAnsi="標楷體"/>
      <w:b/>
      <w:bCs/>
      <w:spacing w:val="20"/>
      <w:sz w:val="30"/>
    </w:rPr>
  </w:style>
  <w:style w:type="character" w:customStyle="1" w:styleId="a5">
    <w:name w:val="頁尾 字元"/>
    <w:basedOn w:val="a0"/>
    <w:link w:val="a4"/>
    <w:uiPriority w:val="99"/>
    <w:rsid w:val="00C447DD"/>
    <w:rPr>
      <w:rFonts w:ascii="標楷體" w:eastAsia="標楷體"/>
      <w:spacing w:val="-2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uWNx6Jj1qApA7p&#27506;&#20837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guWNx6Jj1qApA7p歲入決算修正數明細表(左頁)</Template>
  <TotalTime>1</TotalTime>
  <Pages>4</Pages>
  <Words>432</Words>
  <Characters>799</Characters>
  <Application>Microsoft Office Word</Application>
  <DocSecurity>0</DocSecurity>
  <Lines>6</Lines>
  <Paragraphs>2</Paragraphs>
  <ScaleCrop>false</ScaleCrop>
  <Company>Taipei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壹、歲入修正數明細表</dc:title>
  <dc:subject/>
  <dc:creator>A</dc:creator>
  <cp:keywords/>
  <dc:description/>
  <cp:lastModifiedBy>謝欣雯</cp:lastModifiedBy>
  <cp:revision>3</cp:revision>
  <cp:lastPrinted>2009-07-15T03:21:00Z</cp:lastPrinted>
  <dcterms:created xsi:type="dcterms:W3CDTF">2025-07-08T02:59:00Z</dcterms:created>
  <dcterms:modified xsi:type="dcterms:W3CDTF">2025-07-08T07:45:00Z</dcterms:modified>
</cp:coreProperties>
</file>