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78"/>
        <w:gridCol w:w="378"/>
        <w:gridCol w:w="2466"/>
        <w:gridCol w:w="4007"/>
        <w:gridCol w:w="1297"/>
        <w:gridCol w:w="1113"/>
      </w:tblGrid>
      <w:tr w:rsidR="00245AE9" w14:paraId="0A06A702" w14:textId="77777777" w:rsidTr="001076DD">
        <w:trPr>
          <w:cantSplit/>
          <w:trHeight w:hRule="exact" w:val="987"/>
          <w:tblHeader/>
        </w:trPr>
        <w:tc>
          <w:tcPr>
            <w:tcW w:w="9923" w:type="dxa"/>
            <w:gridSpan w:val="7"/>
            <w:vAlign w:val="bottom"/>
          </w:tcPr>
          <w:p w14:paraId="75972192" w14:textId="05CA3359" w:rsidR="0092148F" w:rsidRPr="00E73D0A" w:rsidRDefault="00245AE9" w:rsidP="006C5FB5">
            <w:pPr>
              <w:wordWrap w:val="0"/>
              <w:jc w:val="right"/>
              <w:rPr>
                <w:rFonts w:ascii="標楷體" w:eastAsia="標楷體" w:hAnsi="標楷體"/>
                <w:b/>
                <w:spacing w:val="10"/>
                <w:sz w:val="36"/>
                <w:szCs w:val="36"/>
              </w:rPr>
            </w:pPr>
            <w:r>
              <w:rPr>
                <w:b/>
                <w:spacing w:val="10"/>
                <w:sz w:val="32"/>
                <w:szCs w:val="36"/>
                <w:u w:val="single"/>
              </w:rPr>
              <w:br w:type="page"/>
            </w:r>
            <w:r>
              <w:rPr>
                <w:b/>
                <w:spacing w:val="10"/>
                <w:sz w:val="32"/>
                <w:szCs w:val="36"/>
                <w:u w:val="single"/>
              </w:rPr>
              <w:br w:type="page"/>
            </w:r>
            <w:r w:rsidR="0092148F" w:rsidRPr="00E73D0A"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</w:rPr>
              <w:t>丁、決算修正</w:t>
            </w:r>
          </w:p>
          <w:p w14:paraId="6861C670" w14:textId="48C2D5F6" w:rsidR="00245AE9" w:rsidRPr="00CA20F8" w:rsidRDefault="00826186" w:rsidP="0092148F">
            <w:pPr>
              <w:jc w:val="right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壹</w:t>
            </w:r>
            <w:r w:rsidR="00245AE9" w:rsidRPr="00CA20F8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、</w:t>
            </w:r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="001808A0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3</w:t>
            </w:r>
            <w:proofErr w:type="gramEnd"/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</w:t>
            </w:r>
          </w:p>
        </w:tc>
      </w:tr>
      <w:tr w:rsidR="00245AE9" w14:paraId="3FECC912" w14:textId="77777777" w:rsidTr="001076DD">
        <w:trPr>
          <w:cantSplit/>
          <w:trHeight w:hRule="exact" w:val="340"/>
          <w:tblHeader/>
        </w:trPr>
        <w:tc>
          <w:tcPr>
            <w:tcW w:w="9923" w:type="dxa"/>
            <w:gridSpan w:val="7"/>
          </w:tcPr>
          <w:p w14:paraId="3C41B5EB" w14:textId="77777777" w:rsidR="00245AE9" w:rsidRPr="00A7474A" w:rsidRDefault="00245AE9" w:rsidP="006C5FB5">
            <w:pPr>
              <w:jc w:val="center"/>
              <w:rPr>
                <w:color w:val="000000"/>
                <w:sz w:val="20"/>
              </w:rPr>
            </w:pPr>
          </w:p>
        </w:tc>
      </w:tr>
      <w:tr w:rsidR="00245AE9" w14:paraId="625BE3A3" w14:textId="77777777" w:rsidTr="001076DD">
        <w:trPr>
          <w:cantSplit/>
          <w:trHeight w:hRule="exact" w:val="369"/>
          <w:tblHeader/>
        </w:trPr>
        <w:tc>
          <w:tcPr>
            <w:tcW w:w="3506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8310" w14:textId="77777777" w:rsidR="00245AE9" w:rsidRPr="00915FD1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4007" w:type="dxa"/>
            <w:vMerge w:val="restart"/>
            <w:tcBorders>
              <w:top w:val="single" w:sz="4" w:space="0" w:color="auto"/>
            </w:tcBorders>
            <w:vAlign w:val="center"/>
          </w:tcPr>
          <w:p w14:paraId="34B3009D" w14:textId="77777777" w:rsidR="00245AE9" w:rsidRPr="00915FD1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B4DFE" w14:textId="77777777" w:rsidR="00245AE9" w:rsidRPr="00915FD1" w:rsidRDefault="00245AE9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245AE9" w14:paraId="3E3F4808" w14:textId="77777777" w:rsidTr="001076DD">
        <w:trPr>
          <w:cantSplit/>
          <w:trHeight w:hRule="exact" w:val="369"/>
          <w:tblHeader/>
        </w:trPr>
        <w:tc>
          <w:tcPr>
            <w:tcW w:w="3506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A38C04C" w14:textId="77777777" w:rsidR="00245AE9" w:rsidRPr="00915FD1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4007" w:type="dxa"/>
            <w:vMerge/>
            <w:vAlign w:val="center"/>
          </w:tcPr>
          <w:p w14:paraId="6E362CE0" w14:textId="77777777" w:rsidR="00245AE9" w:rsidRPr="00915FD1" w:rsidRDefault="00245AE9" w:rsidP="006C5FB5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8496" w14:textId="77777777" w:rsidR="00245AE9" w:rsidRPr="00915FD1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245AE9" w14:paraId="64853678" w14:textId="77777777" w:rsidTr="001076DD">
        <w:trPr>
          <w:cantSplit/>
          <w:trHeight w:hRule="exact" w:val="369"/>
          <w:tblHeader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BB3712" w14:textId="77777777" w:rsidR="00245AE9" w:rsidRPr="00915FD1" w:rsidRDefault="00245AE9" w:rsidP="001076DD">
            <w:pPr>
              <w:ind w:left="102" w:hangingChars="51" w:hanging="102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53C710C" w14:textId="77777777" w:rsidR="00245AE9" w:rsidRPr="00915FD1" w:rsidRDefault="00245AE9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CC74" w14:textId="77777777" w:rsidR="00245AE9" w:rsidRPr="00915FD1" w:rsidRDefault="00245AE9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319D" w14:textId="77777777" w:rsidR="00245AE9" w:rsidRPr="00915FD1" w:rsidRDefault="00245AE9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4007" w:type="dxa"/>
            <w:vMerge/>
            <w:tcBorders>
              <w:bottom w:val="single" w:sz="4" w:space="0" w:color="auto"/>
            </w:tcBorders>
            <w:vAlign w:val="center"/>
          </w:tcPr>
          <w:p w14:paraId="143D4C13" w14:textId="77777777" w:rsidR="00245AE9" w:rsidRPr="00915FD1" w:rsidRDefault="00245AE9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center"/>
          </w:tcPr>
          <w:p w14:paraId="0E9C2815" w14:textId="77777777" w:rsidR="00245AE9" w:rsidRPr="00915FD1" w:rsidRDefault="00245AE9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636E" w14:textId="77777777" w:rsidR="00245AE9" w:rsidRPr="00915FD1" w:rsidRDefault="00245AE9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826186" w:rsidRPr="000B6FB1" w14:paraId="073F8609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878CAE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1C2CEF6A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bottom w:val="nil"/>
            </w:tcBorders>
            <w:shd w:val="clear" w:color="auto" w:fill="auto"/>
            <w:vAlign w:val="center"/>
          </w:tcPr>
          <w:p w14:paraId="02E9872F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vAlign w:val="center"/>
          </w:tcPr>
          <w:p w14:paraId="53F3C919" w14:textId="6023D437" w:rsidR="00826186" w:rsidRPr="00FD7725" w:rsidRDefault="00A66B59" w:rsidP="00826186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</w:t>
            </w:r>
            <w:r w:rsidR="00826186" w:rsidRPr="00FD77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計</w:t>
            </w:r>
          </w:p>
        </w:tc>
        <w:tc>
          <w:tcPr>
            <w:tcW w:w="4007" w:type="dxa"/>
            <w:tcBorders>
              <w:bottom w:val="nil"/>
            </w:tcBorders>
            <w:shd w:val="clear" w:color="auto" w:fill="auto"/>
            <w:vAlign w:val="center"/>
          </w:tcPr>
          <w:p w14:paraId="4A76B8AC" w14:textId="77777777" w:rsidR="00826186" w:rsidRPr="00FD7725" w:rsidRDefault="00826186" w:rsidP="0082618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center"/>
          </w:tcPr>
          <w:p w14:paraId="4797813D" w14:textId="15C4A4CE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/>
                <w:b/>
                <w:noProof/>
                <w:sz w:val="20"/>
              </w:rPr>
              <w:t>487,188,194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14:paraId="1A45EA70" w14:textId="6C537A69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826186" w:rsidRPr="000B6FB1" w14:paraId="0020CDB1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B05B55A" w14:textId="640E3BA3" w:rsidR="00826186" w:rsidRPr="00FD7725" w:rsidRDefault="00BC144E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6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150B0C5F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667B6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258ABC" w14:textId="472C1FE0" w:rsidR="00826186" w:rsidRPr="00FD7725" w:rsidRDefault="00826186" w:rsidP="0082618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73750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4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80B10" w14:textId="77777777" w:rsidR="00826186" w:rsidRPr="00FD7725" w:rsidRDefault="00826186" w:rsidP="0082618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D4A90" w14:textId="11C1205C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269C7" w14:textId="4F88A028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826186" w:rsidRPr="000B6FB1" w14:paraId="02555BE9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7F9CFA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0BB5D39B" w14:textId="17C1F309" w:rsidR="00826186" w:rsidRPr="00FD7725" w:rsidRDefault="00BC144E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="00826186" w:rsidRPr="00FD7725">
              <w:rPr>
                <w:rFonts w:ascii="標楷體" w:eastAsia="標楷體" w:hAnsi="標楷體" w:hint="eastAsia"/>
                <w:noProof/>
                <w:sz w:val="20"/>
              </w:rPr>
              <w:t>0</w:t>
            </w: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3864F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463AC" w14:textId="71BAA3E9" w:rsidR="00826186" w:rsidRPr="00FD7725" w:rsidRDefault="00826186" w:rsidP="00826186">
            <w:pPr>
              <w:ind w:leftChars="100" w:left="240" w:rightChars="-11" w:right="-26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20D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臺中市養護工程處</w:t>
            </w:r>
          </w:p>
        </w:tc>
        <w:tc>
          <w:tcPr>
            <w:tcW w:w="4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308CE8" w14:textId="77777777" w:rsidR="00826186" w:rsidRPr="00FD7725" w:rsidRDefault="00826186" w:rsidP="00826186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9A8ECD" w14:textId="4772B57C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52550" w14:textId="32C1ECF5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826186" w:rsidRPr="000B6FB1" w14:paraId="0E2FACF3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FB3B810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4CA8FD0E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00D842" w14:textId="6F99FCD2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50B1B" w14:textId="4BEA623B" w:rsidR="00826186" w:rsidRPr="00FD7725" w:rsidRDefault="00826186" w:rsidP="00826186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20D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4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37EE50" w14:textId="7F9C438C" w:rsidR="00826186" w:rsidRPr="001076DD" w:rsidRDefault="00826186" w:rsidP="00826186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1076DD">
              <w:rPr>
                <w:rFonts w:ascii="標楷體" w:eastAsia="標楷體" w:hAnsi="標楷體" w:hint="eastAsia"/>
                <w:noProof/>
                <w:sz w:val="20"/>
              </w:rPr>
              <w:t>減列無須保留之計畫型補助收入。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E554A" w14:textId="74C9DBAF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AFD2F" w14:textId="3F86C846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826186" w:rsidRPr="000B6FB1" w14:paraId="3FD40DBF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0A9495" w14:textId="29645BF1" w:rsidR="00826186" w:rsidRPr="00FD7725" w:rsidRDefault="00BC144E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8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6EF2FBB5" w14:textId="7392D2AB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F37F3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26661" w14:textId="6CEA763F" w:rsidR="00826186" w:rsidRPr="00FD7725" w:rsidRDefault="00826186" w:rsidP="00826186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73750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4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E6FE2" w14:textId="77777777" w:rsidR="00826186" w:rsidRPr="001076DD" w:rsidRDefault="00826186" w:rsidP="0082618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6E002" w14:textId="67FE1832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/>
                <w:b/>
                <w:noProof/>
                <w:sz w:val="20"/>
              </w:rPr>
              <w:t>487,188,194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C7B54" w14:textId="46FF3E80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826186" w:rsidRPr="000B6FB1" w14:paraId="21E4298A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520361F" w14:textId="058E68D6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7FC92603" w14:textId="0D764991" w:rsidR="00826186" w:rsidRPr="00FD7725" w:rsidRDefault="00BC144E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55</w:t>
            </w: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450BA" w14:textId="06F72B01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9D15B" w14:textId="6CCD8723" w:rsidR="00826186" w:rsidRPr="00FD7725" w:rsidRDefault="00826186" w:rsidP="00826186">
            <w:pPr>
              <w:ind w:leftChars="100" w:left="240" w:rightChars="-11" w:right="-26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0"/>
              </w:rPr>
            </w:pPr>
            <w:r w:rsidRPr="00A20D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臺中市政府財政局</w:t>
            </w:r>
          </w:p>
        </w:tc>
        <w:tc>
          <w:tcPr>
            <w:tcW w:w="4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1451C" w14:textId="20093282" w:rsidR="00826186" w:rsidRPr="001076DD" w:rsidRDefault="00826186" w:rsidP="00826186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50DBB" w14:textId="1E467631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/>
                <w:noProof/>
                <w:sz w:val="20"/>
              </w:rPr>
              <w:t>487,188,194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C6824" w14:textId="6D3B64C7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  <w:tr w:rsidR="00826186" w:rsidRPr="000B6FB1" w14:paraId="76E5CACF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E08438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623D096C" w14:textId="77777777" w:rsidR="00826186" w:rsidRPr="00FD7725" w:rsidRDefault="00826186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F4D19" w14:textId="6E3FE143" w:rsidR="00826186" w:rsidRPr="00FD7725" w:rsidRDefault="00BC144E" w:rsidP="00826186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1</w:t>
            </w:r>
          </w:p>
        </w:tc>
        <w:tc>
          <w:tcPr>
            <w:tcW w:w="2466" w:type="dxa"/>
            <w:tcBorders>
              <w:top w:val="nil"/>
            </w:tcBorders>
            <w:shd w:val="clear" w:color="auto" w:fill="auto"/>
            <w:vAlign w:val="center"/>
          </w:tcPr>
          <w:p w14:paraId="2C5DA242" w14:textId="06232FBF" w:rsidR="00826186" w:rsidRPr="00FD7725" w:rsidRDefault="00826186" w:rsidP="00826186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20D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4007" w:type="dxa"/>
            <w:tcBorders>
              <w:top w:val="nil"/>
            </w:tcBorders>
            <w:shd w:val="clear" w:color="auto" w:fill="auto"/>
            <w:vAlign w:val="center"/>
          </w:tcPr>
          <w:p w14:paraId="1F268037" w14:textId="59D81255" w:rsidR="00826186" w:rsidRPr="001076DD" w:rsidRDefault="00826186" w:rsidP="00826186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1076DD">
              <w:rPr>
                <w:rFonts w:ascii="標楷體" w:eastAsia="標楷體" w:hAnsi="標楷體" w:hint="eastAsia"/>
                <w:noProof/>
                <w:sz w:val="20"/>
              </w:rPr>
              <w:t>增列已收得臺灣港務股份有限公司分配盈餘</w:t>
            </w:r>
            <w:r w:rsidR="001076D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18756" w14:textId="7D1C6A31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/>
                <w:noProof/>
                <w:sz w:val="20"/>
              </w:rPr>
              <w:t>487,188,194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1C169" w14:textId="0EDA2BAE" w:rsidR="00826186" w:rsidRPr="00E73D0A" w:rsidRDefault="00826186" w:rsidP="00826186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  <w:tr w:rsidR="00886663" w:rsidRPr="000B6FB1" w14:paraId="5FE706A1" w14:textId="77777777" w:rsidTr="001076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FD05477" w14:textId="11BB902A" w:rsidR="00886663" w:rsidRPr="00FD7725" w:rsidRDefault="00886663" w:rsidP="00886663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4645054A" w14:textId="77777777" w:rsidR="00886663" w:rsidRPr="00FD7725" w:rsidRDefault="00886663" w:rsidP="00886663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8BA3A" w14:textId="77777777" w:rsidR="00886663" w:rsidRPr="00FD7725" w:rsidRDefault="00886663" w:rsidP="00886663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D34CF" w14:textId="015E1796" w:rsidR="00886663" w:rsidRPr="00FD7725" w:rsidRDefault="00886663" w:rsidP="00886663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4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FDF0F" w14:textId="77777777" w:rsidR="00886663" w:rsidRPr="00FD7725" w:rsidRDefault="00886663" w:rsidP="00886663">
            <w:pPr>
              <w:ind w:leftChars="100" w:left="240"/>
              <w:jc w:val="both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D37F0" w14:textId="71771B45" w:rsidR="00886663" w:rsidRPr="0053713C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7C4D6" w14:textId="7A7B9103" w:rsidR="00886663" w:rsidRPr="0053713C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886663" w:rsidRPr="000B6FB1" w14:paraId="442296FA" w14:textId="77777777" w:rsidTr="0028178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2230"/>
        </w:trPr>
        <w:tc>
          <w:tcPr>
            <w:tcW w:w="284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B654400" w14:textId="77777777" w:rsidR="00886663" w:rsidRPr="00FD7725" w:rsidRDefault="00886663" w:rsidP="00886663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</w:tcBorders>
            <w:shd w:val="clear" w:color="auto" w:fill="auto"/>
            <w:vAlign w:val="center"/>
          </w:tcPr>
          <w:p w14:paraId="26EEAF2F" w14:textId="77777777" w:rsidR="00886663" w:rsidRPr="00FD7725" w:rsidRDefault="00886663" w:rsidP="00886663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</w:tcBorders>
            <w:shd w:val="clear" w:color="auto" w:fill="auto"/>
            <w:vAlign w:val="center"/>
          </w:tcPr>
          <w:p w14:paraId="2DC3693B" w14:textId="7D2C6A6B" w:rsidR="00886663" w:rsidRPr="00FD7725" w:rsidRDefault="00886663" w:rsidP="00886663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</w:tcBorders>
            <w:shd w:val="clear" w:color="auto" w:fill="auto"/>
            <w:vAlign w:val="center"/>
          </w:tcPr>
          <w:p w14:paraId="3CA8B707" w14:textId="0E0BFE6E" w:rsidR="00886663" w:rsidRPr="00FD7725" w:rsidRDefault="00886663" w:rsidP="0088666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4007" w:type="dxa"/>
            <w:tcBorders>
              <w:top w:val="nil"/>
            </w:tcBorders>
            <w:shd w:val="clear" w:color="auto" w:fill="auto"/>
            <w:vAlign w:val="center"/>
          </w:tcPr>
          <w:p w14:paraId="2F826308" w14:textId="625FBE14" w:rsidR="00886663" w:rsidRPr="00FD7725" w:rsidRDefault="00886663" w:rsidP="00886663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97" w:type="dxa"/>
            <w:tcBorders>
              <w:top w:val="nil"/>
            </w:tcBorders>
            <w:shd w:val="clear" w:color="auto" w:fill="auto"/>
            <w:vAlign w:val="center"/>
          </w:tcPr>
          <w:p w14:paraId="381DFB6E" w14:textId="72272267" w:rsidR="00886663" w:rsidRPr="0053713C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113" w:type="dxa"/>
            <w:tcBorders>
              <w:top w:val="nil"/>
            </w:tcBorders>
            <w:shd w:val="clear" w:color="auto" w:fill="auto"/>
            <w:vAlign w:val="center"/>
          </w:tcPr>
          <w:p w14:paraId="71437669" w14:textId="28DE45C3" w:rsidR="00886663" w:rsidRPr="0053713C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</w:tr>
    </w:tbl>
    <w:p w14:paraId="491A46C2" w14:textId="77777777" w:rsidR="00245AE9" w:rsidRDefault="00245AE9" w:rsidP="00245AE9">
      <w:pPr>
        <w:widowControl/>
        <w:spacing w:line="20" w:lineRule="exact"/>
        <w:rPr>
          <w:rFonts w:hAnsi="標楷體"/>
          <w:sz w:val="22"/>
          <w:szCs w:val="22"/>
        </w:rPr>
      </w:pPr>
    </w:p>
    <w:tbl>
      <w:tblPr>
        <w:tblW w:w="9753" w:type="dxa"/>
        <w:tblInd w:w="28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850"/>
        <w:gridCol w:w="921"/>
        <w:gridCol w:w="1347"/>
        <w:gridCol w:w="1346"/>
        <w:gridCol w:w="1347"/>
        <w:gridCol w:w="1388"/>
        <w:gridCol w:w="1589"/>
      </w:tblGrid>
      <w:tr w:rsidR="00245AE9" w14:paraId="3887FD24" w14:textId="77777777" w:rsidTr="00BE784E">
        <w:trPr>
          <w:cantSplit/>
          <w:trHeight w:hRule="exact" w:val="1001"/>
          <w:tblHeader/>
        </w:trPr>
        <w:tc>
          <w:tcPr>
            <w:tcW w:w="9753" w:type="dxa"/>
            <w:gridSpan w:val="8"/>
            <w:vAlign w:val="bottom"/>
          </w:tcPr>
          <w:p w14:paraId="6CDF8F22" w14:textId="272C1BA8" w:rsidR="0092148F" w:rsidRPr="00E73D0A" w:rsidRDefault="0092148F" w:rsidP="006C5FB5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proofErr w:type="gramStart"/>
            <w:r w:rsidRPr="00E73D0A">
              <w:rPr>
                <w:rFonts w:ascii="標楷體" w:eastAsia="標楷體" w:hAnsi="標楷體" w:hint="eastAsia"/>
                <w:b/>
                <w:sz w:val="36"/>
                <w:szCs w:val="36"/>
              </w:rPr>
              <w:lastRenderedPageBreak/>
              <w:t>數明細</w:t>
            </w:r>
            <w:proofErr w:type="gramEnd"/>
            <w:r w:rsidRPr="00E73D0A">
              <w:rPr>
                <w:rFonts w:ascii="標楷體" w:eastAsia="標楷體" w:hAnsi="標楷體" w:hint="eastAsia"/>
                <w:b/>
                <w:sz w:val="36"/>
                <w:szCs w:val="36"/>
              </w:rPr>
              <w:t>表</w:t>
            </w:r>
          </w:p>
          <w:p w14:paraId="10196017" w14:textId="6EF94BD8" w:rsidR="00245AE9" w:rsidRPr="00CA20F8" w:rsidRDefault="00245AE9" w:rsidP="006C5FB5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總決算歲入決算</w:t>
            </w:r>
            <w:proofErr w:type="gramStart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245AE9" w14:paraId="2FF266CC" w14:textId="77777777" w:rsidTr="00BE784E">
        <w:trPr>
          <w:cantSplit/>
          <w:trHeight w:hRule="exact" w:val="340"/>
          <w:tblHeader/>
        </w:trPr>
        <w:tc>
          <w:tcPr>
            <w:tcW w:w="9753" w:type="dxa"/>
            <w:gridSpan w:val="8"/>
            <w:vAlign w:val="bottom"/>
          </w:tcPr>
          <w:p w14:paraId="54071D0D" w14:textId="77777777" w:rsidR="00245AE9" w:rsidRPr="0098037F" w:rsidRDefault="00245AE9" w:rsidP="006C5FB5">
            <w:pPr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單位</w:t>
            </w:r>
            <w:r w:rsidRPr="0098037F">
              <w:rPr>
                <w:rFonts w:ascii="標楷體" w:eastAsia="標楷體" w:hAnsi="標楷體"/>
                <w:sz w:val="20"/>
              </w:rPr>
              <w:t>：</w:t>
            </w:r>
            <w:r w:rsidRPr="0098037F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98037F" w:rsidRPr="00D67C8E" w14:paraId="341AA3A2" w14:textId="77777777" w:rsidTr="00BE784E">
        <w:trPr>
          <w:cantSplit/>
          <w:trHeight w:hRule="exact" w:val="369"/>
          <w:tblHeader/>
        </w:trPr>
        <w:tc>
          <w:tcPr>
            <w:tcW w:w="6776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693E" w14:textId="77777777" w:rsidR="0098037F" w:rsidRPr="0098037F" w:rsidRDefault="0098037F" w:rsidP="006C5FB5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13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F82DCB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8037F">
              <w:rPr>
                <w:rFonts w:ascii="標楷體" w:eastAsia="標楷體" w:hAnsi="標楷體" w:hint="eastAsia"/>
                <w:b/>
                <w:sz w:val="20"/>
              </w:rPr>
              <w:t>應繳回市庫數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501760D" w14:textId="77777777" w:rsidR="0098037F" w:rsidRPr="0098037F" w:rsidRDefault="0098037F" w:rsidP="006C5FB5">
            <w:pPr>
              <w:ind w:left="10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8037F" w:rsidRPr="00D67C8E" w14:paraId="7852B3AC" w14:textId="77777777" w:rsidTr="00BE784E">
        <w:trPr>
          <w:cantSplit/>
          <w:trHeight w:hRule="exact" w:val="369"/>
          <w:tblHeader/>
        </w:trPr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43FB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98037F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F4FD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34AAD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44B499" w14:textId="77777777" w:rsidR="0098037F" w:rsidRPr="0098037F" w:rsidRDefault="0098037F" w:rsidP="006C5FB5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589" w:type="dxa"/>
            <w:vMerge/>
            <w:tcBorders>
              <w:left w:val="single" w:sz="12" w:space="0" w:color="auto"/>
              <w:right w:val="nil"/>
            </w:tcBorders>
          </w:tcPr>
          <w:p w14:paraId="75D1450B" w14:textId="77777777" w:rsidR="0098037F" w:rsidRPr="0098037F" w:rsidRDefault="0098037F" w:rsidP="006C5FB5">
            <w:pPr>
              <w:ind w:right="414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98037F" w:rsidRPr="00D67C8E" w14:paraId="616E3328" w14:textId="77777777" w:rsidTr="00BE784E">
        <w:trPr>
          <w:cantSplit/>
          <w:trHeight w:hRule="exact" w:val="369"/>
          <w:tblHeader/>
        </w:trPr>
        <w:tc>
          <w:tcPr>
            <w:tcW w:w="965" w:type="dxa"/>
            <w:tcBorders>
              <w:top w:val="nil"/>
              <w:bottom w:val="single" w:sz="4" w:space="0" w:color="auto"/>
            </w:tcBorders>
            <w:vAlign w:val="center"/>
          </w:tcPr>
          <w:p w14:paraId="17C3D748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4F269A21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16F3CDF1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223043E2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30A90AD2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010EC55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7751D" w14:textId="77777777" w:rsidR="0098037F" w:rsidRPr="0098037F" w:rsidRDefault="0098037F" w:rsidP="0098037F">
            <w:pPr>
              <w:ind w:right="79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589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4649328" w14:textId="77777777" w:rsidR="0098037F" w:rsidRPr="0098037F" w:rsidRDefault="0098037F" w:rsidP="006C5FB5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3C1235" w:rsidRPr="00B8370F" w14:paraId="48F57C92" w14:textId="77777777" w:rsidTr="00BE784E">
        <w:trPr>
          <w:cantSplit/>
          <w:trHeight w:val="1162"/>
        </w:trPr>
        <w:tc>
          <w:tcPr>
            <w:tcW w:w="965" w:type="dxa"/>
            <w:tcBorders>
              <w:bottom w:val="nil"/>
            </w:tcBorders>
            <w:shd w:val="clear" w:color="auto" w:fill="auto"/>
            <w:vAlign w:val="center"/>
          </w:tcPr>
          <w:p w14:paraId="5BAD6643" w14:textId="22CD8B87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2639054A" w14:textId="5CA8B12C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bottom w:val="nil"/>
            </w:tcBorders>
            <w:shd w:val="clear" w:color="auto" w:fill="auto"/>
            <w:vAlign w:val="center"/>
          </w:tcPr>
          <w:p w14:paraId="748C9F67" w14:textId="2E5913DE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bottom w:val="nil"/>
            </w:tcBorders>
            <w:shd w:val="clear" w:color="auto" w:fill="auto"/>
            <w:vAlign w:val="center"/>
          </w:tcPr>
          <w:p w14:paraId="51CC231C" w14:textId="1E0A8C68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51,618,812</w:t>
            </w:r>
          </w:p>
        </w:tc>
        <w:tc>
          <w:tcPr>
            <w:tcW w:w="1346" w:type="dxa"/>
            <w:tcBorders>
              <w:bottom w:val="nil"/>
            </w:tcBorders>
            <w:shd w:val="clear" w:color="auto" w:fill="auto"/>
            <w:vAlign w:val="center"/>
          </w:tcPr>
          <w:p w14:paraId="1F6BCA35" w14:textId="4675BAAE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487,188,194</w:t>
            </w:r>
          </w:p>
        </w:tc>
        <w:tc>
          <w:tcPr>
            <w:tcW w:w="1347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5390F5A" w14:textId="2058355E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51,618,812</w:t>
            </w:r>
          </w:p>
        </w:tc>
        <w:tc>
          <w:tcPr>
            <w:tcW w:w="1388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90E96BB" w14:textId="3E05E04A" w:rsidR="003C1235" w:rsidRPr="003C1235" w:rsidRDefault="0033102A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487,188,194</w:t>
            </w:r>
          </w:p>
        </w:tc>
        <w:tc>
          <w:tcPr>
            <w:tcW w:w="1589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B97620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3C1235" w:rsidRPr="00B8370F" w14:paraId="6F6DB20A" w14:textId="77777777" w:rsidTr="00BE784E">
        <w:trPr>
          <w:cantSplit/>
          <w:trHeight w:val="116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8C9CE" w14:textId="235DA29E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2925E" w14:textId="5B609658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5F245" w14:textId="4B6AC0C3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C1DE6" w14:textId="15B945A1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51,618,812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402C8" w14:textId="16CD0908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FB80A8" w14:textId="7F48F493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51,618,812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A838A3D" w14:textId="0BB1E0DA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5B44DD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3C1235" w:rsidRPr="00B8370F" w14:paraId="2E2226DC" w14:textId="77777777" w:rsidTr="00BE784E">
        <w:trPr>
          <w:cantSplit/>
          <w:trHeight w:val="116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42F14" w14:textId="23167A47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EFF6F" w14:textId="2020930E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A381E" w14:textId="153E08FA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794DD" w14:textId="7FB0EEC7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51,618,812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6C472" w14:textId="7E7F1C7A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0AFAF2" w14:textId="02926837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51,618,812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849CBDC" w14:textId="5A0B8238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4E51FB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44ABE034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10C4F273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421EAEBB" w14:textId="472CB66F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3C1235" w:rsidRPr="00B8370F" w14:paraId="368962E8" w14:textId="77777777" w:rsidTr="00BE784E">
        <w:trPr>
          <w:cantSplit/>
          <w:trHeight w:val="116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9811D" w14:textId="18863BF3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B2269" w14:textId="41AA0234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3C6C7" w14:textId="0F949907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D6F5A" w14:textId="41C53876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51,618,812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585DF" w14:textId="5DAF9B5A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7D7C01" w14:textId="401EFBFB" w:rsidR="003C1235" w:rsidRPr="00E73D0A" w:rsidRDefault="003C1235" w:rsidP="003C1235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51,618,812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10AEA7D" w14:textId="4D8600C2" w:rsidR="003C1235" w:rsidRPr="003C123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D272C2" w14:textId="624623DE" w:rsidR="003C1235" w:rsidRPr="00A7474A" w:rsidRDefault="003C1235" w:rsidP="00A7474A">
            <w:pPr>
              <w:widowControl/>
            </w:pPr>
          </w:p>
        </w:tc>
      </w:tr>
      <w:tr w:rsidR="0033102A" w:rsidRPr="00B8370F" w14:paraId="4C2D2BFC" w14:textId="77777777" w:rsidTr="00B3777E">
        <w:trPr>
          <w:cantSplit/>
          <w:trHeight w:val="116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41D5F" w14:textId="29E31004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79D1A" w14:textId="6A694924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22D53F" w14:textId="6823170B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BB3D1" w14:textId="4613DD8F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E4246" w14:textId="5F1B587E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487,188,194</w:t>
            </w:r>
          </w:p>
        </w:tc>
        <w:tc>
          <w:tcPr>
            <w:tcW w:w="134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11601B" w14:textId="77F6B71B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0BC36" w14:textId="350456CA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b/>
                <w:noProof/>
                <w:sz w:val="20"/>
              </w:rPr>
              <w:t>487,188,194</w:t>
            </w: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11345" w14:textId="65761392" w:rsidR="0033102A" w:rsidRPr="00F61B5E" w:rsidRDefault="0033102A" w:rsidP="0033102A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  <w:tr w:rsidR="0033102A" w:rsidRPr="00B8370F" w14:paraId="487B9085" w14:textId="77777777" w:rsidTr="00B3777E">
        <w:trPr>
          <w:cantSplit/>
          <w:trHeight w:val="116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FD4E4A" w14:textId="6013D4BB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174BA" w14:textId="377CDD41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D7E98D" w14:textId="6D015590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781DE" w14:textId="032796DD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noProof/>
                <w:sz w:val="20"/>
              </w:rPr>
              <w:t>－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DEB9A" w14:textId="65773ECF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487,188,194</w:t>
            </w:r>
          </w:p>
        </w:tc>
        <w:tc>
          <w:tcPr>
            <w:tcW w:w="134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34577F" w14:textId="555BE0E8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D9A33" w14:textId="5E30C606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487,188,194</w:t>
            </w: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E1620F" w14:textId="77777777" w:rsidR="0033102A" w:rsidRPr="00A7474A" w:rsidRDefault="0033102A" w:rsidP="0033102A">
            <w:pPr>
              <w:widowControl/>
            </w:pPr>
          </w:p>
        </w:tc>
      </w:tr>
      <w:tr w:rsidR="0033102A" w:rsidRPr="00B8370F" w14:paraId="3AD5FB35" w14:textId="77777777" w:rsidTr="00B3777E">
        <w:trPr>
          <w:cantSplit/>
          <w:trHeight w:val="116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7E681" w14:textId="4E3ABAAA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2CE62" w14:textId="25A39C6D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4788A" w14:textId="02A70825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1235">
              <w:rPr>
                <w:rFonts w:ascii="標楷體" w:eastAsia="標楷體" w:hAnsi="標楷體" w:hint="eastAsia"/>
                <w:bCs/>
                <w:noProof/>
                <w:sz w:val="20"/>
              </w:rPr>
              <w:t>－</w:t>
            </w:r>
          </w:p>
        </w:tc>
        <w:tc>
          <w:tcPr>
            <w:tcW w:w="1347" w:type="dxa"/>
            <w:tcBorders>
              <w:top w:val="nil"/>
            </w:tcBorders>
            <w:shd w:val="clear" w:color="auto" w:fill="auto"/>
            <w:vAlign w:val="center"/>
          </w:tcPr>
          <w:p w14:paraId="2551388D" w14:textId="20D33C95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noProof/>
                <w:sz w:val="20"/>
              </w:rPr>
              <w:t>－</w:t>
            </w:r>
          </w:p>
        </w:tc>
        <w:tc>
          <w:tcPr>
            <w:tcW w:w="1346" w:type="dxa"/>
            <w:tcBorders>
              <w:top w:val="nil"/>
            </w:tcBorders>
            <w:shd w:val="clear" w:color="auto" w:fill="auto"/>
            <w:vAlign w:val="center"/>
          </w:tcPr>
          <w:p w14:paraId="37F33AC9" w14:textId="27FA1ED4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487,188,194</w:t>
            </w:r>
          </w:p>
        </w:tc>
        <w:tc>
          <w:tcPr>
            <w:tcW w:w="1347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09230864" w14:textId="085745CA" w:rsidR="0033102A" w:rsidRPr="00E73D0A" w:rsidRDefault="0033102A" w:rsidP="0033102A">
            <w:pPr>
              <w:ind w:rightChars="10" w:right="24"/>
              <w:jc w:val="right"/>
              <w:rPr>
                <w:rFonts w:asciiTheme="majorEastAsia" w:eastAsiaTheme="majorEastAsia" w:hAnsiTheme="majorEastAsia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 w:hint="eastAsia"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</w:tcBorders>
            <w:shd w:val="clear" w:color="auto" w:fill="auto"/>
            <w:vAlign w:val="center"/>
          </w:tcPr>
          <w:p w14:paraId="20058FDD" w14:textId="2D0B1BB4" w:rsidR="0033102A" w:rsidRPr="003C1235" w:rsidRDefault="0033102A" w:rsidP="0033102A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E73D0A">
              <w:rPr>
                <w:rFonts w:asciiTheme="majorEastAsia" w:eastAsiaTheme="majorEastAsia" w:hAnsiTheme="majorEastAsia"/>
                <w:noProof/>
                <w:sz w:val="20"/>
              </w:rPr>
              <w:t>487,188,194</w:t>
            </w: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6CD938" w14:textId="7F3D15B1" w:rsidR="0033102A" w:rsidRPr="00A7474A" w:rsidRDefault="00D01611" w:rsidP="0033102A">
            <w:pPr>
              <w:widowControl/>
            </w:pPr>
            <w:r w:rsidRPr="00F61B5E">
              <w:rPr>
                <w:rFonts w:ascii="標楷體" w:eastAsia="標楷體" w:hAnsi="標楷體" w:hint="eastAsia"/>
                <w:sz w:val="20"/>
              </w:rPr>
              <w:t>市</w:t>
            </w:r>
            <w:r>
              <w:rPr>
                <w:rFonts w:ascii="標楷體" w:eastAsia="標楷體" w:hAnsi="標楷體" w:hint="eastAsia"/>
                <w:sz w:val="20"/>
              </w:rPr>
              <w:t>庫</w:t>
            </w:r>
            <w:r w:rsidRPr="00F61B5E">
              <w:rPr>
                <w:rFonts w:ascii="標楷體" w:eastAsia="標楷體" w:hAnsi="標楷體" w:hint="eastAsia"/>
                <w:sz w:val="20"/>
              </w:rPr>
              <w:t>已收款。</w:t>
            </w:r>
          </w:p>
        </w:tc>
      </w:tr>
      <w:tr w:rsidR="00886663" w:rsidRPr="00B8370F" w14:paraId="5603EE52" w14:textId="77777777" w:rsidTr="00BE784E">
        <w:trPr>
          <w:cantSplit/>
          <w:trHeight w:val="1162"/>
        </w:trPr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DAA14" w14:textId="33D1F736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275CA" w14:textId="7E08D4A0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DB864" w14:textId="187C9264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782A2" w14:textId="3ACAFDEF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B646E" w14:textId="2A4BD8DA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E38B929" w14:textId="6C91A3F5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38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2434A1" w14:textId="2BFB8E5F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04036B" w14:textId="279F538D" w:rsidR="00886663" w:rsidRPr="00FD7725" w:rsidRDefault="00886663" w:rsidP="00886663">
            <w:pPr>
              <w:ind w:rightChars="10" w:right="24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886663" w:rsidRPr="00B8370F" w14:paraId="7754EFAC" w14:textId="77777777" w:rsidTr="00281786">
        <w:trPr>
          <w:cantSplit/>
          <w:trHeight w:val="2202"/>
        </w:trPr>
        <w:tc>
          <w:tcPr>
            <w:tcW w:w="9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C1977C" w14:textId="28C14E28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DD4312" w14:textId="185FA81E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62C6E7" w14:textId="25F3E331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830E" w14:textId="4AFEA45A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99A9" w14:textId="74004FB4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0BF9D" w14:textId="3CB48287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388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3ADFF" w14:textId="406D5076" w:rsidR="00886663" w:rsidRPr="003917CF" w:rsidRDefault="00886663" w:rsidP="0088666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6DFCF" w14:textId="7B325DFE" w:rsidR="00886663" w:rsidRPr="00FD7725" w:rsidRDefault="00886663" w:rsidP="00886663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</w:tbl>
    <w:p w14:paraId="4C38343A" w14:textId="76677E71" w:rsidR="00EB2A78" w:rsidRDefault="00EB2A78" w:rsidP="00EB2A78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261"/>
        <w:gridCol w:w="261"/>
        <w:gridCol w:w="2592"/>
        <w:gridCol w:w="4085"/>
        <w:gridCol w:w="1169"/>
        <w:gridCol w:w="1125"/>
      </w:tblGrid>
      <w:tr w:rsidR="009A435D" w:rsidRPr="002A0E3D" w14:paraId="160CB6DF" w14:textId="77777777" w:rsidTr="001E797B">
        <w:trPr>
          <w:cantSplit/>
          <w:trHeight w:val="510"/>
          <w:tblHeader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627AC" w14:textId="77777777" w:rsidR="009A435D" w:rsidRPr="002A0E3D" w:rsidRDefault="009A435D" w:rsidP="001E797B">
            <w:pPr>
              <w:jc w:val="right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貳</w:t>
            </w:r>
            <w:r w:rsidRPr="002A0E3D"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  <w:t>、</w:t>
            </w:r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中華民國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3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年度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臺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中市</w:t>
            </w:r>
          </w:p>
        </w:tc>
      </w:tr>
      <w:tr w:rsidR="009A435D" w:rsidRPr="002A0E3D" w14:paraId="50D28BE4" w14:textId="77777777" w:rsidTr="001E797B">
        <w:trPr>
          <w:cantSplit/>
          <w:trHeight w:val="364"/>
          <w:tblHeader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04422" w14:textId="77777777" w:rsidR="009A435D" w:rsidRPr="002A0E3D" w:rsidRDefault="009A435D" w:rsidP="001E797B">
            <w:pPr>
              <w:jc w:val="center"/>
              <w:rPr>
                <w:sz w:val="20"/>
              </w:rPr>
            </w:pPr>
          </w:p>
        </w:tc>
      </w:tr>
      <w:tr w:rsidR="009A435D" w:rsidRPr="002A0E3D" w14:paraId="2559B275" w14:textId="77777777" w:rsidTr="001E797B">
        <w:trPr>
          <w:cantSplit/>
          <w:trHeight w:hRule="exact" w:val="360"/>
          <w:tblHeader/>
        </w:trPr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84D84DE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408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0EF1231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E99979A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9A435D" w:rsidRPr="002A0E3D" w14:paraId="5CD245B4" w14:textId="77777777" w:rsidTr="001E797B">
        <w:trPr>
          <w:cantSplit/>
          <w:trHeight w:hRule="exact" w:val="340"/>
          <w:tblHeader/>
        </w:trPr>
        <w:tc>
          <w:tcPr>
            <w:tcW w:w="3544" w:type="dxa"/>
            <w:gridSpan w:val="4"/>
            <w:vMerge/>
            <w:tcBorders>
              <w:top w:val="nil"/>
              <w:left w:val="nil"/>
              <w:bottom w:val="nil"/>
            </w:tcBorders>
          </w:tcPr>
          <w:p w14:paraId="7D1FFF3A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85" w:type="dxa"/>
            <w:vMerge/>
            <w:tcBorders>
              <w:top w:val="nil"/>
              <w:bottom w:val="nil"/>
            </w:tcBorders>
            <w:vAlign w:val="center"/>
          </w:tcPr>
          <w:p w14:paraId="4F8F5446" w14:textId="77777777" w:rsidR="009A435D" w:rsidRPr="002A0E3D" w:rsidRDefault="009A435D" w:rsidP="001E797B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0D32D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9A435D" w:rsidRPr="002A0E3D" w14:paraId="497AD143" w14:textId="77777777" w:rsidTr="001E797B">
        <w:trPr>
          <w:cantSplit/>
          <w:trHeight w:hRule="exact" w:val="340"/>
          <w:tblHeader/>
        </w:trPr>
        <w:tc>
          <w:tcPr>
            <w:tcW w:w="430" w:type="dxa"/>
            <w:tcBorders>
              <w:left w:val="nil"/>
              <w:bottom w:val="single" w:sz="4" w:space="0" w:color="auto"/>
            </w:tcBorders>
            <w:vAlign w:val="center"/>
          </w:tcPr>
          <w:p w14:paraId="09C8FADD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center"/>
          </w:tcPr>
          <w:p w14:paraId="7E4C960C" w14:textId="77777777" w:rsidR="009A435D" w:rsidRPr="002A0E3D" w:rsidRDefault="009A435D" w:rsidP="001E797B">
            <w:pPr>
              <w:ind w:leftChars="-13" w:left="-3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center"/>
          </w:tcPr>
          <w:p w14:paraId="5B25392D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center"/>
          </w:tcPr>
          <w:p w14:paraId="3E0F6610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4085" w:type="dxa"/>
            <w:vMerge/>
            <w:tcBorders>
              <w:bottom w:val="single" w:sz="4" w:space="0" w:color="auto"/>
            </w:tcBorders>
            <w:vAlign w:val="center"/>
          </w:tcPr>
          <w:p w14:paraId="6FCB512C" w14:textId="77777777" w:rsidR="009A435D" w:rsidRPr="002A0E3D" w:rsidRDefault="009A435D" w:rsidP="001E797B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5F5EB42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4F40EF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9A435D" w:rsidRPr="002A0E3D" w14:paraId="42733B9E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shd w:val="clear" w:color="auto" w:fill="auto"/>
            <w:vAlign w:val="center"/>
          </w:tcPr>
          <w:p w14:paraId="07BAD946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62E156B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0F86C2F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655B1765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</w:t>
            </w: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 xml:space="preserve">                 計</w:t>
            </w:r>
          </w:p>
        </w:tc>
        <w:tc>
          <w:tcPr>
            <w:tcW w:w="4085" w:type="dxa"/>
            <w:shd w:val="clear" w:color="auto" w:fill="auto"/>
            <w:vAlign w:val="center"/>
          </w:tcPr>
          <w:p w14:paraId="729D731A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D559E7D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8ADE691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9A435D" w:rsidRPr="002A0E3D" w14:paraId="5126E9A2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shd w:val="clear" w:color="auto" w:fill="auto"/>
            <w:vAlign w:val="center"/>
          </w:tcPr>
          <w:p w14:paraId="59C2E873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7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55C6BA1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599CFE2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58C90D7B" w14:textId="77777777" w:rsidR="009A435D" w:rsidRPr="002A0E3D" w:rsidRDefault="009A435D" w:rsidP="001E797B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臺中市政府</w:t>
            </w: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建設</w:t>
            </w: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局主管</w:t>
            </w:r>
          </w:p>
        </w:tc>
        <w:tc>
          <w:tcPr>
            <w:tcW w:w="4085" w:type="dxa"/>
            <w:shd w:val="clear" w:color="auto" w:fill="auto"/>
            <w:vAlign w:val="center"/>
          </w:tcPr>
          <w:p w14:paraId="3417159B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4A4A0B0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AB587C8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9A435D" w:rsidRPr="002A0E3D" w14:paraId="0F4FA48C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shd w:val="clear" w:color="auto" w:fill="auto"/>
            <w:vAlign w:val="center"/>
          </w:tcPr>
          <w:p w14:paraId="5CDDCDDB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42F3AE0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2F287ED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0D55862A" w14:textId="77777777" w:rsidR="009A435D" w:rsidRPr="00285DCA" w:rsidRDefault="009A435D" w:rsidP="001E797B">
            <w:pPr>
              <w:spacing w:line="320" w:lineRule="exact"/>
              <w:ind w:leftChars="100" w:left="240"/>
              <w:rPr>
                <w:rFonts w:ascii="標楷體" w:eastAsia="標楷體" w:hAnsi="標楷體"/>
                <w:spacing w:val="-4"/>
                <w:sz w:val="20"/>
              </w:rPr>
            </w:pPr>
            <w:r w:rsidRPr="009A435D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690341371"/>
              </w:rPr>
              <w:t>臺中市新建工程</w:t>
            </w:r>
            <w:r w:rsidRPr="009A435D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690341371"/>
              </w:rPr>
              <w:t>處</w:t>
            </w:r>
          </w:p>
        </w:tc>
        <w:tc>
          <w:tcPr>
            <w:tcW w:w="4085" w:type="dxa"/>
            <w:shd w:val="clear" w:color="auto" w:fill="auto"/>
            <w:vAlign w:val="center"/>
          </w:tcPr>
          <w:p w14:paraId="25089E6D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6B272AB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6E5F75F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</w:tr>
      <w:tr w:rsidR="009A435D" w:rsidRPr="002A0E3D" w14:paraId="7590D5D4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shd w:val="clear" w:color="auto" w:fill="auto"/>
            <w:vAlign w:val="center"/>
          </w:tcPr>
          <w:p w14:paraId="7D6848B3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4BA03EC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F35492F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0A453864" w14:textId="77777777" w:rsidR="009A435D" w:rsidRPr="002A0E3D" w:rsidRDefault="009A435D" w:rsidP="001E797B">
            <w:pPr>
              <w:spacing w:line="320" w:lineRule="exact"/>
              <w:ind w:leftChars="220" w:left="528"/>
              <w:jc w:val="both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9A435D">
              <w:rPr>
                <w:rFonts w:ascii="標楷體" w:eastAsia="標楷體" w:hAnsi="標楷體" w:hint="eastAsia"/>
                <w:noProof/>
                <w:spacing w:val="12"/>
                <w:kern w:val="0"/>
                <w:sz w:val="20"/>
                <w:fitText w:val="2000" w:id="-690341370"/>
              </w:rPr>
              <w:t>公共設施及建築業</w:t>
            </w:r>
            <w:r w:rsidRPr="009A435D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2000" w:id="-690341370"/>
              </w:rPr>
              <w:t>務</w:t>
            </w:r>
          </w:p>
        </w:tc>
        <w:tc>
          <w:tcPr>
            <w:tcW w:w="4085" w:type="dxa"/>
            <w:shd w:val="clear" w:color="auto" w:fill="auto"/>
            <w:vAlign w:val="center"/>
          </w:tcPr>
          <w:p w14:paraId="1C90FD2B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382F07">
              <w:rPr>
                <w:rFonts w:ascii="標楷體" w:eastAsia="標楷體" w:hAnsi="標楷體" w:hint="eastAsia"/>
                <w:noProof/>
                <w:sz w:val="20"/>
              </w:rPr>
              <w:t>減列無須保留之計畫經費</w:t>
            </w:r>
            <w:r w:rsidRPr="002A0E3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14D0DE0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41A0725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</w:tr>
      <w:tr w:rsidR="009A435D" w:rsidRPr="002A0E3D" w14:paraId="189E3451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shd w:val="clear" w:color="auto" w:fill="auto"/>
            <w:vAlign w:val="center"/>
          </w:tcPr>
          <w:p w14:paraId="506824FA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65F6841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52F72DC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4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18563552" w14:textId="77777777" w:rsidR="009A435D" w:rsidRPr="008152D1" w:rsidRDefault="009A435D" w:rsidP="001E797B">
            <w:pPr>
              <w:spacing w:line="320" w:lineRule="exact"/>
              <w:ind w:leftChars="220" w:left="528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9A435D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690341369"/>
              </w:rPr>
              <w:t>道路橋梁工</w:t>
            </w:r>
            <w:r w:rsidRPr="009A435D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0341369"/>
              </w:rPr>
              <w:t>程</w:t>
            </w:r>
          </w:p>
        </w:tc>
        <w:tc>
          <w:tcPr>
            <w:tcW w:w="4085" w:type="dxa"/>
            <w:shd w:val="clear" w:color="auto" w:fill="auto"/>
            <w:vAlign w:val="center"/>
          </w:tcPr>
          <w:p w14:paraId="3E4844A2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noProof/>
                <w:color w:val="FF0000"/>
                <w:spacing w:val="-10"/>
                <w:sz w:val="20"/>
              </w:rPr>
            </w:pPr>
            <w:r w:rsidRPr="00382F07">
              <w:rPr>
                <w:rFonts w:ascii="標楷體" w:eastAsia="標楷體" w:hAnsi="標楷體" w:hint="eastAsia"/>
                <w:noProof/>
                <w:sz w:val="20"/>
              </w:rPr>
              <w:t>減列無須保留之計畫經費</w:t>
            </w:r>
            <w:r w:rsidRPr="002A0E3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57DDD61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8A2CCF8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9A435D" w:rsidRPr="002A0E3D" w14:paraId="0D4957AB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shd w:val="clear" w:color="auto" w:fill="auto"/>
            <w:vAlign w:val="center"/>
          </w:tcPr>
          <w:p w14:paraId="0849C266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0B374A9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F8F3450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43D6AE63" w14:textId="77777777" w:rsidR="009A435D" w:rsidRPr="005C26AA" w:rsidRDefault="009A435D" w:rsidP="001E797B">
            <w:pPr>
              <w:spacing w:line="320" w:lineRule="exact"/>
              <w:ind w:leftChars="100" w:left="240"/>
              <w:rPr>
                <w:rFonts w:ascii="標楷體" w:eastAsia="標楷體" w:hAnsi="標楷體"/>
                <w:noProof/>
                <w:spacing w:val="56"/>
                <w:w w:val="95"/>
                <w:kern w:val="0"/>
                <w:sz w:val="20"/>
              </w:rPr>
            </w:pPr>
            <w:r w:rsidRPr="009A435D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690341368"/>
              </w:rPr>
              <w:t>臺中市養護工程</w:t>
            </w:r>
            <w:r w:rsidRPr="009A435D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690341368"/>
              </w:rPr>
              <w:t>處</w:t>
            </w:r>
          </w:p>
        </w:tc>
        <w:tc>
          <w:tcPr>
            <w:tcW w:w="4085" w:type="dxa"/>
            <w:shd w:val="clear" w:color="auto" w:fill="auto"/>
            <w:vAlign w:val="center"/>
          </w:tcPr>
          <w:p w14:paraId="1DECF731" w14:textId="77777777" w:rsidR="009A435D" w:rsidRPr="005C26AA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noProof/>
                <w:spacing w:val="56"/>
                <w:w w:val="95"/>
                <w:kern w:val="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6D3C382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5000840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9A435D" w:rsidRPr="002A0E3D" w14:paraId="1F7125BC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shd w:val="clear" w:color="auto" w:fill="auto"/>
            <w:vAlign w:val="center"/>
          </w:tcPr>
          <w:p w14:paraId="51B4FB7C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7209F03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980FD33" w14:textId="77777777" w:rsidR="009A435D" w:rsidRPr="004132A5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547E4F77" w14:textId="77777777" w:rsidR="009A435D" w:rsidRPr="00DE71A6" w:rsidRDefault="009A435D" w:rsidP="001E797B">
            <w:pPr>
              <w:spacing w:line="320" w:lineRule="exact"/>
              <w:ind w:leftChars="220" w:left="528"/>
              <w:jc w:val="both"/>
              <w:rPr>
                <w:rFonts w:ascii="標楷體" w:eastAsia="標楷體" w:hAnsi="標楷體"/>
                <w:noProof/>
                <w:spacing w:val="12"/>
                <w:kern w:val="0"/>
                <w:sz w:val="20"/>
              </w:rPr>
            </w:pPr>
            <w:r w:rsidRPr="009A435D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fitText w:val="2000" w:id="-690341367"/>
              </w:rPr>
              <w:t>道路橋梁工</w:t>
            </w:r>
            <w:r w:rsidRPr="009A435D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690341367"/>
              </w:rPr>
              <w:t>程</w:t>
            </w:r>
          </w:p>
        </w:tc>
        <w:tc>
          <w:tcPr>
            <w:tcW w:w="4085" w:type="dxa"/>
            <w:shd w:val="clear" w:color="auto" w:fill="auto"/>
            <w:vAlign w:val="center"/>
          </w:tcPr>
          <w:p w14:paraId="0CBB5C14" w14:textId="77777777" w:rsidR="009A435D" w:rsidRPr="00DE71A6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382F07">
              <w:rPr>
                <w:rFonts w:ascii="標楷體" w:eastAsia="標楷體" w:hAnsi="標楷體" w:hint="eastAsia"/>
                <w:noProof/>
                <w:sz w:val="20"/>
              </w:rPr>
              <w:t>減列無須保留之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計畫</w:t>
            </w:r>
            <w:r w:rsidRPr="00382F07">
              <w:rPr>
                <w:rFonts w:ascii="標楷體" w:eastAsia="標楷體" w:hAnsi="標楷體" w:hint="eastAsia"/>
                <w:noProof/>
                <w:sz w:val="20"/>
              </w:rPr>
              <w:t>經費</w:t>
            </w:r>
            <w:r w:rsidRPr="002A0E3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AC8288F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BC8BFC1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9A435D" w:rsidRPr="002A0E3D" w14:paraId="5FFCCC92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52C14FDF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D220F27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EAC2FA5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2EACBD09" w14:textId="77777777" w:rsidR="009A435D" w:rsidRPr="002A0E3D" w:rsidRDefault="009A435D" w:rsidP="001E797B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33DCD1EB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96E016F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C39C9BA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9A435D" w:rsidRPr="002A0E3D" w14:paraId="59A5B4FC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0040DB61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32CBFA6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6C131F9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6CA7108B" w14:textId="77777777" w:rsidR="009A435D" w:rsidRPr="002A0E3D" w:rsidRDefault="009A435D" w:rsidP="001E797B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6032A4B2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1E538C7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1BFE44A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9A435D" w:rsidRPr="002A0E3D" w14:paraId="7C641339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451D1A0A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87CBA18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3FBD0A2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5E7FAD3E" w14:textId="77777777" w:rsidR="009A435D" w:rsidRPr="002A0E3D" w:rsidRDefault="009A435D" w:rsidP="001E797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63260DEB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5F0EDE0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6E28DBB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9A435D" w:rsidRPr="002A0E3D" w14:paraId="29E0FBE9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26427F2C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015926D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69F3877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1545F10B" w14:textId="77777777" w:rsidR="009A435D" w:rsidRPr="002A0E3D" w:rsidRDefault="009A435D" w:rsidP="001E797B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373CF53C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898C827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8435356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9A435D" w:rsidRPr="002A0E3D" w14:paraId="21EAB18C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tcBorders>
              <w:bottom w:val="nil"/>
            </w:tcBorders>
            <w:shd w:val="clear" w:color="auto" w:fill="auto"/>
            <w:vAlign w:val="center"/>
          </w:tcPr>
          <w:p w14:paraId="372CE22D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center"/>
          </w:tcPr>
          <w:p w14:paraId="4FEDAB98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center"/>
          </w:tcPr>
          <w:p w14:paraId="6BDCB87D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tcBorders>
              <w:bottom w:val="nil"/>
            </w:tcBorders>
            <w:shd w:val="clear" w:color="auto" w:fill="auto"/>
            <w:vAlign w:val="center"/>
          </w:tcPr>
          <w:p w14:paraId="0D9E7E30" w14:textId="77777777" w:rsidR="009A435D" w:rsidRPr="002A0E3D" w:rsidRDefault="009A435D" w:rsidP="001E797B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tcBorders>
              <w:bottom w:val="nil"/>
            </w:tcBorders>
            <w:shd w:val="clear" w:color="auto" w:fill="auto"/>
            <w:vAlign w:val="center"/>
          </w:tcPr>
          <w:p w14:paraId="145BA4C6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  <w:vAlign w:val="center"/>
          </w:tcPr>
          <w:p w14:paraId="1ACCEF49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center"/>
          </w:tcPr>
          <w:p w14:paraId="43049591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9A435D" w:rsidRPr="002A0E3D" w14:paraId="6163E0BA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43AA017B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C07994F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A914C6E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332E04FC" w14:textId="77777777" w:rsidR="009A435D" w:rsidRPr="002A0E3D" w:rsidRDefault="009A435D" w:rsidP="001E797B">
            <w:pPr>
              <w:spacing w:line="32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0781F61E" w14:textId="77777777" w:rsidR="009A435D" w:rsidRPr="002A0E3D" w:rsidRDefault="009A435D" w:rsidP="001E797B">
            <w:pPr>
              <w:spacing w:line="32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FCB83B7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D88BA67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9A435D" w:rsidRPr="002A0E3D" w14:paraId="5DE8FD3A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4FB11B35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86D9FB6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094F2B2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6D2F4784" w14:textId="77777777" w:rsidR="009A435D" w:rsidRPr="002A0E3D" w:rsidRDefault="009A435D" w:rsidP="001E797B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49D77D47" w14:textId="77777777" w:rsidR="009A435D" w:rsidRPr="002A0E3D" w:rsidRDefault="009A435D" w:rsidP="001E797B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AEDE894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4006329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438C9350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4E477209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5EEA68D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F783C8C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52B7B215" w14:textId="77777777" w:rsidR="009A435D" w:rsidRPr="002A0E3D" w:rsidRDefault="009A435D" w:rsidP="001E797B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6C37A6B1" w14:textId="77777777" w:rsidR="009A435D" w:rsidRPr="002A0E3D" w:rsidRDefault="009A435D" w:rsidP="001E797B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E02D70D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E00E637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1AAACBB7" w14:textId="77777777" w:rsidTr="001E797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shd w:val="clear" w:color="auto" w:fill="auto"/>
            <w:vAlign w:val="center"/>
          </w:tcPr>
          <w:p w14:paraId="02FC3AE9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16C9DC4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EED269F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4AEF7801" w14:textId="77777777" w:rsidR="009A435D" w:rsidRPr="002A0E3D" w:rsidRDefault="009A435D" w:rsidP="001E797B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5FDB9AD3" w14:textId="77777777" w:rsidR="009A435D" w:rsidRPr="002A0E3D" w:rsidRDefault="009A435D" w:rsidP="001E797B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6CF700A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F09EBE0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2B734CF9" w14:textId="77777777" w:rsidTr="009A435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54"/>
        </w:trPr>
        <w:tc>
          <w:tcPr>
            <w:tcW w:w="430" w:type="dxa"/>
            <w:shd w:val="clear" w:color="auto" w:fill="auto"/>
            <w:vAlign w:val="center"/>
          </w:tcPr>
          <w:p w14:paraId="2555EF11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CC132DE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AC96ABB" w14:textId="77777777" w:rsidR="009A435D" w:rsidRPr="002A0E3D" w:rsidRDefault="009A435D" w:rsidP="001E797B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2C1059FB" w14:textId="77777777" w:rsidR="009A435D" w:rsidRPr="002A0E3D" w:rsidRDefault="009A435D" w:rsidP="001E797B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85" w:type="dxa"/>
            <w:shd w:val="clear" w:color="auto" w:fill="auto"/>
            <w:vAlign w:val="center"/>
          </w:tcPr>
          <w:p w14:paraId="0A58C80E" w14:textId="77777777" w:rsidR="009A435D" w:rsidRPr="002A0E3D" w:rsidRDefault="009A435D" w:rsidP="001E797B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AFF7AB6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6133F62" w14:textId="77777777" w:rsidR="009A435D" w:rsidRPr="002A0E3D" w:rsidRDefault="009A435D" w:rsidP="001E797B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</w:tbl>
    <w:p w14:paraId="015CB30B" w14:textId="77777777" w:rsidR="009A435D" w:rsidRPr="002A0E3D" w:rsidRDefault="009A435D" w:rsidP="009A435D">
      <w:pPr>
        <w:spacing w:line="20" w:lineRule="exact"/>
      </w:pPr>
    </w:p>
    <w:tbl>
      <w:tblPr>
        <w:tblW w:w="997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3"/>
        <w:gridCol w:w="1279"/>
        <w:gridCol w:w="994"/>
        <w:gridCol w:w="1279"/>
        <w:gridCol w:w="1094"/>
        <w:gridCol w:w="1207"/>
        <w:gridCol w:w="1136"/>
        <w:gridCol w:w="1136"/>
        <w:gridCol w:w="1003"/>
      </w:tblGrid>
      <w:tr w:rsidR="009A435D" w:rsidRPr="002A0E3D" w14:paraId="08F00271" w14:textId="77777777" w:rsidTr="005A7570">
        <w:trPr>
          <w:cantSplit/>
          <w:trHeight w:val="510"/>
          <w:tblHeader/>
        </w:trPr>
        <w:tc>
          <w:tcPr>
            <w:tcW w:w="99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60CA6" w14:textId="5556CD27" w:rsidR="009A435D" w:rsidRPr="002A0E3D" w:rsidRDefault="009A435D" w:rsidP="009A435D">
            <w:pPr>
              <w:rPr>
                <w:rFonts w:ascii="標楷體" w:eastAsia="標楷體" w:hAnsi="標楷體"/>
                <w:sz w:val="36"/>
                <w:szCs w:val="36"/>
                <w:u w:val="single"/>
              </w:rPr>
            </w:pPr>
            <w:r w:rsidRPr="00E3016A">
              <w:rPr>
                <w:b/>
                <w:spacing w:val="40"/>
              </w:rPr>
              <w:lastRenderedPageBreak/>
              <w:br w:type="page"/>
            </w:r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總決算歲出決算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修正數明細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表</w:t>
            </w:r>
          </w:p>
        </w:tc>
      </w:tr>
      <w:tr w:rsidR="009A435D" w:rsidRPr="002A0E3D" w14:paraId="0EF377AF" w14:textId="77777777" w:rsidTr="005A7570">
        <w:trPr>
          <w:cantSplit/>
          <w:trHeight w:val="363"/>
          <w:tblHeader/>
        </w:trPr>
        <w:tc>
          <w:tcPr>
            <w:tcW w:w="99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A5D1F" w14:textId="77777777" w:rsidR="009A435D" w:rsidRPr="002A0E3D" w:rsidRDefault="009A435D" w:rsidP="001E797B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單位</w:t>
            </w:r>
            <w:r w:rsidRPr="002A0E3D">
              <w:rPr>
                <w:rFonts w:ascii="標楷體" w:eastAsia="標楷體" w:hAnsi="標楷體"/>
                <w:color w:val="000000"/>
                <w:sz w:val="20"/>
              </w:rPr>
              <w:t>：</w:t>
            </w: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新臺幣元</w:t>
            </w:r>
          </w:p>
        </w:tc>
      </w:tr>
      <w:tr w:rsidR="009A435D" w:rsidRPr="002A0E3D" w14:paraId="2EC379A5" w14:textId="77777777" w:rsidTr="005A7570">
        <w:trPr>
          <w:cantSplit/>
          <w:trHeight w:hRule="exact" w:val="360"/>
          <w:tblHeader/>
        </w:trPr>
        <w:tc>
          <w:tcPr>
            <w:tcW w:w="6696" w:type="dxa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D432D26" w14:textId="77777777" w:rsidR="009A435D" w:rsidRPr="002A0E3D" w:rsidRDefault="009A435D" w:rsidP="001E797B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C39B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sz w:val="20"/>
              </w:rPr>
              <w:t>應繳回市庫數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6187B8A5" w14:textId="77777777" w:rsidR="009A435D" w:rsidRPr="002A0E3D" w:rsidRDefault="009A435D" w:rsidP="001E797B">
            <w:pPr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A435D" w:rsidRPr="002A0E3D" w14:paraId="5561EB5A" w14:textId="77777777" w:rsidTr="005A7570">
        <w:trPr>
          <w:cantSplit/>
          <w:trHeight w:hRule="exact" w:val="340"/>
          <w:tblHeader/>
        </w:trPr>
        <w:tc>
          <w:tcPr>
            <w:tcW w:w="2122" w:type="dxa"/>
            <w:gridSpan w:val="2"/>
            <w:tcBorders>
              <w:left w:val="nil"/>
              <w:bottom w:val="nil"/>
            </w:tcBorders>
            <w:vAlign w:val="center"/>
          </w:tcPr>
          <w:p w14:paraId="1C1E7168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273" w:type="dxa"/>
            <w:gridSpan w:val="2"/>
            <w:tcBorders>
              <w:bottom w:val="nil"/>
            </w:tcBorders>
            <w:vAlign w:val="center"/>
          </w:tcPr>
          <w:p w14:paraId="56F15AAD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保留</w:t>
            </w:r>
            <w:r w:rsidRPr="002A0E3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2301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04308C06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272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8683E" w14:textId="77777777" w:rsidR="009A435D" w:rsidRPr="002A0E3D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03" w:type="dxa"/>
            <w:vMerge/>
            <w:tcBorders>
              <w:left w:val="single" w:sz="12" w:space="0" w:color="auto"/>
              <w:right w:val="nil"/>
            </w:tcBorders>
          </w:tcPr>
          <w:p w14:paraId="0743F6DB" w14:textId="77777777" w:rsidR="009A435D" w:rsidRPr="002A0E3D" w:rsidRDefault="009A435D" w:rsidP="001E797B">
            <w:pPr>
              <w:ind w:right="414"/>
              <w:rPr>
                <w:sz w:val="20"/>
              </w:rPr>
            </w:pPr>
          </w:p>
        </w:tc>
      </w:tr>
      <w:tr w:rsidR="009A435D" w:rsidRPr="002A0E3D" w14:paraId="18B31206" w14:textId="77777777" w:rsidTr="005A7570">
        <w:trPr>
          <w:cantSplit/>
          <w:trHeight w:hRule="exact" w:val="340"/>
          <w:tblHeader/>
        </w:trPr>
        <w:tc>
          <w:tcPr>
            <w:tcW w:w="843" w:type="dxa"/>
            <w:tcBorders>
              <w:left w:val="nil"/>
              <w:bottom w:val="single" w:sz="4" w:space="0" w:color="auto"/>
            </w:tcBorders>
            <w:vAlign w:val="center"/>
          </w:tcPr>
          <w:p w14:paraId="288EB397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058C5DCF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74F77948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54F4AA01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492AC31A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0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88B9504" w14:textId="77777777" w:rsidR="009A435D" w:rsidRPr="002A0E3D" w:rsidRDefault="009A435D" w:rsidP="001E797B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6263" w14:textId="77777777" w:rsidR="009A435D" w:rsidRPr="00F50358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0358">
              <w:rPr>
                <w:rFonts w:ascii="標楷體" w:eastAsia="標楷體" w:hAnsi="標楷體" w:hint="eastAsia"/>
                <w:bCs/>
                <w:sz w:val="20"/>
              </w:rPr>
              <w:t>剔除數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B690C" w14:textId="77777777" w:rsidR="009A435D" w:rsidRPr="00F50358" w:rsidRDefault="009A435D" w:rsidP="001E797B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0358">
              <w:rPr>
                <w:rFonts w:ascii="標楷體" w:eastAsia="標楷體" w:hAnsi="標楷體" w:hint="eastAsia"/>
                <w:bCs/>
                <w:sz w:val="20"/>
              </w:rPr>
              <w:t>減列數</w:t>
            </w:r>
          </w:p>
        </w:tc>
        <w:tc>
          <w:tcPr>
            <w:tcW w:w="1003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069DF95" w14:textId="77777777" w:rsidR="009A435D" w:rsidRPr="002A0E3D" w:rsidRDefault="009A435D" w:rsidP="001E797B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9A435D" w:rsidRPr="002A0E3D" w14:paraId="76823427" w14:textId="77777777" w:rsidTr="005A7570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7412E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C42BF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37CE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 w:rsidRPr="009637CE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9637CE">
              <w:rPr>
                <w:rFonts w:ascii="新細明體" w:hAnsi="新細明體" w:hint="eastAsia"/>
                <w:b/>
                <w:noProof/>
                <w:sz w:val="20"/>
              </w:rPr>
              <w:t>634</w:t>
            </w:r>
            <w:r w:rsidRPr="009637CE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9637CE">
              <w:rPr>
                <w:rFonts w:ascii="新細明體" w:hAnsi="新細明體" w:hint="eastAsia"/>
                <w:b/>
                <w:noProof/>
                <w:sz w:val="20"/>
              </w:rPr>
              <w:t>566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98CB3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79DDA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52D1">
              <w:rPr>
                <w:rFonts w:ascii="新細明體" w:hAnsi="新細明體"/>
                <w:b/>
                <w:noProof/>
                <w:sz w:val="20"/>
              </w:rPr>
              <w:t>6,888,569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F5A2F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C39A70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52D1">
              <w:rPr>
                <w:rFonts w:ascii="新細明體" w:hAnsi="新細明體"/>
                <w:b/>
                <w:noProof/>
                <w:sz w:val="20"/>
              </w:rPr>
              <w:t>8,523,135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87A9A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543D75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52D1">
              <w:rPr>
                <w:rFonts w:ascii="新細明體" w:hAnsi="新細明體"/>
                <w:b/>
                <w:noProof/>
                <w:sz w:val="20"/>
              </w:rPr>
              <w:t>8,523,135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C6B7B4" w14:textId="77777777" w:rsidR="009A435D" w:rsidRPr="002A0E3D" w:rsidRDefault="009A435D" w:rsidP="001E797B">
            <w:pPr>
              <w:spacing w:line="240" w:lineRule="exact"/>
              <w:jc w:val="both"/>
              <w:rPr>
                <w:rFonts w:ascii="新細明體" w:eastAsia="細明體" w:hAnsi="新細明體"/>
                <w:b/>
                <w:spacing w:val="-10"/>
                <w:sz w:val="20"/>
              </w:rPr>
            </w:pPr>
          </w:p>
        </w:tc>
      </w:tr>
      <w:tr w:rsidR="009A435D" w:rsidRPr="002A0E3D" w14:paraId="7A5BDC6A" w14:textId="77777777" w:rsidTr="005A7570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7AC1C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29666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637CE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 w:rsidRPr="009637CE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9637CE">
              <w:rPr>
                <w:rFonts w:ascii="新細明體" w:hAnsi="新細明體" w:hint="eastAsia"/>
                <w:b/>
                <w:noProof/>
                <w:sz w:val="20"/>
              </w:rPr>
              <w:t>634</w:t>
            </w:r>
            <w:r w:rsidRPr="009637CE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9637CE">
              <w:rPr>
                <w:rFonts w:ascii="新細明體" w:hAnsi="新細明體" w:hint="eastAsia"/>
                <w:b/>
                <w:noProof/>
                <w:sz w:val="20"/>
              </w:rPr>
              <w:t>566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09402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AD91C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52D1">
              <w:rPr>
                <w:rFonts w:ascii="新細明體" w:hAnsi="新細明體"/>
                <w:b/>
                <w:noProof/>
                <w:sz w:val="20"/>
              </w:rPr>
              <w:t>6,888,569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7CC7A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1C6533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52D1">
              <w:rPr>
                <w:rFonts w:ascii="新細明體" w:hAnsi="新細明體"/>
                <w:b/>
                <w:noProof/>
                <w:sz w:val="20"/>
              </w:rPr>
              <w:t>8,523,135</w:t>
            </w: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3192F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CA2119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52D1">
              <w:rPr>
                <w:rFonts w:ascii="新細明體" w:hAnsi="新細明體"/>
                <w:b/>
                <w:noProof/>
                <w:sz w:val="20"/>
              </w:rPr>
              <w:t>8,523,135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64B40A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9A435D" w:rsidRPr="002A0E3D" w14:paraId="762959CC" w14:textId="77777777" w:rsidTr="005A7570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3C73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E7ACC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9BA94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78AC5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6,888,569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37A96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B2B039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6,888,569</w:t>
            </w: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F4B7B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9F802F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6,888,569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053E07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9A435D" w:rsidRPr="002A0E3D" w14:paraId="44AD571B" w14:textId="77777777" w:rsidTr="005A7570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6DD59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66B16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6F6F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D68FA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4,474,394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1135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FFC640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4,474,394</w:t>
            </w: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655055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C78082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4,474,394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99B47A" w14:textId="77777777" w:rsidR="009A435D" w:rsidRPr="004B4215" w:rsidRDefault="009A435D" w:rsidP="001E797B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6"/>
                <w:sz w:val="20"/>
              </w:rPr>
            </w:pPr>
            <w:proofErr w:type="gramStart"/>
            <w:r w:rsidRPr="004B4215">
              <w:rPr>
                <w:rFonts w:ascii="標楷體" w:eastAsia="標楷體" w:hAnsi="標楷體" w:hint="eastAsia"/>
                <w:spacing w:val="-16"/>
                <w:sz w:val="20"/>
              </w:rPr>
              <w:t>市庫未撥款</w:t>
            </w:r>
            <w:proofErr w:type="gramEnd"/>
            <w:r w:rsidRPr="004B4215">
              <w:rPr>
                <w:rFonts w:ascii="標楷體" w:eastAsia="標楷體" w:hAnsi="標楷體" w:hint="eastAsia"/>
                <w:spacing w:val="-16"/>
                <w:sz w:val="20"/>
              </w:rPr>
              <w:t>。</w:t>
            </w:r>
          </w:p>
        </w:tc>
      </w:tr>
      <w:tr w:rsidR="009A435D" w:rsidRPr="002A0E3D" w14:paraId="18CB9389" w14:textId="77777777" w:rsidTr="005A7570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375C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A64BB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72311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90170" w14:textId="77777777" w:rsidR="009A435D" w:rsidRPr="008152D1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8152D1">
              <w:rPr>
                <w:rFonts w:ascii="新細明體" w:hAnsi="新細明體"/>
                <w:bCs/>
                <w:noProof/>
                <w:sz w:val="20"/>
              </w:rPr>
              <w:t>2,414,175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923B7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2C1166" w14:textId="77777777" w:rsidR="009A435D" w:rsidRPr="008152D1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8152D1">
              <w:rPr>
                <w:rFonts w:ascii="新細明體" w:hAnsi="新細明體"/>
                <w:bCs/>
                <w:noProof/>
                <w:sz w:val="20"/>
              </w:rPr>
              <w:t>2,414,175</w:t>
            </w: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461CE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48D6F4" w14:textId="77777777" w:rsidR="009A435D" w:rsidRPr="008152D1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Cs/>
                <w:spacing w:val="-10"/>
                <w:w w:val="95"/>
                <w:sz w:val="20"/>
              </w:rPr>
            </w:pPr>
            <w:r w:rsidRPr="008152D1">
              <w:rPr>
                <w:rFonts w:ascii="新細明體" w:hAnsi="新細明體"/>
                <w:bCs/>
                <w:noProof/>
                <w:sz w:val="20"/>
              </w:rPr>
              <w:t>2,414,175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6B348B" w14:textId="77777777" w:rsidR="009A435D" w:rsidRPr="00D40F8F" w:rsidRDefault="009A435D" w:rsidP="001E797B">
            <w:pPr>
              <w:spacing w:line="240" w:lineRule="exact"/>
              <w:jc w:val="both"/>
              <w:rPr>
                <w:rFonts w:ascii="標楷體" w:eastAsia="標楷體" w:hAnsi="標楷體"/>
                <w:spacing w:val="-16"/>
                <w:sz w:val="20"/>
              </w:rPr>
            </w:pPr>
            <w:proofErr w:type="gramStart"/>
            <w:r w:rsidRPr="00D40F8F">
              <w:rPr>
                <w:rFonts w:ascii="標楷體" w:eastAsia="標楷體" w:hAnsi="標楷體" w:hint="eastAsia"/>
                <w:spacing w:val="-16"/>
                <w:sz w:val="20"/>
              </w:rPr>
              <w:t>市庫未撥款</w:t>
            </w:r>
            <w:proofErr w:type="gramEnd"/>
            <w:r w:rsidRPr="00D40F8F">
              <w:rPr>
                <w:rFonts w:ascii="標楷體" w:eastAsia="標楷體" w:hAnsi="標楷體" w:hint="eastAsia"/>
                <w:spacing w:val="-16"/>
                <w:sz w:val="20"/>
              </w:rPr>
              <w:t>。</w:t>
            </w:r>
          </w:p>
        </w:tc>
      </w:tr>
      <w:tr w:rsidR="009A435D" w:rsidRPr="002A0E3D" w14:paraId="144F8236" w14:textId="77777777" w:rsidTr="005A7570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7BCD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48EA6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</w:t>
            </w:r>
            <w:r w:rsidRPr="000F08FD">
              <w:rPr>
                <w:rFonts w:ascii="新細明體" w:hAnsi="新細明體"/>
                <w:bCs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634</w:t>
            </w:r>
            <w:r w:rsidRPr="000F08FD">
              <w:rPr>
                <w:rFonts w:ascii="新細明體" w:hAnsi="新細明體"/>
                <w:bCs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566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14A86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4D6D0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1C520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94351E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1,634,566</w:t>
            </w: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6873B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3EB947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w w:val="95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1,634,566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56A047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9A435D" w:rsidRPr="002A0E3D" w14:paraId="1EB27809" w14:textId="77777777" w:rsidTr="005A7570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310DB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A8717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</w:t>
            </w:r>
            <w:r w:rsidRPr="000F08FD">
              <w:rPr>
                <w:rFonts w:ascii="新細明體" w:hAnsi="新細明體"/>
                <w:bCs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634</w:t>
            </w:r>
            <w:r w:rsidRPr="000F08FD">
              <w:rPr>
                <w:rFonts w:ascii="新細明體" w:hAnsi="新細明體"/>
                <w:bCs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566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D358D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C44E6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C3439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2C548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1,634,566</w:t>
            </w: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3DFD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9F0D4C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w w:val="95"/>
                <w:sz w:val="20"/>
              </w:rPr>
            </w:pPr>
            <w:r w:rsidRPr="008152D1">
              <w:rPr>
                <w:rFonts w:ascii="新細明體" w:hAnsi="新細明體"/>
                <w:noProof/>
                <w:sz w:val="20"/>
              </w:rPr>
              <w:t>1,634,566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CE26C7" w14:textId="77777777" w:rsidR="009A435D" w:rsidRPr="00D40F8F" w:rsidRDefault="009A435D" w:rsidP="001E797B">
            <w:pPr>
              <w:spacing w:line="240" w:lineRule="exact"/>
              <w:jc w:val="both"/>
              <w:rPr>
                <w:rFonts w:ascii="標楷體" w:eastAsia="標楷體" w:hAnsi="標楷體"/>
                <w:spacing w:val="-16"/>
                <w:sz w:val="20"/>
              </w:rPr>
            </w:pPr>
            <w:proofErr w:type="gramStart"/>
            <w:r w:rsidRPr="00D40F8F">
              <w:rPr>
                <w:rFonts w:ascii="標楷體" w:eastAsia="標楷體" w:hAnsi="標楷體" w:hint="eastAsia"/>
                <w:spacing w:val="-16"/>
                <w:sz w:val="20"/>
              </w:rPr>
              <w:t>市庫未撥款</w:t>
            </w:r>
            <w:proofErr w:type="gramEnd"/>
            <w:r w:rsidRPr="00D40F8F">
              <w:rPr>
                <w:rFonts w:ascii="標楷體" w:eastAsia="標楷體" w:hAnsi="標楷體" w:hint="eastAsia"/>
                <w:spacing w:val="-16"/>
                <w:sz w:val="20"/>
              </w:rPr>
              <w:t>。</w:t>
            </w:r>
          </w:p>
        </w:tc>
      </w:tr>
      <w:tr w:rsidR="009A435D" w:rsidRPr="002A0E3D" w14:paraId="6657EC9C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3BFA5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BF6A1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16896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62420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4AD1B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E1913E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DC659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FF217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B3C9F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9A435D" w:rsidRPr="002A0E3D" w14:paraId="2C50658B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CFB61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4A8DB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EB39F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DC15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EF3A2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355D34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55514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DDBB28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61ADAB" w14:textId="77777777" w:rsidR="009A435D" w:rsidRPr="002A0E3D" w:rsidRDefault="009A435D" w:rsidP="001E797B">
            <w:pPr>
              <w:spacing w:line="240" w:lineRule="exac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9A435D" w:rsidRPr="002A0E3D" w14:paraId="6B64BBFE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458F8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5E2E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EBCB2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9A70B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A3B8B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FB28BA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62A41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9FF2C8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319D19" w14:textId="77777777" w:rsidR="009A435D" w:rsidRPr="002A0E3D" w:rsidRDefault="009A435D" w:rsidP="001E797B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16"/>
                <w:sz w:val="20"/>
              </w:rPr>
            </w:pPr>
          </w:p>
        </w:tc>
      </w:tr>
      <w:tr w:rsidR="009A435D" w:rsidRPr="002A0E3D" w14:paraId="1DD05626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CFF6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EDD45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B8B84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40C8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2C05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497CC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4E0D2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719BF3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7893F1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134EFF75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5C239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8FD6B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EBD40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F0FC0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C07D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E6EF06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C7A25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96A36C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08591A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00E94013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AEA25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56196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D90A9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35CB8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8B09A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6BA86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995C6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63928A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F98827" w14:textId="77777777" w:rsidR="009A435D" w:rsidRPr="002A0E3D" w:rsidRDefault="009A435D" w:rsidP="001E797B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4C4FD706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BCEC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872C5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7EA09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A442B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60AD9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BB0FE2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D1DE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5107BB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A2381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07134364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8F23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23866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A6EE8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D898E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2ED2C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D169A0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E2B9E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6C160E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96DFC5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0AB56EF4" w14:textId="77777777" w:rsidTr="005A7570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CF6F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C59CB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DB3B0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332D7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23C05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256476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BB1C5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2FC788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0674A3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9A435D" w:rsidRPr="002A0E3D" w14:paraId="53656664" w14:textId="77777777" w:rsidTr="005A7570">
        <w:trPr>
          <w:cantSplit/>
          <w:trHeight w:val="1168"/>
        </w:trPr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4308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732E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8D7E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F62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59FD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4F34EC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1EDF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32262" w14:textId="77777777" w:rsidR="009A435D" w:rsidRPr="002A0E3D" w:rsidRDefault="009A435D" w:rsidP="001E797B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AED7B" w14:textId="77777777" w:rsidR="009A435D" w:rsidRPr="002A0E3D" w:rsidRDefault="009A435D" w:rsidP="001E797B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</w:tbl>
    <w:p w14:paraId="62645662" w14:textId="276F772F" w:rsidR="006C4865" w:rsidRDefault="006C4865" w:rsidP="006C4865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tbl>
      <w:tblPr>
        <w:tblW w:w="995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"/>
        <w:gridCol w:w="322"/>
        <w:gridCol w:w="424"/>
        <w:gridCol w:w="276"/>
        <w:gridCol w:w="2443"/>
        <w:gridCol w:w="2268"/>
        <w:gridCol w:w="993"/>
        <w:gridCol w:w="850"/>
        <w:gridCol w:w="992"/>
        <w:gridCol w:w="881"/>
      </w:tblGrid>
      <w:tr w:rsidR="006C4865" w14:paraId="3DB8F55D" w14:textId="77777777" w:rsidTr="00AD6894">
        <w:trPr>
          <w:cantSplit/>
          <w:trHeight w:hRule="exact" w:val="510"/>
          <w:tblHeader/>
        </w:trPr>
        <w:tc>
          <w:tcPr>
            <w:tcW w:w="995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0007C9A" w14:textId="77777777" w:rsidR="006C4865" w:rsidRPr="00C06B69" w:rsidRDefault="006C4865" w:rsidP="00AD6894">
            <w:pPr>
              <w:jc w:val="right"/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參</w:t>
            </w:r>
            <w:r w:rsidRPr="00C06B69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、</w:t>
            </w:r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13</w:t>
            </w:r>
            <w:proofErr w:type="gramEnd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中市總決算</w:t>
            </w:r>
          </w:p>
        </w:tc>
      </w:tr>
      <w:tr w:rsidR="006C4865" w14:paraId="3C36A924" w14:textId="77777777" w:rsidTr="00AD6894">
        <w:trPr>
          <w:cantSplit/>
          <w:trHeight w:hRule="exact" w:val="227"/>
          <w:tblHeader/>
        </w:trPr>
        <w:tc>
          <w:tcPr>
            <w:tcW w:w="9953" w:type="dxa"/>
            <w:gridSpan w:val="10"/>
            <w:tcBorders>
              <w:top w:val="nil"/>
              <w:left w:val="nil"/>
              <w:right w:val="nil"/>
            </w:tcBorders>
          </w:tcPr>
          <w:p w14:paraId="7BA9CD51" w14:textId="77777777" w:rsidR="006C4865" w:rsidRDefault="006C4865" w:rsidP="00AD6894">
            <w:pPr>
              <w:rPr>
                <w:spacing w:val="20"/>
                <w:szCs w:val="24"/>
              </w:rPr>
            </w:pPr>
          </w:p>
        </w:tc>
      </w:tr>
      <w:tr w:rsidR="006C4865" w14:paraId="1814142B" w14:textId="77777777" w:rsidTr="00AD6894">
        <w:trPr>
          <w:cantSplit/>
          <w:trHeight w:hRule="exact" w:val="283"/>
        </w:trPr>
        <w:tc>
          <w:tcPr>
            <w:tcW w:w="3969" w:type="dxa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1803A8B7" w14:textId="77777777" w:rsidR="006C4865" w:rsidRPr="00CA20F8" w:rsidRDefault="006C4865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5F6C37C4" w14:textId="77777777" w:rsidR="006C4865" w:rsidRPr="00CA20F8" w:rsidRDefault="006C4865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A43863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6C4865" w14:paraId="4E3D5FD6" w14:textId="77777777" w:rsidTr="00AD6894">
        <w:trPr>
          <w:cantSplit/>
          <w:trHeight w:val="283"/>
        </w:trPr>
        <w:tc>
          <w:tcPr>
            <w:tcW w:w="3969" w:type="dxa"/>
            <w:gridSpan w:val="5"/>
            <w:vMerge/>
            <w:tcBorders>
              <w:left w:val="nil"/>
            </w:tcBorders>
          </w:tcPr>
          <w:p w14:paraId="5556862B" w14:textId="77777777" w:rsidR="006C4865" w:rsidRPr="00CA20F8" w:rsidRDefault="006C4865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3660393" w14:textId="77777777" w:rsidR="006C4865" w:rsidRPr="00CA20F8" w:rsidRDefault="006C4865" w:rsidP="00AD6894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6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2BA40415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減免</w:t>
            </w:r>
            <w:r w:rsidRPr="009077A9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</w:rPr>
              <w:t>（註銷）</w:t>
            </w:r>
            <w:r w:rsidRPr="00CA20F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6C4865" w14:paraId="47F3819C" w14:textId="77777777" w:rsidTr="00AD6894">
        <w:trPr>
          <w:cantSplit/>
          <w:trHeight w:hRule="exact" w:val="283"/>
        </w:trPr>
        <w:tc>
          <w:tcPr>
            <w:tcW w:w="3969" w:type="dxa"/>
            <w:gridSpan w:val="5"/>
            <w:vMerge/>
            <w:tcBorders>
              <w:left w:val="nil"/>
              <w:bottom w:val="nil"/>
            </w:tcBorders>
          </w:tcPr>
          <w:p w14:paraId="23927627" w14:textId="77777777" w:rsidR="006C4865" w:rsidRPr="00CA20F8" w:rsidRDefault="006C4865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4CB6EBD" w14:textId="77777777" w:rsidR="006C4865" w:rsidRPr="00CA20F8" w:rsidRDefault="006C4865" w:rsidP="00AD6894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B6427D2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873" w:type="dxa"/>
            <w:gridSpan w:val="2"/>
            <w:tcBorders>
              <w:bottom w:val="nil"/>
            </w:tcBorders>
            <w:vAlign w:val="center"/>
          </w:tcPr>
          <w:p w14:paraId="5C5870FD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C4865" w14:paraId="116F60C6" w14:textId="77777777" w:rsidTr="00AD6894">
        <w:trPr>
          <w:cantSplit/>
          <w:trHeight w:hRule="exact" w:val="283"/>
        </w:trPr>
        <w:tc>
          <w:tcPr>
            <w:tcW w:w="504" w:type="dxa"/>
            <w:tcBorders>
              <w:left w:val="nil"/>
              <w:bottom w:val="single" w:sz="4" w:space="0" w:color="auto"/>
            </w:tcBorders>
            <w:vAlign w:val="center"/>
          </w:tcPr>
          <w:p w14:paraId="63C0267F" w14:textId="77777777" w:rsidR="006C4865" w:rsidRPr="00CA20F8" w:rsidRDefault="006C4865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CA20F8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  <w:vAlign w:val="center"/>
          </w:tcPr>
          <w:p w14:paraId="5D91B465" w14:textId="77777777" w:rsidR="006C4865" w:rsidRPr="00CA20F8" w:rsidRDefault="006C4865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9C273DD" w14:textId="77777777" w:rsidR="006C4865" w:rsidRPr="00CA20F8" w:rsidRDefault="006C4865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76" w:type="dxa"/>
            <w:tcBorders>
              <w:bottom w:val="single" w:sz="4" w:space="0" w:color="auto"/>
            </w:tcBorders>
            <w:vAlign w:val="center"/>
          </w:tcPr>
          <w:p w14:paraId="73E3B1B6" w14:textId="77777777" w:rsidR="006C4865" w:rsidRPr="00CA20F8" w:rsidRDefault="006C4865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vAlign w:val="center"/>
          </w:tcPr>
          <w:p w14:paraId="01257773" w14:textId="77777777" w:rsidR="006C4865" w:rsidRPr="00CA20F8" w:rsidRDefault="006C4865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56432A6" w14:textId="77777777" w:rsidR="006C4865" w:rsidRPr="00CA20F8" w:rsidRDefault="006C4865" w:rsidP="00AD6894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FF7C2CD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EF9162B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4D429C4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6A531C3E" w14:textId="77777777" w:rsidR="006C4865" w:rsidRPr="00CA20F8" w:rsidRDefault="006C4865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6C4865" w:rsidRPr="005E7B87" w14:paraId="244A925F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78E05522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12EE4F3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F1211D3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4342936F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6C1EE39C" w14:textId="77777777" w:rsidR="006C4865" w:rsidRPr="00CA20F8" w:rsidRDefault="006C4865" w:rsidP="00AD6894">
            <w:pPr>
              <w:pStyle w:val="1"/>
              <w:ind w:leftChars="100" w:left="240" w:rightChars="100" w:right="240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Cs w:val="0"/>
                <w:spacing w:val="0"/>
                <w:sz w:val="20"/>
              </w:rPr>
              <w:t>合</w:t>
            </w:r>
            <w:r w:rsidRPr="00CA20F8">
              <w:rPr>
                <w:rFonts w:hAnsi="標楷體" w:hint="eastAsia"/>
                <w:bCs w:val="0"/>
                <w:spacing w:val="0"/>
                <w:sz w:val="20"/>
              </w:rPr>
              <w:t>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0ED327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C76631" w14:textId="77777777" w:rsidR="006C4865" w:rsidRPr="00EE0B89" w:rsidRDefault="006C4865" w:rsidP="00AD689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A85CB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F99625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54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943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291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601F61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6C4865" w:rsidRPr="005E7B87" w14:paraId="1BECD989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5BDDFAF6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11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6DF18EE6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9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703FE18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1F37D854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3C72E0CA" w14:textId="77777777" w:rsidR="006C4865" w:rsidRPr="00CA20F8" w:rsidRDefault="006C4865" w:rsidP="00AD6894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Cs w:val="0"/>
                <w:spacing w:val="0"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2669CB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2B5645E" w14:textId="77777777" w:rsidR="006C4865" w:rsidRPr="00EE0B89" w:rsidRDefault="006C4865" w:rsidP="00AD689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D838E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0BA5B9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47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954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372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EE17FB4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6C4865" w:rsidRPr="005E7B87" w14:paraId="1726B25E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86218A3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6580414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9A12518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182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4618DB8A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42AB2476" w14:textId="77777777" w:rsidR="006C4865" w:rsidRPr="00CA20F8" w:rsidRDefault="006C4865" w:rsidP="00AD6894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CA20F8">
              <w:rPr>
                <w:rFonts w:hAnsi="標楷體" w:hint="eastAsia"/>
                <w:b w:val="0"/>
                <w:noProof/>
                <w:spacing w:val="0"/>
                <w:sz w:val="20"/>
              </w:rPr>
              <w:t>臺中市</w:t>
            </w:r>
            <w:r>
              <w:rPr>
                <w:rFonts w:hAnsi="標楷體" w:hint="eastAsia"/>
                <w:b w:val="0"/>
                <w:noProof/>
                <w:spacing w:val="0"/>
                <w:sz w:val="20"/>
              </w:rPr>
              <w:t>養護工程處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A288DA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68DFB3" w14:textId="77777777" w:rsidR="006C4865" w:rsidRDefault="006C4865" w:rsidP="00AD6894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5A9AF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7AD67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47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954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372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8C420AE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6C4865" w:rsidRPr="005E7B87" w14:paraId="26061329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42957D11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BEBC280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E9193BA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51DCF759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509F4B0" w14:textId="77777777" w:rsidR="006C4865" w:rsidRPr="00CA20F8" w:rsidRDefault="006C4865" w:rsidP="00AD6894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 w:val="0"/>
                <w:bCs w:val="0"/>
                <w:spacing w:val="0"/>
                <w:sz w:val="20"/>
              </w:rPr>
              <w:t>上級政府補助收入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CD83C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減列無須保留之計畫型補助收入</w:t>
            </w:r>
            <w:r w:rsidRPr="00552CCA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003689" w14:textId="77777777" w:rsidR="006C4865" w:rsidRDefault="006C4865" w:rsidP="00AD6894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38FD3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56D97C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47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954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372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EE22DDB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6C4865" w:rsidRPr="005E7B87" w14:paraId="33449EB3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5219D540" w14:textId="77777777" w:rsidR="006C4865" w:rsidRPr="003760A3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760A3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112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4416CB6C" w14:textId="77777777" w:rsidR="006C4865" w:rsidRPr="003760A3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760A3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3986B98A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0088ABAB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62E6C02" w14:textId="77777777" w:rsidR="006C4865" w:rsidRPr="00CA20F8" w:rsidRDefault="006C4865" w:rsidP="00AD6894">
            <w:pPr>
              <w:pStyle w:val="1"/>
              <w:ind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Cs w:val="0"/>
                <w:spacing w:val="0"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F234A4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DA2121" w14:textId="77777777" w:rsidR="006C4865" w:rsidRPr="00CA20F8" w:rsidRDefault="006C4865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35AAE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E9E25B" w14:textId="77777777" w:rsidR="006C4865" w:rsidRPr="003760A3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760A3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</w:t>
            </w:r>
            <w:r w:rsidRPr="003760A3">
              <w:rPr>
                <w:rFonts w:asciiTheme="minorEastAsia" w:eastAsiaTheme="minorEastAsia" w:hAnsiTheme="minorEastAsia"/>
                <w:b/>
                <w:bCs/>
                <w:sz w:val="20"/>
              </w:rPr>
              <w:t>,988,919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9D8003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6C4865" w:rsidRPr="005E7B87" w14:paraId="12D8D2C7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A8907ED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2601F334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3DBDF25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182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150C4C56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3D93412" w14:textId="77777777" w:rsidR="006C4865" w:rsidRPr="00CA20F8" w:rsidRDefault="006C4865" w:rsidP="00AD6894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CA20F8">
              <w:rPr>
                <w:rFonts w:hAnsi="標楷體" w:hint="eastAsia"/>
                <w:b w:val="0"/>
                <w:noProof/>
                <w:spacing w:val="0"/>
                <w:sz w:val="20"/>
              </w:rPr>
              <w:t>臺中市</w:t>
            </w:r>
            <w:r>
              <w:rPr>
                <w:rFonts w:hAnsi="標楷體" w:hint="eastAsia"/>
                <w:b w:val="0"/>
                <w:noProof/>
                <w:spacing w:val="0"/>
                <w:sz w:val="20"/>
              </w:rPr>
              <w:t>養護工程處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AF4C31" w14:textId="77777777" w:rsidR="006C4865" w:rsidRPr="00F9085C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60AA95F" w14:textId="77777777" w:rsidR="006C4865" w:rsidRPr="00CA20F8" w:rsidRDefault="006C4865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109CD9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5DE3B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sz w:val="20"/>
              </w:rPr>
              <w:t>,988,919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6F57D69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6C4865" w:rsidRPr="005E7B87" w14:paraId="770058FD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231AE786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A30C13E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B723EE4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08E382BA" w14:textId="77777777" w:rsidR="006C4865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B1AE181" w14:textId="77777777" w:rsidR="006C4865" w:rsidRDefault="006C4865" w:rsidP="00AD6894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b w:val="0"/>
                <w:bCs w:val="0"/>
                <w:spacing w:val="0"/>
                <w:sz w:val="20"/>
              </w:rPr>
              <w:t>上級政府補助收入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49D3B9" w14:textId="77777777" w:rsidR="006C4865" w:rsidRPr="00F9085C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減列無須保留之計畫型補助收入</w:t>
            </w:r>
            <w:r w:rsidRPr="00552CCA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4C5373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2A245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C0F4F8" w14:textId="77777777" w:rsidR="006C4865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sz w:val="20"/>
              </w:rPr>
              <w:t>,988,919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82C65B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6C4865" w:rsidRPr="005E7B87" w14:paraId="1CB81A3E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362CA22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FF16DAA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C090180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108B772D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5167AD7F" w14:textId="77777777" w:rsidR="006C4865" w:rsidRPr="00CA20F8" w:rsidRDefault="006C4865" w:rsidP="00AD6894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77CB2A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B9BE8F" w14:textId="77777777" w:rsidR="006C4865" w:rsidRPr="00CA20F8" w:rsidRDefault="006C4865" w:rsidP="00AD6894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D0458B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08DE48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3444280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</w:tr>
      <w:tr w:rsidR="006C4865" w:rsidRPr="005E7B87" w14:paraId="468122D6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5DD38C2C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7B5510C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1F303C4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02E437D8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083F1172" w14:textId="77777777" w:rsidR="006C4865" w:rsidRPr="00CA20F8" w:rsidRDefault="006C4865" w:rsidP="00AD6894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8CE9D3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F34951" w14:textId="77777777" w:rsidR="006C4865" w:rsidRPr="00CA20F8" w:rsidRDefault="006C4865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5074EE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A29365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AFD67BA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6C4865" w:rsidRPr="005E7B87" w14:paraId="3FB3B611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3224488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34ABF89D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446D6565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3D79CAC" w14:textId="77777777" w:rsidR="006C4865" w:rsidRPr="00CA20F8" w:rsidRDefault="006C4865" w:rsidP="00AD6894">
            <w:pPr>
              <w:ind w:rightChars="10" w:right="24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71A2492C" w14:textId="77777777" w:rsidR="006C4865" w:rsidRPr="00CA20F8" w:rsidRDefault="006C4865" w:rsidP="00AD6894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DE2341" w14:textId="77777777" w:rsidR="006C4865" w:rsidRPr="00CA20F8" w:rsidRDefault="006C4865" w:rsidP="00AD6894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9FB61A2" w14:textId="77777777" w:rsidR="006C4865" w:rsidRPr="00CA20F8" w:rsidRDefault="006C4865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DD68C8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098DD6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9301AA" w14:textId="77777777" w:rsidR="006C4865" w:rsidRPr="00CA20F8" w:rsidRDefault="006C4865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6C4865" w:rsidRPr="005E7B87" w14:paraId="3BCF6039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6C5C85D0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34865C06" w14:textId="77777777" w:rsidR="006C4865" w:rsidRPr="001E37A7" w:rsidRDefault="006C4865" w:rsidP="00AD6894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185158B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0998344A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2F1AB69A" w14:textId="77777777" w:rsidR="006C4865" w:rsidRPr="001E37A7" w:rsidRDefault="006C4865" w:rsidP="00AD6894">
            <w:pPr>
              <w:pStyle w:val="1"/>
              <w:ind w:rightChars="10" w:right="24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DC02DF" w14:textId="77777777" w:rsidR="006C4865" w:rsidRPr="001E37A7" w:rsidRDefault="006C4865" w:rsidP="00AD6894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66DF15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88F9B4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E03666" w14:textId="77777777" w:rsidR="006C4865" w:rsidRPr="001E37A7" w:rsidRDefault="006C4865" w:rsidP="00AD6894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B93AFE3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6C4865" w:rsidRPr="005E7B87" w14:paraId="39B0B14A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1DAB2C7F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4AD6CA0B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D11F3E5" w14:textId="77777777" w:rsidR="006C4865" w:rsidRPr="001E37A7" w:rsidRDefault="006C4865" w:rsidP="00AD6894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24C66140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698D8B8B" w14:textId="77777777" w:rsidR="006C4865" w:rsidRPr="001E37A7" w:rsidRDefault="006C4865" w:rsidP="00AD6894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2F55A5" w14:textId="77777777" w:rsidR="006C4865" w:rsidRPr="001E37A7" w:rsidRDefault="006C4865" w:rsidP="00AD689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F58857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7C2C93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C6DB5E" w14:textId="77777777" w:rsidR="006C4865" w:rsidRPr="001E37A7" w:rsidRDefault="006C4865" w:rsidP="00AD6894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DA886D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6C4865" w14:paraId="7A3FDCFE" w14:textId="77777777" w:rsidTr="00AD689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504" w:type="dxa"/>
            <w:shd w:val="clear" w:color="auto" w:fill="auto"/>
            <w:vAlign w:val="center"/>
          </w:tcPr>
          <w:p w14:paraId="4A8E28BE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4ABDD817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017C6BD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5B303F70" w14:textId="77777777" w:rsidR="006C4865" w:rsidRPr="001E37A7" w:rsidRDefault="006C4865" w:rsidP="00AD6894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64FE926A" w14:textId="77777777" w:rsidR="006C4865" w:rsidRPr="001E37A7" w:rsidRDefault="006C4865" w:rsidP="00AD6894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43C779" w14:textId="77777777" w:rsidR="006C4865" w:rsidRPr="001E37A7" w:rsidRDefault="006C4865" w:rsidP="00AD6894">
            <w:pPr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4483410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02321D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495662" w14:textId="77777777" w:rsidR="006C4865" w:rsidRPr="001E37A7" w:rsidRDefault="006C4865" w:rsidP="00AD6894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483AAE4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6C4865" w14:paraId="394C1F00" w14:textId="77777777" w:rsidTr="0067585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000"/>
        </w:trPr>
        <w:tc>
          <w:tcPr>
            <w:tcW w:w="504" w:type="dxa"/>
            <w:shd w:val="clear" w:color="auto" w:fill="auto"/>
            <w:vAlign w:val="center"/>
          </w:tcPr>
          <w:p w14:paraId="7F0DF953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622EB7F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4B15B34" w14:textId="77777777" w:rsidR="006C4865" w:rsidRPr="001E37A7" w:rsidRDefault="006C4865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73049B3A" w14:textId="77777777" w:rsidR="006C4865" w:rsidRPr="001E37A7" w:rsidRDefault="006C4865" w:rsidP="00AD6894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2C3E8E6" w14:textId="77777777" w:rsidR="006C4865" w:rsidRPr="001E37A7" w:rsidRDefault="006C4865" w:rsidP="00AD6894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CA7788" w14:textId="77777777" w:rsidR="006C4865" w:rsidRPr="001E37A7" w:rsidRDefault="006C4865" w:rsidP="00AD6894">
            <w:pPr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5843D1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F2E9799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7A9288" w14:textId="77777777" w:rsidR="006C4865" w:rsidRPr="001E37A7" w:rsidRDefault="006C4865" w:rsidP="00AD6894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E547652" w14:textId="77777777" w:rsidR="006C4865" w:rsidRPr="001E37A7" w:rsidRDefault="006C4865" w:rsidP="00AD6894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</w:tbl>
    <w:p w14:paraId="06A3BAEA" w14:textId="688F00C5" w:rsidR="0067585D" w:rsidRDefault="0067585D" w:rsidP="0067585D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tbl>
      <w:tblPr>
        <w:tblW w:w="994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365"/>
        <w:gridCol w:w="37"/>
        <w:gridCol w:w="413"/>
        <w:gridCol w:w="284"/>
        <w:gridCol w:w="168"/>
        <w:gridCol w:w="864"/>
        <w:gridCol w:w="865"/>
        <w:gridCol w:w="378"/>
        <w:gridCol w:w="448"/>
        <w:gridCol w:w="1176"/>
        <w:gridCol w:w="885"/>
        <w:gridCol w:w="248"/>
        <w:gridCol w:w="778"/>
        <w:gridCol w:w="48"/>
        <w:gridCol w:w="826"/>
        <w:gridCol w:w="800"/>
        <w:gridCol w:w="250"/>
        <w:gridCol w:w="644"/>
      </w:tblGrid>
      <w:tr w:rsidR="0067585D" w14:paraId="7F6DA850" w14:textId="77777777" w:rsidTr="00E6170A">
        <w:trPr>
          <w:cantSplit/>
          <w:trHeight w:hRule="exact" w:val="510"/>
        </w:trPr>
        <w:tc>
          <w:tcPr>
            <w:tcW w:w="99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0A119F5" w14:textId="77777777" w:rsidR="0067585D" w:rsidRPr="009F7FE8" w:rsidRDefault="0067585D" w:rsidP="00AD6894">
            <w:pPr>
              <w:jc w:val="both"/>
              <w:rPr>
                <w:b/>
                <w:sz w:val="36"/>
                <w:szCs w:val="36"/>
                <w:u w:val="single"/>
              </w:rPr>
            </w:pPr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以前年度歲入轉入數決算</w:t>
            </w:r>
            <w:proofErr w:type="gramStart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C06B6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67585D" w14:paraId="0197E1F0" w14:textId="77777777" w:rsidTr="00E6170A">
        <w:trPr>
          <w:cantSplit/>
          <w:trHeight w:hRule="exact" w:val="227"/>
        </w:trPr>
        <w:tc>
          <w:tcPr>
            <w:tcW w:w="9939" w:type="dxa"/>
            <w:gridSpan w:val="19"/>
            <w:tcBorders>
              <w:top w:val="nil"/>
              <w:left w:val="nil"/>
              <w:right w:val="nil"/>
            </w:tcBorders>
            <w:vAlign w:val="bottom"/>
          </w:tcPr>
          <w:p w14:paraId="2CDEFCE0" w14:textId="77777777" w:rsidR="0067585D" w:rsidRPr="00C06B69" w:rsidRDefault="0067585D" w:rsidP="00AD6894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C06B69">
              <w:rPr>
                <w:rFonts w:ascii="標楷體" w:eastAsia="標楷體" w:hAnsi="標楷體" w:hint="eastAsia"/>
                <w:sz w:val="20"/>
              </w:rPr>
              <w:t>單位</w:t>
            </w:r>
            <w:r w:rsidRPr="00C06B69">
              <w:rPr>
                <w:rFonts w:ascii="標楷體" w:eastAsia="標楷體" w:hAnsi="標楷體"/>
                <w:sz w:val="20"/>
              </w:rPr>
              <w:t>：</w:t>
            </w:r>
            <w:r w:rsidRPr="00C06B69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67585D" w14:paraId="63852317" w14:textId="77777777" w:rsidTr="00E6170A">
        <w:trPr>
          <w:cantSplit/>
          <w:trHeight w:hRule="exact" w:val="283"/>
        </w:trPr>
        <w:tc>
          <w:tcPr>
            <w:tcW w:w="7371" w:type="dxa"/>
            <w:gridSpan w:val="14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AC36F62" w14:textId="77777777" w:rsidR="0067585D" w:rsidRPr="00CA20F8" w:rsidRDefault="0067585D" w:rsidP="00AD6894">
            <w:pPr>
              <w:spacing w:line="220" w:lineRule="exact"/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1924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94C91B" w14:textId="77777777" w:rsidR="0067585D" w:rsidRPr="00A116BA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116BA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4F4198E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67585D" w14:paraId="07B3B5E0" w14:textId="77777777" w:rsidTr="00E6170A">
        <w:trPr>
          <w:cantSplit/>
          <w:trHeight w:val="283"/>
        </w:trPr>
        <w:tc>
          <w:tcPr>
            <w:tcW w:w="3458" w:type="dxa"/>
            <w:gridSpan w:val="8"/>
            <w:tcBorders>
              <w:left w:val="nil"/>
              <w:bottom w:val="nil"/>
            </w:tcBorders>
            <w:vAlign w:val="center"/>
          </w:tcPr>
          <w:p w14:paraId="05A026A4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913" w:type="dxa"/>
            <w:gridSpan w:val="6"/>
            <w:tcBorders>
              <w:right w:val="single" w:sz="12" w:space="0" w:color="auto"/>
            </w:tcBorders>
            <w:vAlign w:val="center"/>
          </w:tcPr>
          <w:p w14:paraId="6BF709AA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924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3A9F69" w14:textId="77777777" w:rsidR="0067585D" w:rsidRDefault="0067585D" w:rsidP="00AD6894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right w:val="nil"/>
            </w:tcBorders>
          </w:tcPr>
          <w:p w14:paraId="07028BA4" w14:textId="77777777" w:rsidR="0067585D" w:rsidRDefault="0067585D" w:rsidP="00AD6894">
            <w:pPr>
              <w:ind w:right="414"/>
              <w:rPr>
                <w:sz w:val="20"/>
              </w:rPr>
            </w:pPr>
          </w:p>
        </w:tc>
      </w:tr>
      <w:tr w:rsidR="0067585D" w14:paraId="6593D729" w14:textId="77777777" w:rsidTr="00E6170A">
        <w:trPr>
          <w:cantSplit/>
          <w:trHeight w:hRule="exact" w:val="283"/>
        </w:trPr>
        <w:tc>
          <w:tcPr>
            <w:tcW w:w="1729" w:type="dxa"/>
            <w:gridSpan w:val="6"/>
            <w:tcBorders>
              <w:left w:val="nil"/>
              <w:bottom w:val="nil"/>
            </w:tcBorders>
            <w:vAlign w:val="center"/>
          </w:tcPr>
          <w:p w14:paraId="1454F4B2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729" w:type="dxa"/>
            <w:gridSpan w:val="2"/>
            <w:tcBorders>
              <w:left w:val="nil"/>
              <w:bottom w:val="nil"/>
            </w:tcBorders>
            <w:vAlign w:val="center"/>
          </w:tcPr>
          <w:p w14:paraId="1A3C0B7C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02" w:type="dxa"/>
            <w:gridSpan w:val="3"/>
            <w:tcBorders>
              <w:bottom w:val="nil"/>
            </w:tcBorders>
            <w:vAlign w:val="center"/>
          </w:tcPr>
          <w:p w14:paraId="0C915E14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911" w:type="dxa"/>
            <w:gridSpan w:val="3"/>
            <w:tcBorders>
              <w:bottom w:val="nil"/>
              <w:right w:val="single" w:sz="12" w:space="0" w:color="auto"/>
            </w:tcBorders>
            <w:vAlign w:val="center"/>
          </w:tcPr>
          <w:p w14:paraId="3FD2EA6D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24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78242D" w14:textId="77777777" w:rsidR="0067585D" w:rsidRDefault="0067585D" w:rsidP="00AD6894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right w:val="nil"/>
            </w:tcBorders>
          </w:tcPr>
          <w:p w14:paraId="31109E40" w14:textId="77777777" w:rsidR="0067585D" w:rsidRDefault="0067585D" w:rsidP="00AD6894">
            <w:pPr>
              <w:ind w:right="414"/>
              <w:rPr>
                <w:sz w:val="20"/>
              </w:rPr>
            </w:pPr>
          </w:p>
        </w:tc>
      </w:tr>
      <w:tr w:rsidR="0067585D" w14:paraId="2EF38B97" w14:textId="77777777" w:rsidTr="00E6170A">
        <w:trPr>
          <w:cantSplit/>
          <w:trHeight w:hRule="exact" w:val="283"/>
        </w:trPr>
        <w:tc>
          <w:tcPr>
            <w:tcW w:w="86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73B23EE5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6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823D2D3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15BB767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2697C096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26" w:type="dxa"/>
            <w:gridSpan w:val="2"/>
            <w:tcBorders>
              <w:bottom w:val="single" w:sz="4" w:space="0" w:color="auto"/>
            </w:tcBorders>
            <w:vAlign w:val="center"/>
          </w:tcPr>
          <w:p w14:paraId="26C40FFD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4AA61A0D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14246F4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A8DD80" w14:textId="77777777" w:rsidR="0067585D" w:rsidRPr="00CA20F8" w:rsidRDefault="0067585D" w:rsidP="00AD6894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924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64FB1" w14:textId="77777777" w:rsidR="0067585D" w:rsidRDefault="0067585D" w:rsidP="00AD6894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F6C0B1F" w14:textId="77777777" w:rsidR="0067585D" w:rsidRDefault="0067585D" w:rsidP="00AD6894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67585D" w:rsidRPr="00A04EB2" w14:paraId="7419485E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3EE5D6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04359C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89669A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22658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5D64F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B7475" w14:textId="77777777" w:rsidR="0067585D" w:rsidRPr="00EE0B89" w:rsidRDefault="0067585D" w:rsidP="00AD689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F8B97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3AE697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54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943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291</w:t>
            </w: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ACF45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258984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:rsidRPr="00A04EB2" w14:paraId="25A3D155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FA3FEE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7331A8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4A33D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7579D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9170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4233C" w14:textId="77777777" w:rsidR="0067585D" w:rsidRPr="00EE0B89" w:rsidRDefault="0067585D" w:rsidP="00AD689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86C2C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4A906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</w:rPr>
              <w:t>47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954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20"/>
              </w:rPr>
              <w:t>372</w:t>
            </w: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919C27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205683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:rsidRPr="00A04EB2" w14:paraId="55E4FE75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A2796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174D5D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FBB6F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65237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CC6FF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AF543" w14:textId="77777777" w:rsidR="0067585D" w:rsidRDefault="0067585D" w:rsidP="00AD6894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FCFE6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778C1C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47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954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372</w:t>
            </w: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46FB0A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19ABEA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67585D" w:rsidRPr="00A04EB2" w14:paraId="54D30860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02AF29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069DDE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35605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7C7C4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7B51E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C371D" w14:textId="77777777" w:rsidR="0067585D" w:rsidRDefault="0067585D" w:rsidP="00AD6894">
            <w:pPr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B06A3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3A7068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47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954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372</w:t>
            </w: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F733C6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8A25A5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277DC6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67585D" w:rsidRPr="00A04EB2" w14:paraId="2E44F2DB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F5381F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76D0A8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F9D3D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00FB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6CDAB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D0731" w14:textId="77777777" w:rsidR="0067585D" w:rsidRPr="00CA20F8" w:rsidRDefault="0067585D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9B632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BF7C5F" w14:textId="77777777" w:rsidR="0067585D" w:rsidRPr="003760A3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760A3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</w:t>
            </w:r>
            <w:r w:rsidRPr="003760A3">
              <w:rPr>
                <w:rFonts w:asciiTheme="minorEastAsia" w:eastAsiaTheme="minorEastAsia" w:hAnsiTheme="minorEastAsia"/>
                <w:b/>
                <w:bCs/>
                <w:sz w:val="20"/>
              </w:rPr>
              <w:t>,988,919</w:t>
            </w: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132B0A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67195E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67585D" w:rsidRPr="00A04EB2" w14:paraId="7CB36049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258EE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E726FB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F2B7A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394F4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361FDF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16F94" w14:textId="77777777" w:rsidR="0067585D" w:rsidRPr="00CA20F8" w:rsidRDefault="0067585D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D231C6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CC2477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sz w:val="20"/>
              </w:rPr>
              <w:t>,988,919</w:t>
            </w: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9FB12A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5C65A0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:rsidRPr="00A04EB2" w14:paraId="21DA460A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81B8B6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97D47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DC0FA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10D1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EFB47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A8BD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28D2B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FE85F6" w14:textId="77777777" w:rsidR="0067585D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sz w:val="20"/>
              </w:rPr>
              <w:t>,988,919</w:t>
            </w: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65F1F3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A20F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FFF157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:rsidRPr="00A04EB2" w14:paraId="6DA1E739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BDA049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BAE243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872B0F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BCF1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3993D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6A9FE2" w14:textId="77777777" w:rsidR="0067585D" w:rsidRPr="00CA20F8" w:rsidRDefault="0067585D" w:rsidP="00AD6894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4A28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5AFD03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A9473D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1EBF69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:rsidRPr="00A04EB2" w14:paraId="71EE705F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306BDE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A70EB9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C9869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FDFBE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74F9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45BD2" w14:textId="77777777" w:rsidR="0067585D" w:rsidRPr="00CA20F8" w:rsidRDefault="0067585D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9361B9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18FFA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137C0F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8B2A9C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67585D" w:rsidRPr="00A04EB2" w14:paraId="1B14CAF2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59D436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2F0472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A415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860E0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9177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350805" w14:textId="77777777" w:rsidR="0067585D" w:rsidRPr="00CA20F8" w:rsidRDefault="0067585D" w:rsidP="00AD6894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171FB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FE5EC9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870C21" w14:textId="77777777" w:rsidR="0067585D" w:rsidRPr="00CA20F8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E90FED" w14:textId="77777777" w:rsidR="0067585D" w:rsidRPr="00277DC6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:rsidRPr="00A04EB2" w14:paraId="77D8D68B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BA6336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2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7CB210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7C012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0251E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CBAAE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26354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9573E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D4DB8A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F6F3E8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F7DCA8" w14:textId="77777777" w:rsidR="0067585D" w:rsidRPr="00A04EB2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:rsidRPr="00A04EB2" w14:paraId="71A8B8CE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AB9791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2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E2864B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6C54F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0C4E47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23C6E4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21582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FFFA8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0FAB4B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2B3F3A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256BE2" w14:textId="77777777" w:rsidR="0067585D" w:rsidRPr="00A04EB2" w:rsidRDefault="0067585D" w:rsidP="00AD6894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67585D" w14:paraId="3AD015DE" w14:textId="77777777" w:rsidTr="00E6170A">
        <w:trPr>
          <w:cantSplit/>
          <w:trHeight w:val="850"/>
        </w:trPr>
        <w:tc>
          <w:tcPr>
            <w:tcW w:w="86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C6B2D7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2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C7D3A0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E5BCB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45D33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8614A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94612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219DA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C67697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C07A1D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197CA9" w14:textId="77777777" w:rsidR="0067585D" w:rsidRDefault="0067585D" w:rsidP="00AD6894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67585D" w:rsidRPr="00514CBD" w14:paraId="6B72DF45" w14:textId="77777777" w:rsidTr="00E6170A">
        <w:trPr>
          <w:cantSplit/>
          <w:trHeight w:val="1028"/>
        </w:trPr>
        <w:tc>
          <w:tcPr>
            <w:tcW w:w="864" w:type="dxa"/>
            <w:gridSpan w:val="3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14:paraId="5BE3C182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2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14:paraId="4B838C97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4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10B55A12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65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184D1685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26" w:type="dxa"/>
            <w:gridSpan w:val="2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6065A5B6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176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36931634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85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14:paraId="43C78F9F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DB295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8E695" w14:textId="77777777" w:rsidR="0067585D" w:rsidRPr="00B902CF" w:rsidRDefault="0067585D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single" w:sz="1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B529D8C" w14:textId="77777777" w:rsidR="0067585D" w:rsidRPr="00514CBD" w:rsidRDefault="0067585D" w:rsidP="00AD6894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E6170A" w:rsidRPr="00C12F68" w14:paraId="2678CB1C" w14:textId="77777777" w:rsidTr="00E6170A">
        <w:trPr>
          <w:cantSplit/>
          <w:trHeight w:hRule="exact" w:val="567"/>
        </w:trPr>
        <w:tc>
          <w:tcPr>
            <w:tcW w:w="993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B579" w14:textId="77777777" w:rsidR="00E6170A" w:rsidRPr="00C0791D" w:rsidRDefault="00E6170A" w:rsidP="00AD6894">
            <w:pPr>
              <w:ind w:left="79" w:right="79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肆</w:t>
            </w:r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</w:t>
            </w:r>
            <w:proofErr w:type="gramStart"/>
            <w:r w:rsidRPr="00C0791D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13</w:t>
            </w:r>
            <w:proofErr w:type="gramEnd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中市總決算</w:t>
            </w:r>
          </w:p>
        </w:tc>
      </w:tr>
      <w:tr w:rsidR="00E6170A" w:rsidRPr="00005736" w14:paraId="4CC625E7" w14:textId="77777777" w:rsidTr="00E6170A">
        <w:trPr>
          <w:cantSplit/>
          <w:trHeight w:hRule="exact" w:val="227"/>
        </w:trPr>
        <w:tc>
          <w:tcPr>
            <w:tcW w:w="9939" w:type="dxa"/>
            <w:gridSpan w:val="19"/>
            <w:tcBorders>
              <w:top w:val="nil"/>
              <w:left w:val="nil"/>
              <w:right w:val="nil"/>
            </w:tcBorders>
          </w:tcPr>
          <w:p w14:paraId="0314B73C" w14:textId="77777777" w:rsidR="00E6170A" w:rsidRPr="00005736" w:rsidRDefault="00E6170A" w:rsidP="00AD6894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E6170A" w:rsidRPr="00005736" w14:paraId="50B817EA" w14:textId="77777777" w:rsidTr="00E6170A">
        <w:trPr>
          <w:cantSplit/>
          <w:trHeight w:hRule="exact" w:val="283"/>
        </w:trPr>
        <w:tc>
          <w:tcPr>
            <w:tcW w:w="3836" w:type="dxa"/>
            <w:gridSpan w:val="9"/>
            <w:vMerge w:val="restart"/>
            <w:tcBorders>
              <w:left w:val="nil"/>
            </w:tcBorders>
            <w:vAlign w:val="center"/>
          </w:tcPr>
          <w:p w14:paraId="68A8F618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757" w:type="dxa"/>
            <w:gridSpan w:val="4"/>
            <w:vMerge w:val="restart"/>
            <w:vAlign w:val="center"/>
          </w:tcPr>
          <w:p w14:paraId="34F5EC22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3346" w:type="dxa"/>
            <w:gridSpan w:val="6"/>
            <w:tcBorders>
              <w:right w:val="nil"/>
            </w:tcBorders>
            <w:vAlign w:val="center"/>
          </w:tcPr>
          <w:p w14:paraId="5970A007" w14:textId="77777777" w:rsidR="00E6170A" w:rsidRPr="00CA20F8" w:rsidRDefault="00E6170A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E6170A" w:rsidRPr="00005736" w14:paraId="4D67CF0D" w14:textId="77777777" w:rsidTr="00E6170A">
        <w:trPr>
          <w:cantSplit/>
          <w:trHeight w:val="283"/>
        </w:trPr>
        <w:tc>
          <w:tcPr>
            <w:tcW w:w="3836" w:type="dxa"/>
            <w:gridSpan w:val="9"/>
            <w:vMerge/>
            <w:tcBorders>
              <w:left w:val="nil"/>
            </w:tcBorders>
          </w:tcPr>
          <w:p w14:paraId="417A5103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gridSpan w:val="4"/>
            <w:vMerge/>
            <w:vAlign w:val="center"/>
          </w:tcPr>
          <w:p w14:paraId="0C82B43D" w14:textId="77777777" w:rsidR="00E6170A" w:rsidRPr="00CA20F8" w:rsidRDefault="00E6170A" w:rsidP="00AD6894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46" w:type="dxa"/>
            <w:gridSpan w:val="6"/>
            <w:tcBorders>
              <w:top w:val="nil"/>
            </w:tcBorders>
            <w:vAlign w:val="center"/>
          </w:tcPr>
          <w:p w14:paraId="0D493AF7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減免</w:t>
            </w:r>
            <w:r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</w:rPr>
              <w:t>（註銷）</w:t>
            </w:r>
            <w:r w:rsidRPr="00CA20F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E6170A" w:rsidRPr="00005736" w14:paraId="04684985" w14:textId="77777777" w:rsidTr="00E6170A">
        <w:trPr>
          <w:cantSplit/>
          <w:trHeight w:hRule="exact" w:val="283"/>
        </w:trPr>
        <w:tc>
          <w:tcPr>
            <w:tcW w:w="3836" w:type="dxa"/>
            <w:gridSpan w:val="9"/>
            <w:vMerge/>
            <w:tcBorders>
              <w:left w:val="nil"/>
              <w:bottom w:val="nil"/>
            </w:tcBorders>
          </w:tcPr>
          <w:p w14:paraId="227EFDD7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gridSpan w:val="4"/>
            <w:vMerge/>
            <w:vAlign w:val="center"/>
          </w:tcPr>
          <w:p w14:paraId="7CDCEBF5" w14:textId="77777777" w:rsidR="00E6170A" w:rsidRPr="00CA20F8" w:rsidRDefault="00E6170A" w:rsidP="00AD6894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52" w:type="dxa"/>
            <w:gridSpan w:val="3"/>
            <w:tcBorders>
              <w:bottom w:val="nil"/>
            </w:tcBorders>
            <w:vAlign w:val="center"/>
          </w:tcPr>
          <w:p w14:paraId="42550174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694" w:type="dxa"/>
            <w:gridSpan w:val="3"/>
            <w:tcBorders>
              <w:bottom w:val="nil"/>
            </w:tcBorders>
            <w:vAlign w:val="center"/>
          </w:tcPr>
          <w:p w14:paraId="522584E6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6170A" w:rsidRPr="00005736" w14:paraId="15978562" w14:textId="77777777" w:rsidTr="00E6170A">
        <w:trPr>
          <w:cantSplit/>
          <w:trHeight w:hRule="exact" w:val="283"/>
        </w:trPr>
        <w:tc>
          <w:tcPr>
            <w:tcW w:w="462" w:type="dxa"/>
            <w:tcBorders>
              <w:left w:val="nil"/>
            </w:tcBorders>
            <w:vAlign w:val="center"/>
          </w:tcPr>
          <w:p w14:paraId="2FD91E40" w14:textId="77777777" w:rsidR="00E6170A" w:rsidRPr="00CA20F8" w:rsidRDefault="00E6170A" w:rsidP="00AD6894">
            <w:pPr>
              <w:ind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CA20F8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365" w:type="dxa"/>
            <w:tcBorders>
              <w:left w:val="nil"/>
            </w:tcBorders>
            <w:vAlign w:val="center"/>
          </w:tcPr>
          <w:p w14:paraId="376A5A29" w14:textId="77777777" w:rsidR="00E6170A" w:rsidRPr="00CA20F8" w:rsidRDefault="00E6170A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50" w:type="dxa"/>
            <w:gridSpan w:val="2"/>
            <w:vAlign w:val="center"/>
          </w:tcPr>
          <w:p w14:paraId="0611B9BB" w14:textId="77777777" w:rsidR="00E6170A" w:rsidRPr="00CA20F8" w:rsidRDefault="00E6170A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4" w:type="dxa"/>
            <w:vAlign w:val="center"/>
          </w:tcPr>
          <w:p w14:paraId="710EDE72" w14:textId="77777777" w:rsidR="00E6170A" w:rsidRPr="00CA20F8" w:rsidRDefault="00E6170A" w:rsidP="00AD6894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275" w:type="dxa"/>
            <w:gridSpan w:val="4"/>
            <w:vAlign w:val="center"/>
          </w:tcPr>
          <w:p w14:paraId="6278BF5C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757" w:type="dxa"/>
            <w:gridSpan w:val="4"/>
            <w:vMerge/>
            <w:vAlign w:val="center"/>
          </w:tcPr>
          <w:p w14:paraId="4D5227AE" w14:textId="77777777" w:rsidR="00E6170A" w:rsidRPr="00CA20F8" w:rsidRDefault="00E6170A" w:rsidP="00AD6894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63C91055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26" w:type="dxa"/>
            <w:vAlign w:val="center"/>
          </w:tcPr>
          <w:p w14:paraId="338469B7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00" w:type="dxa"/>
            <w:vAlign w:val="center"/>
          </w:tcPr>
          <w:p w14:paraId="79D86D57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94" w:type="dxa"/>
            <w:gridSpan w:val="2"/>
            <w:vAlign w:val="center"/>
          </w:tcPr>
          <w:p w14:paraId="7EE796F7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E6170A" w:rsidRPr="00384AE5" w14:paraId="44415DCE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70E4B99F" w14:textId="77777777" w:rsidR="00E6170A" w:rsidRPr="007C3D18" w:rsidRDefault="00E6170A" w:rsidP="00AD6894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365" w:type="dxa"/>
            <w:vAlign w:val="center"/>
          </w:tcPr>
          <w:p w14:paraId="11B1EB5F" w14:textId="77777777" w:rsidR="00E6170A" w:rsidRPr="007C3D18" w:rsidRDefault="00E6170A" w:rsidP="00AD6894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19F507C" w14:textId="77777777" w:rsidR="00E6170A" w:rsidRPr="007C3D18" w:rsidRDefault="00E6170A" w:rsidP="00AD6894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07DF8F00" w14:textId="77777777" w:rsidR="00E6170A" w:rsidRPr="007C3D18" w:rsidRDefault="00E6170A" w:rsidP="00AD6894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267DA07C" w14:textId="77777777" w:rsidR="00E6170A" w:rsidRPr="007C3D18" w:rsidRDefault="00E6170A" w:rsidP="00AD6894">
            <w:pPr>
              <w:pStyle w:val="1"/>
              <w:ind w:leftChars="100" w:left="240" w:rightChars="100" w:right="240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合</w:t>
            </w:r>
            <w:r w:rsidRPr="007C3D18">
              <w:rPr>
                <w:rFonts w:hAnsi="標楷體" w:hint="eastAsia"/>
                <w:noProof/>
                <w:spacing w:val="0"/>
                <w:sz w:val="20"/>
              </w:rPr>
              <w:t>計</w:t>
            </w:r>
          </w:p>
        </w:tc>
        <w:tc>
          <w:tcPr>
            <w:tcW w:w="2757" w:type="dxa"/>
            <w:gridSpan w:val="4"/>
            <w:vAlign w:val="center"/>
          </w:tcPr>
          <w:p w14:paraId="3C827257" w14:textId="77777777" w:rsidR="00E6170A" w:rsidRPr="007C3D18" w:rsidRDefault="00E6170A" w:rsidP="00AD6894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73693D68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/>
                <w:spacing w:val="-10"/>
                <w:sz w:val="20"/>
              </w:rPr>
              <w:t>,385,392</w:t>
            </w:r>
          </w:p>
        </w:tc>
        <w:tc>
          <w:tcPr>
            <w:tcW w:w="826" w:type="dxa"/>
            <w:vAlign w:val="center"/>
          </w:tcPr>
          <w:p w14:paraId="2765BBC3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00" w:type="dxa"/>
            <w:vAlign w:val="center"/>
          </w:tcPr>
          <w:p w14:paraId="04E100C9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94" w:type="dxa"/>
            <w:gridSpan w:val="2"/>
            <w:vAlign w:val="center"/>
          </w:tcPr>
          <w:p w14:paraId="46E7C36F" w14:textId="77777777" w:rsidR="00E6170A" w:rsidRPr="007C3D18" w:rsidRDefault="00E6170A" w:rsidP="00AD6894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  <w:r w:rsidRPr="007C3D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6170A" w:rsidRPr="00384AE5" w14:paraId="32FFF18D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1AB87191" w14:textId="77777777" w:rsidR="00E6170A" w:rsidRPr="007C3D18" w:rsidRDefault="00E6170A" w:rsidP="00AD6894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7C3D18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11</w:t>
            </w:r>
          </w:p>
        </w:tc>
        <w:tc>
          <w:tcPr>
            <w:tcW w:w="365" w:type="dxa"/>
            <w:vAlign w:val="center"/>
          </w:tcPr>
          <w:p w14:paraId="30E99753" w14:textId="77777777" w:rsidR="00E6170A" w:rsidRPr="007C3D18" w:rsidRDefault="00E6170A" w:rsidP="00AD6894">
            <w:pPr>
              <w:jc w:val="center"/>
              <w:rPr>
                <w:rFonts w:asci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450" w:type="dxa"/>
            <w:gridSpan w:val="2"/>
            <w:vAlign w:val="center"/>
          </w:tcPr>
          <w:p w14:paraId="0C5F2837" w14:textId="77777777" w:rsidR="00E6170A" w:rsidRPr="007C3D18" w:rsidRDefault="00E6170A" w:rsidP="00AD6894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39969063" w14:textId="77777777" w:rsidR="00E6170A" w:rsidRPr="007C3D18" w:rsidRDefault="00E6170A" w:rsidP="00AD6894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602DE79A" w14:textId="77777777" w:rsidR="00E6170A" w:rsidRPr="007C3D18" w:rsidRDefault="00E6170A" w:rsidP="00AD6894">
            <w:pPr>
              <w:pStyle w:val="1"/>
              <w:ind w:rightChars="10" w:right="24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7C3D18">
              <w:rPr>
                <w:rFonts w:hAnsi="標楷體" w:hint="eastAsia"/>
                <w:noProof/>
                <w:spacing w:val="0"/>
                <w:sz w:val="20"/>
              </w:rPr>
              <w:t>臺中市政府建設局主管</w:t>
            </w:r>
          </w:p>
        </w:tc>
        <w:tc>
          <w:tcPr>
            <w:tcW w:w="2757" w:type="dxa"/>
            <w:gridSpan w:val="4"/>
            <w:vAlign w:val="center"/>
          </w:tcPr>
          <w:p w14:paraId="5C1ADD47" w14:textId="77777777" w:rsidR="00E6170A" w:rsidRPr="007C3D18" w:rsidRDefault="00E6170A" w:rsidP="00AD6894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0DA7E0EF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/>
                <w:spacing w:val="-10"/>
                <w:sz w:val="20"/>
              </w:rPr>
              <w:t>,385,392</w:t>
            </w:r>
          </w:p>
        </w:tc>
        <w:tc>
          <w:tcPr>
            <w:tcW w:w="826" w:type="dxa"/>
            <w:vAlign w:val="center"/>
          </w:tcPr>
          <w:p w14:paraId="7C6CF920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00" w:type="dxa"/>
            <w:vAlign w:val="center"/>
          </w:tcPr>
          <w:p w14:paraId="7B9E4BB0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94" w:type="dxa"/>
            <w:gridSpan w:val="2"/>
            <w:vAlign w:val="center"/>
          </w:tcPr>
          <w:p w14:paraId="02CAA3F0" w14:textId="77777777" w:rsidR="00E6170A" w:rsidRPr="007C3D18" w:rsidRDefault="00E6170A" w:rsidP="00AD6894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  <w:r w:rsidRPr="007C3D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6170A" w:rsidRPr="00384AE5" w14:paraId="2F9296B8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1FE26D04" w14:textId="77777777" w:rsidR="00E6170A" w:rsidRPr="00CA20F8" w:rsidRDefault="00E6170A" w:rsidP="00AD6894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C7D052C" w14:textId="77777777" w:rsidR="00E6170A" w:rsidRPr="00CA20F8" w:rsidRDefault="00E6170A" w:rsidP="00AD6894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33C5733" w14:textId="77777777" w:rsidR="00E6170A" w:rsidRPr="00412758" w:rsidRDefault="00E6170A" w:rsidP="00AD6894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12758">
              <w:rPr>
                <w:rFonts w:ascii="新細明體" w:hAnsi="新細明體" w:hint="eastAsia"/>
                <w:noProof/>
                <w:sz w:val="20"/>
              </w:rPr>
              <w:t>18</w:t>
            </w:r>
            <w:r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6CEA4725" w14:textId="77777777" w:rsidR="00E6170A" w:rsidRPr="00CA20F8" w:rsidRDefault="00E6170A" w:rsidP="00AD6894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72B84DF3" w14:textId="77777777" w:rsidR="00E6170A" w:rsidRPr="00CA20F8" w:rsidRDefault="00E6170A" w:rsidP="00AD6894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  <w:r w:rsidRPr="00CA20F8">
              <w:rPr>
                <w:rFonts w:hAnsi="標楷體" w:hint="eastAsia"/>
                <w:b w:val="0"/>
                <w:noProof/>
                <w:spacing w:val="0"/>
                <w:sz w:val="20"/>
              </w:rPr>
              <w:t>臺中市</w:t>
            </w:r>
            <w:r>
              <w:rPr>
                <w:rFonts w:hAnsi="標楷體" w:hint="eastAsia"/>
                <w:b w:val="0"/>
                <w:noProof/>
                <w:spacing w:val="0"/>
                <w:sz w:val="20"/>
              </w:rPr>
              <w:t>養護工程處</w:t>
            </w:r>
          </w:p>
        </w:tc>
        <w:tc>
          <w:tcPr>
            <w:tcW w:w="2757" w:type="dxa"/>
            <w:gridSpan w:val="4"/>
            <w:vAlign w:val="center"/>
          </w:tcPr>
          <w:p w14:paraId="239358B1" w14:textId="77777777" w:rsidR="00E6170A" w:rsidRPr="00CA20F8" w:rsidRDefault="00E6170A" w:rsidP="00AD689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66BE4A0D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spacing w:val="-10"/>
                <w:sz w:val="20"/>
              </w:rPr>
              <w:t>,385,392</w:t>
            </w:r>
          </w:p>
        </w:tc>
        <w:tc>
          <w:tcPr>
            <w:tcW w:w="826" w:type="dxa"/>
            <w:vAlign w:val="center"/>
          </w:tcPr>
          <w:p w14:paraId="2D2BC711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00" w:type="dxa"/>
            <w:vAlign w:val="center"/>
          </w:tcPr>
          <w:p w14:paraId="038091B3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94" w:type="dxa"/>
            <w:gridSpan w:val="2"/>
            <w:vAlign w:val="center"/>
          </w:tcPr>
          <w:p w14:paraId="76622E2E" w14:textId="77777777" w:rsidR="00E6170A" w:rsidRPr="00CA20F8" w:rsidRDefault="00E6170A" w:rsidP="00AD6894">
            <w:pPr>
              <w:ind w:rightChars="10" w:right="24"/>
              <w:jc w:val="right"/>
              <w:rPr>
                <w:rFonts w:ascii="新細明體"/>
                <w:sz w:val="20"/>
              </w:rPr>
            </w:pPr>
            <w:r w:rsidRPr="00CA20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6170A" w:rsidRPr="00C170D0" w14:paraId="3453D4EB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25ACDC00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7380A697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983F0B5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284" w:type="dxa"/>
            <w:vAlign w:val="center"/>
          </w:tcPr>
          <w:p w14:paraId="45B6215A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  <w:r>
              <w:rPr>
                <w:rFonts w:ascii="新細明體" w:eastAsia="標楷體" w:hAnsi="新細明體" w:hint="eastAsia"/>
                <w:bCs/>
                <w:sz w:val="20"/>
              </w:rPr>
              <w:t>4</w:t>
            </w:r>
          </w:p>
        </w:tc>
        <w:tc>
          <w:tcPr>
            <w:tcW w:w="2275" w:type="dxa"/>
            <w:gridSpan w:val="4"/>
            <w:vAlign w:val="center"/>
          </w:tcPr>
          <w:p w14:paraId="772A4C1D" w14:textId="77777777" w:rsidR="00E6170A" w:rsidRPr="00C170D0" w:rsidRDefault="00E6170A" w:rsidP="00AD6894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道路橋梁工程</w:t>
            </w:r>
          </w:p>
        </w:tc>
        <w:tc>
          <w:tcPr>
            <w:tcW w:w="2757" w:type="dxa"/>
            <w:gridSpan w:val="4"/>
            <w:vAlign w:val="center"/>
          </w:tcPr>
          <w:p w14:paraId="2CB6ED3F" w14:textId="77777777" w:rsidR="00E6170A" w:rsidRPr="00F63D9E" w:rsidRDefault="00E6170A" w:rsidP="00AD6894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63D9E">
              <w:rPr>
                <w:rFonts w:ascii="標楷體" w:eastAsia="標楷體" w:hAnsi="標楷體" w:hint="eastAsia"/>
                <w:noProof/>
                <w:sz w:val="20"/>
              </w:rPr>
              <w:t>減列無須保留之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計畫</w:t>
            </w:r>
            <w:r w:rsidRPr="00F63D9E">
              <w:rPr>
                <w:rFonts w:ascii="標楷體" w:eastAsia="標楷體" w:hAnsi="標楷體" w:hint="eastAsia"/>
                <w:noProof/>
                <w:sz w:val="20"/>
              </w:rPr>
              <w:t>經費。</w:t>
            </w:r>
          </w:p>
        </w:tc>
        <w:tc>
          <w:tcPr>
            <w:tcW w:w="826" w:type="dxa"/>
            <w:gridSpan w:val="2"/>
            <w:vAlign w:val="center"/>
          </w:tcPr>
          <w:p w14:paraId="00B85558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bCs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Cs/>
                <w:spacing w:val="-10"/>
                <w:sz w:val="20"/>
              </w:rPr>
              <w:t>,385,392</w:t>
            </w:r>
          </w:p>
        </w:tc>
        <w:tc>
          <w:tcPr>
            <w:tcW w:w="826" w:type="dxa"/>
            <w:vAlign w:val="center"/>
          </w:tcPr>
          <w:p w14:paraId="3AAEC113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00" w:type="dxa"/>
            <w:vAlign w:val="center"/>
          </w:tcPr>
          <w:p w14:paraId="5D31C0E8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94" w:type="dxa"/>
            <w:gridSpan w:val="2"/>
            <w:vAlign w:val="center"/>
          </w:tcPr>
          <w:p w14:paraId="58C262C4" w14:textId="77777777" w:rsidR="00E6170A" w:rsidRPr="00C170D0" w:rsidRDefault="00E6170A" w:rsidP="00AD6894">
            <w:pPr>
              <w:ind w:rightChars="10" w:right="24"/>
              <w:jc w:val="right"/>
              <w:rPr>
                <w:rFonts w:ascii="新細明體"/>
                <w:bCs/>
                <w:sz w:val="20"/>
              </w:rPr>
            </w:pPr>
            <w:r w:rsidRPr="00C170D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6170A" w:rsidRPr="00C170D0" w14:paraId="3C5AA5DF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0F1BFB70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3F89B6C7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135C7E3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84" w:type="dxa"/>
            <w:vAlign w:val="center"/>
          </w:tcPr>
          <w:p w14:paraId="27420FE8" w14:textId="77777777" w:rsidR="00E6170A" w:rsidRPr="00C170D0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2C68F2DA" w14:textId="77777777" w:rsidR="00E6170A" w:rsidRPr="00C170D0" w:rsidRDefault="00E6170A" w:rsidP="00AD6894">
            <w:pPr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5139582E" w14:textId="77777777" w:rsidR="00E6170A" w:rsidRPr="00C170D0" w:rsidRDefault="00E6170A" w:rsidP="00AD6894">
            <w:pPr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1FF8C563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/>
                <w:bCs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5B9374A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/>
                <w:bCs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4D8AE0EF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63E3FC80" w14:textId="77777777" w:rsidR="00E6170A" w:rsidRPr="00C170D0" w:rsidRDefault="00E6170A" w:rsidP="00AD6894">
            <w:pPr>
              <w:ind w:rightChars="10" w:right="24"/>
              <w:jc w:val="right"/>
              <w:rPr>
                <w:rFonts w:ascii="新細明體"/>
                <w:b/>
                <w:bCs/>
                <w:sz w:val="20"/>
              </w:rPr>
            </w:pPr>
          </w:p>
        </w:tc>
      </w:tr>
      <w:tr w:rsidR="00E6170A" w:rsidRPr="00384AE5" w14:paraId="6E40B69D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7C9A4103" w14:textId="77777777" w:rsidR="00E6170A" w:rsidRPr="00CA20F8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4BD0A99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34C68D3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455E26F1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4808BF8C" w14:textId="77777777" w:rsidR="00E6170A" w:rsidRPr="00C86E63" w:rsidRDefault="00E6170A" w:rsidP="00AD6894">
            <w:pPr>
              <w:ind w:leftChars="100" w:left="240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12A92917" w14:textId="77777777" w:rsidR="00E6170A" w:rsidRDefault="00E6170A" w:rsidP="00AD689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7E9A18EA" w14:textId="77777777" w:rsidR="00E6170A" w:rsidRPr="00127BFF" w:rsidRDefault="00E6170A" w:rsidP="00AD6894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8BAC6BC" w14:textId="77777777" w:rsidR="00E6170A" w:rsidRPr="00127BFF" w:rsidRDefault="00E6170A" w:rsidP="00AD6894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306712B5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D457FB1" w14:textId="77777777" w:rsidR="00E6170A" w:rsidRPr="00CA20F8" w:rsidRDefault="00E6170A" w:rsidP="00AD6894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E6170A" w:rsidRPr="00384AE5" w14:paraId="075EC92A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43AA950E" w14:textId="77777777" w:rsidR="00E6170A" w:rsidRPr="00CA20F8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022502D8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0EADA41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2CC3DBE3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70D77000" w14:textId="77777777" w:rsidR="00E6170A" w:rsidRPr="00C86E63" w:rsidRDefault="00E6170A" w:rsidP="00AD6894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13F0965B" w14:textId="77777777" w:rsidR="00E6170A" w:rsidRPr="00F63D9E" w:rsidRDefault="00E6170A" w:rsidP="00AD689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0FC4D955" w14:textId="77777777" w:rsidR="00E6170A" w:rsidRPr="00127BFF" w:rsidRDefault="00E6170A" w:rsidP="00AD6894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0DD2552B" w14:textId="77777777" w:rsidR="00E6170A" w:rsidRPr="00127BFF" w:rsidRDefault="00E6170A" w:rsidP="00AD6894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591A0A71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70F7740" w14:textId="77777777" w:rsidR="00E6170A" w:rsidRPr="00CA20F8" w:rsidRDefault="00E6170A" w:rsidP="00AD6894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E6170A" w:rsidRPr="00384AE5" w14:paraId="4EC8BCAA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5A580DD9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7F182382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C171EB9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7E0279A4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400191FF" w14:textId="77777777" w:rsidR="00E6170A" w:rsidRPr="00EB3807" w:rsidRDefault="00E6170A" w:rsidP="00AD6894">
            <w:pPr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174AC293" w14:textId="77777777" w:rsidR="00E6170A" w:rsidRPr="00EB3807" w:rsidRDefault="00E6170A" w:rsidP="00AD6894">
            <w:pPr>
              <w:jc w:val="both"/>
              <w:outlineLvl w:val="0"/>
              <w:rPr>
                <w:rFonts w:ascii="標楷體" w:eastAsia="標楷體" w:hAnsi="標楷體"/>
                <w:b/>
                <w:bCs/>
                <w:spacing w:val="-8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2A173A33" w14:textId="77777777" w:rsidR="00E6170A" w:rsidRPr="00EB3807" w:rsidRDefault="00E6170A" w:rsidP="00AD6894">
            <w:pPr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820843A" w14:textId="77777777" w:rsidR="00E6170A" w:rsidRPr="00EB3807" w:rsidRDefault="00E6170A" w:rsidP="00AD6894">
            <w:pPr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727D8CC5" w14:textId="77777777" w:rsidR="00E6170A" w:rsidRPr="00EB3807" w:rsidRDefault="00E6170A" w:rsidP="00AD6894">
            <w:pPr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58E4A64" w14:textId="77777777" w:rsidR="00E6170A" w:rsidRPr="00EB3807" w:rsidRDefault="00E6170A" w:rsidP="00AD6894">
            <w:pPr>
              <w:ind w:rightChars="10" w:right="24"/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pacing w:val="-10"/>
                <w:sz w:val="20"/>
              </w:rPr>
            </w:pPr>
          </w:p>
        </w:tc>
      </w:tr>
      <w:tr w:rsidR="00E6170A" w:rsidRPr="00C170D0" w14:paraId="307A019A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05FA938A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78FAB712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454E389B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64DE70F1" w14:textId="77777777" w:rsidR="00E6170A" w:rsidRPr="00EB3807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449FB733" w14:textId="77777777" w:rsidR="00E6170A" w:rsidRPr="00EB3807" w:rsidRDefault="00E6170A" w:rsidP="00AD6894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3E43FDB6" w14:textId="77777777" w:rsidR="00E6170A" w:rsidRPr="00EB3807" w:rsidRDefault="00E6170A" w:rsidP="00AD689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51691552" w14:textId="77777777" w:rsidR="00E6170A" w:rsidRPr="00EB3807" w:rsidRDefault="00E6170A" w:rsidP="00AD6894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763BB56" w14:textId="77777777" w:rsidR="00E6170A" w:rsidRPr="00EB3807" w:rsidRDefault="00E6170A" w:rsidP="00AD6894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5816B632" w14:textId="77777777" w:rsidR="00E6170A" w:rsidRPr="00EB3807" w:rsidRDefault="00E6170A" w:rsidP="00AD6894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A5881D7" w14:textId="77777777" w:rsidR="00E6170A" w:rsidRPr="00EB3807" w:rsidRDefault="00E6170A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</w:tr>
      <w:tr w:rsidR="00E6170A" w:rsidRPr="00384AE5" w14:paraId="52AD8A7A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539C4B62" w14:textId="77777777" w:rsidR="00E6170A" w:rsidRPr="00CA20F8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2E04D1A8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9EBF8D2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3CB53B26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0FAAF6C0" w14:textId="77777777" w:rsidR="00E6170A" w:rsidRPr="00043374" w:rsidRDefault="00E6170A" w:rsidP="00AD6894">
            <w:pPr>
              <w:ind w:leftChars="200" w:left="480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2CC8E457" w14:textId="77777777" w:rsidR="00E6170A" w:rsidRDefault="00E6170A" w:rsidP="00AD689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31ECA71C" w14:textId="77777777" w:rsidR="00E6170A" w:rsidRPr="00EB3807" w:rsidRDefault="00E6170A" w:rsidP="00AD6894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ED3BE47" w14:textId="77777777" w:rsidR="00E6170A" w:rsidRPr="00EB3807" w:rsidRDefault="00E6170A" w:rsidP="00AD6894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7C379337" w14:textId="77777777" w:rsidR="00E6170A" w:rsidRPr="00EB3807" w:rsidRDefault="00E6170A" w:rsidP="00AD6894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B17949F" w14:textId="77777777" w:rsidR="00E6170A" w:rsidRPr="00EB3807" w:rsidRDefault="00E6170A" w:rsidP="00AD689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E6170A" w:rsidRPr="00384AE5" w14:paraId="276B4C1B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66A647C1" w14:textId="77777777" w:rsidR="00E6170A" w:rsidRPr="00CA20F8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141BA45D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37D30D2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74C6A221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0346D4E3" w14:textId="77777777" w:rsidR="00E6170A" w:rsidRDefault="00E6170A" w:rsidP="00AD689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</w:p>
        </w:tc>
        <w:tc>
          <w:tcPr>
            <w:tcW w:w="2757" w:type="dxa"/>
            <w:gridSpan w:val="4"/>
            <w:vAlign w:val="center"/>
          </w:tcPr>
          <w:p w14:paraId="4F61B68C" w14:textId="77777777" w:rsidR="00E6170A" w:rsidRDefault="00E6170A" w:rsidP="00AD6894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72A4E789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B5358F9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07891902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1911F52" w14:textId="77777777" w:rsidR="00E6170A" w:rsidRPr="00CA20F8" w:rsidRDefault="00E6170A" w:rsidP="00AD6894">
            <w:pPr>
              <w:ind w:rightChars="10" w:right="24"/>
              <w:jc w:val="right"/>
              <w:rPr>
                <w:rFonts w:ascii="新細明體"/>
                <w:sz w:val="20"/>
              </w:rPr>
            </w:pPr>
          </w:p>
        </w:tc>
      </w:tr>
      <w:tr w:rsidR="00E6170A" w:rsidRPr="00384AE5" w14:paraId="0BC39950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5A536DF1" w14:textId="77777777" w:rsidR="00E6170A" w:rsidRPr="007C3D18" w:rsidRDefault="00E6170A" w:rsidP="00AD689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DAD90FD" w14:textId="77777777" w:rsidR="00E6170A" w:rsidRPr="007C3D18" w:rsidRDefault="00E6170A" w:rsidP="00AD689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16A01CF8" w14:textId="77777777" w:rsidR="00E6170A" w:rsidRPr="007C3D18" w:rsidRDefault="00E6170A" w:rsidP="00AD689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17840E84" w14:textId="77777777" w:rsidR="00E6170A" w:rsidRPr="007C3D18" w:rsidRDefault="00E6170A" w:rsidP="00AD689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402DAF2D" w14:textId="77777777" w:rsidR="00E6170A" w:rsidRPr="007C3D18" w:rsidRDefault="00E6170A" w:rsidP="00AD68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33A6274B" w14:textId="77777777" w:rsidR="00E6170A" w:rsidRPr="007C3D18" w:rsidRDefault="00E6170A" w:rsidP="00AD6894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083E28D7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3B1633F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573948FE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4BB221B2" w14:textId="77777777" w:rsidR="00E6170A" w:rsidRPr="007C3D18" w:rsidRDefault="00E6170A" w:rsidP="00AD6894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  <w:tr w:rsidR="00E6170A" w:rsidRPr="00384AE5" w14:paraId="58FF07A1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69DD37E6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66B66857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ECDC01F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36506265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44DB7D5B" w14:textId="77777777" w:rsidR="00E6170A" w:rsidRDefault="00E6170A" w:rsidP="00AD689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3364DC88" w14:textId="77777777" w:rsidR="00E6170A" w:rsidRDefault="00E6170A" w:rsidP="00AD689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3F6D2A65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A002820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53103FBF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16A6059" w14:textId="77777777" w:rsidR="00E6170A" w:rsidRPr="00CA20F8" w:rsidRDefault="00E6170A" w:rsidP="00AD6894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  <w:tr w:rsidR="00E6170A" w:rsidRPr="00384AE5" w14:paraId="220C9D68" w14:textId="77777777" w:rsidTr="00E6170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4"/>
        </w:trPr>
        <w:tc>
          <w:tcPr>
            <w:tcW w:w="462" w:type="dxa"/>
            <w:vAlign w:val="center"/>
          </w:tcPr>
          <w:p w14:paraId="4AD48866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568193E2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44133558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2FF24E8E" w14:textId="77777777" w:rsidR="00E6170A" w:rsidRDefault="00E6170A" w:rsidP="00AD689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gridSpan w:val="4"/>
            <w:vAlign w:val="center"/>
          </w:tcPr>
          <w:p w14:paraId="7DBC7267" w14:textId="77777777" w:rsidR="00E6170A" w:rsidRDefault="00E6170A" w:rsidP="00AD689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gridSpan w:val="4"/>
            <w:vAlign w:val="center"/>
          </w:tcPr>
          <w:p w14:paraId="417DCAEF" w14:textId="77777777" w:rsidR="00E6170A" w:rsidRDefault="00E6170A" w:rsidP="00AD6894">
            <w:pPr>
              <w:spacing w:line="24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  <w:p w14:paraId="11DF13DC" w14:textId="77777777" w:rsidR="00E6170A" w:rsidRPr="00043D30" w:rsidRDefault="00E6170A" w:rsidP="00AD6894">
            <w:pPr>
              <w:spacing w:afterLines="70" w:after="252"/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36099B04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98CB5DB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00" w:type="dxa"/>
            <w:vAlign w:val="center"/>
          </w:tcPr>
          <w:p w14:paraId="16295E64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4C16CEE9" w14:textId="77777777" w:rsidR="00E6170A" w:rsidRPr="00CA20F8" w:rsidRDefault="00E6170A" w:rsidP="00AD6894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</w:tbl>
    <w:p w14:paraId="7C3DC3D7" w14:textId="6C3B6B5D" w:rsidR="00E6170A" w:rsidRDefault="00E6170A" w:rsidP="0067585D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826"/>
        <w:gridCol w:w="854"/>
        <w:gridCol w:w="808"/>
        <w:gridCol w:w="32"/>
        <w:gridCol w:w="840"/>
        <w:gridCol w:w="440"/>
        <w:gridCol w:w="175"/>
        <w:gridCol w:w="302"/>
        <w:gridCol w:w="43"/>
        <w:gridCol w:w="642"/>
        <w:gridCol w:w="232"/>
        <w:gridCol w:w="825"/>
        <w:gridCol w:w="644"/>
        <w:gridCol w:w="463"/>
        <w:gridCol w:w="310"/>
        <w:gridCol w:w="767"/>
        <w:gridCol w:w="91"/>
        <w:gridCol w:w="987"/>
        <w:gridCol w:w="630"/>
        <w:gridCol w:w="14"/>
        <w:gridCol w:w="28"/>
      </w:tblGrid>
      <w:tr w:rsidR="00E6170A" w:rsidRPr="00C12F68" w14:paraId="7E22AD40" w14:textId="77777777" w:rsidTr="00BC64B2">
        <w:trPr>
          <w:cantSplit/>
          <w:trHeight w:hRule="exact" w:val="567"/>
        </w:trPr>
        <w:tc>
          <w:tcPr>
            <w:tcW w:w="9981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2F8A" w14:textId="77777777" w:rsidR="00E6170A" w:rsidRPr="00C0791D" w:rsidRDefault="00E6170A" w:rsidP="00AD6894">
            <w:pPr>
              <w:snapToGrid w:val="0"/>
              <w:jc w:val="both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以前年度歲出轉入數決算</w:t>
            </w:r>
            <w:proofErr w:type="gramStart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E6170A" w:rsidRPr="00AC4D67" w14:paraId="61E9FBAE" w14:textId="77777777" w:rsidTr="00BC64B2">
        <w:trPr>
          <w:cantSplit/>
          <w:trHeight w:hRule="exact" w:val="227"/>
        </w:trPr>
        <w:tc>
          <w:tcPr>
            <w:tcW w:w="4003" w:type="dxa"/>
            <w:gridSpan w:val="8"/>
            <w:tcBorders>
              <w:top w:val="nil"/>
              <w:left w:val="nil"/>
              <w:right w:val="nil"/>
            </w:tcBorders>
          </w:tcPr>
          <w:p w14:paraId="135D7494" w14:textId="77777777" w:rsidR="00E6170A" w:rsidRPr="00AC4D67" w:rsidRDefault="00E6170A" w:rsidP="00AD6894">
            <w:pPr>
              <w:jc w:val="both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5978" w:type="dxa"/>
            <w:gridSpan w:val="14"/>
            <w:tcBorders>
              <w:top w:val="nil"/>
              <w:left w:val="nil"/>
              <w:right w:val="nil"/>
            </w:tcBorders>
            <w:vAlign w:val="bottom"/>
          </w:tcPr>
          <w:p w14:paraId="034DFCDA" w14:textId="77777777" w:rsidR="00E6170A" w:rsidRPr="00AC4D67" w:rsidRDefault="00E6170A" w:rsidP="00AD6894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AC4D67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6170A" w:rsidRPr="00AC4D67" w14:paraId="18480E51" w14:textId="77777777" w:rsidTr="00BC64B2">
        <w:trPr>
          <w:cantSplit/>
          <w:trHeight w:hRule="exact" w:val="283"/>
        </w:trPr>
        <w:tc>
          <w:tcPr>
            <w:tcW w:w="7154" w:type="dxa"/>
            <w:gridSpan w:val="15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68691CCD" w14:textId="77777777" w:rsidR="00E6170A" w:rsidRPr="00CA20F8" w:rsidRDefault="00E6170A" w:rsidP="00AD6894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2155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382C61B" w14:textId="77777777" w:rsidR="00E6170A" w:rsidRPr="00D77753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D77753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672" w:type="dxa"/>
            <w:gridSpan w:val="3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6AF6C748" w14:textId="77777777" w:rsidR="00E6170A" w:rsidRPr="00CA20F8" w:rsidRDefault="00E6170A" w:rsidP="00AD6894">
            <w:pPr>
              <w:ind w:left="10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E6170A" w14:paraId="19639158" w14:textId="77777777" w:rsidTr="00BC64B2">
        <w:trPr>
          <w:cantSplit/>
          <w:trHeight w:val="283"/>
        </w:trPr>
        <w:tc>
          <w:tcPr>
            <w:tcW w:w="3388" w:type="dxa"/>
            <w:gridSpan w:val="6"/>
            <w:tcBorders>
              <w:left w:val="nil"/>
              <w:bottom w:val="nil"/>
            </w:tcBorders>
            <w:vAlign w:val="center"/>
          </w:tcPr>
          <w:p w14:paraId="1F5A0854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766" w:type="dxa"/>
            <w:gridSpan w:val="9"/>
            <w:tcBorders>
              <w:right w:val="single" w:sz="12" w:space="0" w:color="auto"/>
            </w:tcBorders>
            <w:vAlign w:val="center"/>
          </w:tcPr>
          <w:p w14:paraId="5BFE3C41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155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5A7D3A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sz w:val="20"/>
              </w:rPr>
            </w:pPr>
          </w:p>
        </w:tc>
        <w:tc>
          <w:tcPr>
            <w:tcW w:w="672" w:type="dxa"/>
            <w:gridSpan w:val="3"/>
            <w:vMerge/>
            <w:tcBorders>
              <w:left w:val="single" w:sz="12" w:space="0" w:color="auto"/>
              <w:right w:val="nil"/>
            </w:tcBorders>
          </w:tcPr>
          <w:p w14:paraId="0182FE54" w14:textId="77777777" w:rsidR="00E6170A" w:rsidRDefault="00E6170A" w:rsidP="00AD6894">
            <w:pPr>
              <w:ind w:right="414"/>
              <w:rPr>
                <w:sz w:val="20"/>
              </w:rPr>
            </w:pPr>
          </w:p>
        </w:tc>
      </w:tr>
      <w:tr w:rsidR="00E6170A" w14:paraId="35E237FD" w14:textId="77777777" w:rsidTr="00BC64B2">
        <w:trPr>
          <w:cantSplit/>
          <w:trHeight w:hRule="exact" w:val="283"/>
        </w:trPr>
        <w:tc>
          <w:tcPr>
            <w:tcW w:w="1708" w:type="dxa"/>
            <w:gridSpan w:val="3"/>
            <w:tcBorders>
              <w:left w:val="nil"/>
              <w:bottom w:val="nil"/>
            </w:tcBorders>
            <w:vAlign w:val="center"/>
          </w:tcPr>
          <w:p w14:paraId="1BCB929F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680" w:type="dxa"/>
            <w:gridSpan w:val="3"/>
            <w:tcBorders>
              <w:left w:val="nil"/>
              <w:bottom w:val="nil"/>
            </w:tcBorders>
            <w:vAlign w:val="center"/>
          </w:tcPr>
          <w:p w14:paraId="6BC49ED6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834" w:type="dxa"/>
            <w:gridSpan w:val="6"/>
            <w:tcBorders>
              <w:bottom w:val="nil"/>
            </w:tcBorders>
            <w:vAlign w:val="center"/>
          </w:tcPr>
          <w:p w14:paraId="710E5B5B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932" w:type="dxa"/>
            <w:gridSpan w:val="3"/>
            <w:tcBorders>
              <w:bottom w:val="nil"/>
              <w:right w:val="single" w:sz="12" w:space="0" w:color="auto"/>
            </w:tcBorders>
            <w:vAlign w:val="center"/>
          </w:tcPr>
          <w:p w14:paraId="4ED3B1F6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55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5F069B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sz w:val="20"/>
              </w:rPr>
            </w:pPr>
          </w:p>
        </w:tc>
        <w:tc>
          <w:tcPr>
            <w:tcW w:w="672" w:type="dxa"/>
            <w:gridSpan w:val="3"/>
            <w:vMerge/>
            <w:tcBorders>
              <w:left w:val="single" w:sz="12" w:space="0" w:color="auto"/>
              <w:right w:val="nil"/>
            </w:tcBorders>
          </w:tcPr>
          <w:p w14:paraId="1A8D32CA" w14:textId="77777777" w:rsidR="00E6170A" w:rsidRDefault="00E6170A" w:rsidP="00AD6894">
            <w:pPr>
              <w:ind w:right="414"/>
              <w:rPr>
                <w:sz w:val="20"/>
              </w:rPr>
            </w:pPr>
          </w:p>
        </w:tc>
      </w:tr>
      <w:tr w:rsidR="00E6170A" w14:paraId="2F987BB0" w14:textId="77777777" w:rsidTr="00BC64B2">
        <w:trPr>
          <w:cantSplit/>
          <w:trHeight w:hRule="exact" w:val="283"/>
        </w:trPr>
        <w:tc>
          <w:tcPr>
            <w:tcW w:w="85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428ABF20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</w:tcBorders>
            <w:vAlign w:val="center"/>
          </w:tcPr>
          <w:p w14:paraId="5FD2FCC6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  <w:vAlign w:val="center"/>
          </w:tcPr>
          <w:p w14:paraId="3C382314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0A6865D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  <w:vAlign w:val="center"/>
          </w:tcPr>
          <w:p w14:paraId="1F7D7E4C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  <w:vAlign w:val="center"/>
          </w:tcPr>
          <w:p w14:paraId="2C62DB4A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678369C4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7D73C6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77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3829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sz w:val="20"/>
              </w:rPr>
            </w:pPr>
            <w:r w:rsidRPr="00CA20F8">
              <w:rPr>
                <w:rFonts w:ascii="標楷體" w:eastAsia="標楷體" w:hAnsi="標楷體" w:hint="eastAsia"/>
                <w:spacing w:val="-6"/>
                <w:sz w:val="20"/>
              </w:rPr>
              <w:t>剔除</w:t>
            </w:r>
            <w:r w:rsidRPr="00CA20F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A76CE" w14:textId="77777777" w:rsidR="00E6170A" w:rsidRPr="00CA20F8" w:rsidRDefault="00E6170A" w:rsidP="00AD6894">
            <w:pPr>
              <w:ind w:leftChars="10" w:left="24" w:rightChars="10" w:right="24"/>
              <w:jc w:val="distribute"/>
              <w:rPr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672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09C849F" w14:textId="77777777" w:rsidR="00E6170A" w:rsidRDefault="00E6170A" w:rsidP="00AD6894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E6170A" w:rsidRPr="00384AE5" w14:paraId="302D635C" w14:textId="77777777" w:rsidTr="00BC64B2">
        <w:trPr>
          <w:cantSplit/>
          <w:trHeight w:val="848"/>
        </w:trPr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7CDE40F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0B2D41E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7802D02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  <w:vAlign w:val="center"/>
          </w:tcPr>
          <w:p w14:paraId="3B4B82B7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AE27561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CBDEE58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/>
                <w:spacing w:val="-10"/>
                <w:sz w:val="20"/>
              </w:rPr>
              <w:t>,385,392</w:t>
            </w:r>
          </w:p>
        </w:tc>
        <w:tc>
          <w:tcPr>
            <w:tcW w:w="825" w:type="dxa"/>
            <w:tcBorders>
              <w:top w:val="single" w:sz="4" w:space="0" w:color="auto"/>
              <w:bottom w:val="nil"/>
            </w:tcBorders>
            <w:vAlign w:val="center"/>
          </w:tcPr>
          <w:p w14:paraId="5D6D7338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AEA0F99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0653BC6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6B2D095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/>
                <w:spacing w:val="-10"/>
                <w:sz w:val="20"/>
              </w:rPr>
              <w:t>,385,392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4F899B3" w14:textId="77777777" w:rsidR="00E6170A" w:rsidRPr="00D60DED" w:rsidRDefault="00E6170A" w:rsidP="00AD6894">
            <w:pPr>
              <w:jc w:val="right"/>
              <w:rPr>
                <w:rFonts w:ascii="新細明體"/>
                <w:b/>
                <w:sz w:val="22"/>
                <w:szCs w:val="22"/>
              </w:rPr>
            </w:pPr>
          </w:p>
        </w:tc>
      </w:tr>
      <w:tr w:rsidR="00E6170A" w:rsidRPr="00384AE5" w14:paraId="72DB3ADC" w14:textId="77777777" w:rsidTr="00BC64B2">
        <w:trPr>
          <w:cantSplit/>
          <w:trHeight w:val="848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8499983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A930F4F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16BEFF93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85F74E2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4113CAB5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F545BF8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/>
                <w:spacing w:val="-10"/>
                <w:sz w:val="20"/>
              </w:rPr>
              <w:t>,385,392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5259073E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C77C0AC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9275695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53172A3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/>
                <w:spacing w:val="-10"/>
                <w:sz w:val="20"/>
              </w:rPr>
              <w:t>,385,392</w:t>
            </w: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507AF41" w14:textId="77777777" w:rsidR="00E6170A" w:rsidRPr="00D60DED" w:rsidRDefault="00E6170A" w:rsidP="00AD6894">
            <w:pPr>
              <w:jc w:val="right"/>
              <w:rPr>
                <w:rFonts w:ascii="新細明體"/>
                <w:b/>
                <w:sz w:val="22"/>
                <w:szCs w:val="22"/>
              </w:rPr>
            </w:pPr>
          </w:p>
        </w:tc>
      </w:tr>
      <w:tr w:rsidR="00E6170A" w:rsidRPr="00384AE5" w14:paraId="7DCFFE8B" w14:textId="77777777" w:rsidTr="00BC64B2">
        <w:trPr>
          <w:cantSplit/>
          <w:trHeight w:val="848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F6DF97D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9091C16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0D872C25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5B54B1B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670EFF1B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455DA6C5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spacing w:val="-10"/>
                <w:sz w:val="20"/>
              </w:rPr>
              <w:t>,385,392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34D3A5FD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693AD42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A6A885A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3FDDA8F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spacing w:val="-10"/>
                <w:sz w:val="20"/>
              </w:rPr>
              <w:t>,385,392</w:t>
            </w: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CB66F12" w14:textId="77777777" w:rsidR="00E6170A" w:rsidRPr="00D60DED" w:rsidRDefault="00E6170A" w:rsidP="00AD6894">
            <w:pPr>
              <w:jc w:val="right"/>
              <w:rPr>
                <w:rFonts w:ascii="新細明體"/>
                <w:sz w:val="22"/>
                <w:szCs w:val="22"/>
              </w:rPr>
            </w:pPr>
          </w:p>
        </w:tc>
      </w:tr>
      <w:tr w:rsidR="00E6170A" w:rsidRPr="00C170D0" w14:paraId="5DDE2E35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652830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6C37F7F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24FEFE9C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57A677C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3E0DE75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04C30340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>
              <w:rPr>
                <w:rFonts w:ascii="新細明體" w:eastAsia="標楷體" w:hAnsi="新細明體" w:hint="eastAsia"/>
                <w:bCs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bCs/>
                <w:spacing w:val="-10"/>
                <w:sz w:val="20"/>
              </w:rPr>
              <w:t>,385,392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4860726F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712F167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CC3D787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0305173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>
              <w:rPr>
                <w:rFonts w:ascii="新細明體" w:eastAsia="標楷體" w:hAnsi="新細明體" w:hint="eastAsia"/>
                <w:spacing w:val="-10"/>
                <w:sz w:val="20"/>
              </w:rPr>
              <w:t>6</w:t>
            </w:r>
            <w:r>
              <w:rPr>
                <w:rFonts w:ascii="新細明體" w:eastAsia="標楷體" w:hAnsi="新細明體"/>
                <w:spacing w:val="-10"/>
                <w:sz w:val="20"/>
              </w:rPr>
              <w:t>,385,392</w:t>
            </w: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8B188E9" w14:textId="77777777" w:rsidR="00E6170A" w:rsidRPr="00EF788F" w:rsidRDefault="00E6170A" w:rsidP="00AD6894">
            <w:pPr>
              <w:jc w:val="both"/>
              <w:rPr>
                <w:rFonts w:ascii="標楷體" w:eastAsia="標楷體" w:hAnsi="標楷體"/>
                <w:bCs/>
                <w:noProof/>
                <w:spacing w:val="-8"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pacing w:val="-8"/>
                <w:sz w:val="20"/>
              </w:rPr>
              <w:t>市庫未撥款。</w:t>
            </w:r>
          </w:p>
        </w:tc>
      </w:tr>
      <w:tr w:rsidR="00E6170A" w:rsidRPr="00384AE5" w14:paraId="11C02C84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9F7FBF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4F489B9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04542EB1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8FDD6C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62E36A7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55F363E8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54CA0CE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7C203C3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9170C50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43FFC94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5C9975A" w14:textId="77777777" w:rsidR="00E6170A" w:rsidRPr="00D60DED" w:rsidRDefault="00E6170A" w:rsidP="00AD6894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E6170A" w:rsidRPr="00C170D0" w14:paraId="3F08E936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4788F1C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7016DFC3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38933DB1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03B280E7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7207C9F9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FDC4E2B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31AF9313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7AA165F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3290585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7C56BFA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BCC132F" w14:textId="77777777" w:rsidR="00E6170A" w:rsidRPr="00C170D0" w:rsidRDefault="00E6170A" w:rsidP="00AD6894">
            <w:pPr>
              <w:jc w:val="right"/>
              <w:rPr>
                <w:rFonts w:ascii="新細明體"/>
                <w:bCs/>
                <w:noProof/>
                <w:sz w:val="22"/>
                <w:szCs w:val="22"/>
              </w:rPr>
            </w:pPr>
          </w:p>
        </w:tc>
      </w:tr>
      <w:tr w:rsidR="00E6170A" w:rsidRPr="00C170D0" w14:paraId="7A2909BF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3E78F1D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756A24D9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04148675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276E017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457FA4ED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4CE6F861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53D38ABD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57E44E8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82666BB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43FBD85" w14:textId="77777777" w:rsidR="00E6170A" w:rsidRPr="00EC73C1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C5669E3" w14:textId="77777777" w:rsidR="00E6170A" w:rsidRPr="00C170D0" w:rsidRDefault="00E6170A" w:rsidP="00AD6894">
            <w:pPr>
              <w:jc w:val="right"/>
              <w:rPr>
                <w:rFonts w:ascii="新細明體"/>
                <w:bCs/>
                <w:noProof/>
                <w:sz w:val="22"/>
                <w:szCs w:val="22"/>
              </w:rPr>
            </w:pPr>
          </w:p>
        </w:tc>
      </w:tr>
      <w:tr w:rsidR="00E6170A" w:rsidRPr="00D77753" w14:paraId="7E51E5F2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367CDE4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0524DB7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407C2D90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6ECBD1C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731FC62B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5024826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63969C44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3F5BAF7" w14:textId="77777777" w:rsidR="00E6170A" w:rsidRPr="00FB285C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5125C8A" w14:textId="77777777" w:rsidR="00E6170A" w:rsidRPr="00C170D0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C74E68F" w14:textId="77777777" w:rsidR="00E6170A" w:rsidRPr="00235D6E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BBDE047" w14:textId="77777777" w:rsidR="00E6170A" w:rsidRPr="00D77753" w:rsidRDefault="00E6170A" w:rsidP="00AD6894">
            <w:pPr>
              <w:overflowPunct w:val="0"/>
              <w:spacing w:beforeLines="90" w:before="324"/>
              <w:rPr>
                <w:rFonts w:ascii="標楷體" w:eastAsia="標楷體" w:hAnsi="標楷體"/>
                <w:bCs/>
                <w:noProof/>
                <w:spacing w:val="-18"/>
                <w:sz w:val="20"/>
              </w:rPr>
            </w:pPr>
          </w:p>
        </w:tc>
      </w:tr>
      <w:tr w:rsidR="00E6170A" w:rsidRPr="00384AE5" w14:paraId="55145E5E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6EF732C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4B221502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758CC624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49A39CE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1BA86EE0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7B25574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F8500F4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C828B3A" w14:textId="77777777" w:rsidR="00E6170A" w:rsidRPr="00FB285C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723E9D8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7CEB8AB" w14:textId="77777777" w:rsidR="00E6170A" w:rsidRPr="00235D6E" w:rsidRDefault="00E6170A" w:rsidP="00AD6894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8F509D" w14:textId="77777777" w:rsidR="00E6170A" w:rsidRPr="00D60DED" w:rsidRDefault="00E6170A" w:rsidP="00AD6894">
            <w:pPr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E6170A" w:rsidRPr="00384AE5" w14:paraId="6A5408F8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97512FE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6B6661C1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51C10DE4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63EC981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61C5465C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682911DC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0A9F07FB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201E09C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D126B87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6B41659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5CA3B5B" w14:textId="77777777" w:rsidR="00E6170A" w:rsidRPr="00D60DED" w:rsidRDefault="00E6170A" w:rsidP="00AD6894">
            <w:pPr>
              <w:overflowPunct w:val="0"/>
              <w:jc w:val="both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E6170A" w:rsidRPr="00384AE5" w14:paraId="0B766467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4E8F620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6836EFE8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1E9E7FA9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1942AD8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6C3C8000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6807708A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007557BF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0B3E64C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096B606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0D1BCF0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6" w:type="dxa"/>
              <w:right w:w="6" w:type="dxa"/>
            </w:tcMar>
            <w:vAlign w:val="center"/>
          </w:tcPr>
          <w:p w14:paraId="794A2095" w14:textId="77777777" w:rsidR="00E6170A" w:rsidRDefault="00E6170A" w:rsidP="00AD6894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  <w:p w14:paraId="2BD0FC93" w14:textId="77777777" w:rsidR="00E6170A" w:rsidRPr="00957FB1" w:rsidRDefault="00E6170A" w:rsidP="00AD6894">
            <w:pPr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</w:tc>
      </w:tr>
      <w:tr w:rsidR="00E6170A" w:rsidRPr="00384AE5" w14:paraId="4BE6969B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7F68474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27444975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01C2D5E4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A942AC6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1139C873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70CB9813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4D9608DD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FDED8C9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32F49F8" w14:textId="77777777" w:rsidR="00E6170A" w:rsidRPr="007C3D18" w:rsidRDefault="00E6170A" w:rsidP="00AD6894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8359CB6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BC9E86E" w14:textId="77777777" w:rsidR="00E6170A" w:rsidRPr="00D60DED" w:rsidRDefault="00E6170A" w:rsidP="00AD6894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E6170A" w:rsidRPr="00384AE5" w14:paraId="100AAD8F" w14:textId="77777777" w:rsidTr="00BC64B2">
        <w:trPr>
          <w:cantSplit/>
          <w:trHeight w:val="854"/>
        </w:trPr>
        <w:tc>
          <w:tcPr>
            <w:tcW w:w="85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82C9F8F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2F21655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vAlign w:val="center"/>
          </w:tcPr>
          <w:p w14:paraId="6C4F6523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CE7DAA3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5BB80D9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nil"/>
            </w:tcBorders>
            <w:vAlign w:val="center"/>
          </w:tcPr>
          <w:p w14:paraId="254AD24F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4272F37F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EF41DF6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62E4382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7E07D3C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14AAD" w14:textId="77777777" w:rsidR="00E6170A" w:rsidRPr="00D60DED" w:rsidRDefault="00E6170A" w:rsidP="00AD6894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E6170A" w:rsidRPr="00384AE5" w14:paraId="2AF0E847" w14:textId="77777777" w:rsidTr="00BC64B2">
        <w:trPr>
          <w:cantSplit/>
          <w:trHeight w:val="916"/>
        </w:trPr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4B11135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7EDD1F5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99C6438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14:paraId="1FBD855F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4B25CDC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9A14B7A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single" w:sz="4" w:space="0" w:color="auto"/>
            </w:tcBorders>
            <w:vAlign w:val="center"/>
          </w:tcPr>
          <w:p w14:paraId="0BD93BD9" w14:textId="77777777" w:rsidR="00E6170A" w:rsidRPr="00DB43A6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7D9B3F9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A1D83" w14:textId="77777777" w:rsidR="00E6170A" w:rsidRDefault="00E6170A" w:rsidP="00AD6894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AB246C" w14:textId="77777777" w:rsidR="00E6170A" w:rsidRPr="00E12DA2" w:rsidRDefault="00E6170A" w:rsidP="00AD6894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tcMar>
              <w:left w:w="6" w:type="dxa"/>
              <w:right w:w="6" w:type="dxa"/>
            </w:tcMar>
            <w:vAlign w:val="center"/>
          </w:tcPr>
          <w:p w14:paraId="6FA12A68" w14:textId="77777777" w:rsidR="00E6170A" w:rsidRDefault="00E6170A" w:rsidP="00AD6894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  <w:p w14:paraId="14E4DCA2" w14:textId="77777777" w:rsidR="00E6170A" w:rsidRPr="00957FB1" w:rsidRDefault="00E6170A" w:rsidP="00AD6894">
            <w:pPr>
              <w:jc w:val="both"/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</w:tc>
      </w:tr>
      <w:tr w:rsidR="00BC64B2" w:rsidRPr="002C6465" w14:paraId="3F937BBF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cantSplit/>
          <w:trHeight w:val="510"/>
        </w:trPr>
        <w:tc>
          <w:tcPr>
            <w:tcW w:w="9925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4FA31CC4" w14:textId="77777777" w:rsidR="00BC64B2" w:rsidRDefault="00BC64B2" w:rsidP="00AD6894">
            <w:pPr>
              <w:wordWrap w:val="0"/>
              <w:jc w:val="right"/>
              <w:rPr>
                <w:rFonts w:ascii="標楷體" w:eastAsia="標楷體" w:hAnsi="標楷體"/>
                <w:b/>
                <w:color w:val="000000"/>
                <w:spacing w:val="2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lastRenderedPageBreak/>
              <w:t>伍</w:t>
            </w:r>
            <w:r w:rsidRPr="003F1A66"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、</w:t>
            </w:r>
            <w:proofErr w:type="gramStart"/>
            <w:r w:rsidRPr="003F1A66"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臺</w:t>
            </w:r>
            <w:proofErr w:type="gramEnd"/>
            <w:r w:rsidRPr="003F1A66"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中市營業</w:t>
            </w:r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t>基金及非營業</w:t>
            </w:r>
          </w:p>
        </w:tc>
      </w:tr>
      <w:tr w:rsidR="00BC64B2" w14:paraId="31B45662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cantSplit/>
          <w:trHeight w:val="363"/>
        </w:trPr>
        <w:tc>
          <w:tcPr>
            <w:tcW w:w="992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FF217C" w14:textId="77777777" w:rsidR="00BC64B2" w:rsidRDefault="00BC64B2" w:rsidP="00AD6894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中華民國</w:t>
            </w:r>
          </w:p>
        </w:tc>
      </w:tr>
      <w:tr w:rsidR="00BC64B2" w14:paraId="139D04DD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cantSplit/>
          <w:trHeight w:hRule="exact" w:val="454"/>
        </w:trPr>
        <w:tc>
          <w:tcPr>
            <w:tcW w:w="3800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BA40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86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227C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修正事項</w:t>
            </w: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C4FE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修正收入(基金來源) </w:t>
            </w:r>
          </w:p>
        </w:tc>
      </w:tr>
      <w:tr w:rsidR="00BC64B2" w14:paraId="6E060E61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cantSplit/>
          <w:trHeight w:hRule="exact" w:val="709"/>
        </w:trPr>
        <w:tc>
          <w:tcPr>
            <w:tcW w:w="3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5BCB" w14:textId="77777777" w:rsidR="00BC64B2" w:rsidRDefault="00BC64B2" w:rsidP="00AD6894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6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357E" w14:textId="77777777" w:rsidR="00BC64B2" w:rsidRDefault="00BC64B2" w:rsidP="00AD6894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E5D5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0C06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</w:tr>
      <w:tr w:rsidR="00BC64B2" w14:paraId="7B906A8C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624"/>
        </w:trPr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629506" w14:textId="77777777" w:rsidR="00BC64B2" w:rsidRPr="000F75B0" w:rsidRDefault="00BC64B2" w:rsidP="00AD6894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非營業部分</w:t>
            </w:r>
          </w:p>
        </w:tc>
        <w:tc>
          <w:tcPr>
            <w:tcW w:w="286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FBF5B3" w14:textId="77777777" w:rsidR="00BC64B2" w:rsidRPr="000F75B0" w:rsidRDefault="00BC64B2" w:rsidP="00AD6894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總計</w:t>
            </w:r>
          </w:p>
        </w:tc>
        <w:tc>
          <w:tcPr>
            <w:tcW w:w="163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E0DAADF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37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540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549</w:t>
            </w:r>
          </w:p>
        </w:tc>
        <w:tc>
          <w:tcPr>
            <w:tcW w:w="163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D60F47F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4B2" w14:paraId="5A8A5795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624"/>
        </w:trPr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5488D3" w14:textId="77777777" w:rsidR="00BC64B2" w:rsidRPr="000F75B0" w:rsidRDefault="00BC64B2" w:rsidP="00AD6894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作業基金</w:t>
            </w:r>
          </w:p>
        </w:tc>
        <w:tc>
          <w:tcPr>
            <w:tcW w:w="286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11EC2E" w14:textId="77777777" w:rsidR="00BC64B2" w:rsidRPr="000F75B0" w:rsidRDefault="00BC64B2" w:rsidP="00AD6894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63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69E7F59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 w:rsidRPr="000F75B0">
              <w:rPr>
                <w:rFonts w:ascii="新細明體" w:hAnsi="新細明體"/>
                <w:b/>
                <w:noProof/>
                <w:sz w:val="20"/>
              </w:rPr>
              <w:t>6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719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481</w:t>
            </w:r>
          </w:p>
        </w:tc>
        <w:tc>
          <w:tcPr>
            <w:tcW w:w="163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9883C9E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4B2" w14:paraId="3C2CF90D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624"/>
        </w:trPr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4ED556" w14:textId="77777777" w:rsidR="00BC64B2" w:rsidRPr="000F75B0" w:rsidRDefault="00BC64B2" w:rsidP="00AD6894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0F75B0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0F75B0">
              <w:rPr>
                <w:rFonts w:ascii="標楷體" w:eastAsia="標楷體" w:hAnsi="標楷體" w:hint="eastAsia"/>
                <w:sz w:val="20"/>
              </w:rPr>
              <w:t>中市工業區開發管理基金</w:t>
            </w:r>
          </w:p>
        </w:tc>
        <w:tc>
          <w:tcPr>
            <w:tcW w:w="286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AEE6D" w14:textId="77777777" w:rsidR="00BC64B2" w:rsidRPr="000F75B0" w:rsidRDefault="00BC64B2" w:rsidP="00AD6894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小計</w:t>
            </w:r>
          </w:p>
        </w:tc>
        <w:tc>
          <w:tcPr>
            <w:tcW w:w="163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279AF8D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 w:rsidRPr="000F75B0">
              <w:rPr>
                <w:rFonts w:ascii="新細明體" w:hAnsi="新細明體"/>
                <w:b/>
                <w:noProof/>
                <w:sz w:val="20"/>
              </w:rPr>
              <w:t>6,719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481</w:t>
            </w:r>
          </w:p>
        </w:tc>
        <w:tc>
          <w:tcPr>
            <w:tcW w:w="163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15099E6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4B2" w14:paraId="353C8037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624"/>
        </w:trPr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5B422A" w14:textId="77777777" w:rsidR="00BC64B2" w:rsidRPr="000F75B0" w:rsidRDefault="00BC64B2" w:rsidP="00AD6894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6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601F3" w14:textId="77777777" w:rsidR="00BC64B2" w:rsidRPr="000F75B0" w:rsidRDefault="00BC64B2" w:rsidP="00AD6894">
            <w:pPr>
              <w:spacing w:line="30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C6465">
              <w:rPr>
                <w:rFonts w:ascii="標楷體" w:eastAsia="標楷體" w:hAnsi="標楷體" w:hint="eastAsia"/>
                <w:sz w:val="20"/>
              </w:rPr>
              <w:t>修正增列其他業務外收入。</w:t>
            </w:r>
          </w:p>
        </w:tc>
        <w:tc>
          <w:tcPr>
            <w:tcW w:w="163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85A60F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6</w:t>
            </w:r>
            <w:r w:rsidRPr="000F75B0">
              <w:rPr>
                <w:rFonts w:ascii="新細明體" w:hAnsi="新細明體"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noProof/>
                <w:sz w:val="20"/>
              </w:rPr>
              <w:t>719,481</w:t>
            </w:r>
          </w:p>
        </w:tc>
        <w:tc>
          <w:tcPr>
            <w:tcW w:w="163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08509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C64B2" w14:paraId="37EFA5AF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624"/>
        </w:trPr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F7E91" w14:textId="77777777" w:rsidR="00BC64B2" w:rsidRPr="000F75B0" w:rsidRDefault="00BC64B2" w:rsidP="00AD6894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特別收入基金</w:t>
            </w:r>
          </w:p>
        </w:tc>
        <w:tc>
          <w:tcPr>
            <w:tcW w:w="2863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7708C" w14:textId="77777777" w:rsidR="00BC64B2" w:rsidRPr="000F75B0" w:rsidRDefault="00BC64B2" w:rsidP="00AD6894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63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565AE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30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821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068</w:t>
            </w:r>
          </w:p>
        </w:tc>
        <w:tc>
          <w:tcPr>
            <w:tcW w:w="163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A8E3D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4B2" w14:paraId="5B6410D0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624"/>
        </w:trPr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B3F726" w14:textId="77777777" w:rsidR="00BC64B2" w:rsidRPr="000F75B0" w:rsidRDefault="00BC64B2" w:rsidP="00AD6894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0F75B0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0F75B0">
              <w:rPr>
                <w:rFonts w:ascii="標楷體" w:eastAsia="標楷體" w:hAnsi="標楷體" w:hint="eastAsia"/>
                <w:sz w:val="20"/>
              </w:rPr>
              <w:t>中市環境保護基金</w:t>
            </w:r>
          </w:p>
        </w:tc>
        <w:tc>
          <w:tcPr>
            <w:tcW w:w="2863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D5F12" w14:textId="77777777" w:rsidR="00BC64B2" w:rsidRPr="000F75B0" w:rsidRDefault="00BC64B2" w:rsidP="00AD6894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sz w:val="20"/>
              </w:rPr>
            </w:pPr>
            <w:r w:rsidRPr="000F75B0">
              <w:rPr>
                <w:rFonts w:ascii="標楷體" w:eastAsia="標楷體" w:hAnsi="標楷體" w:hint="eastAsia"/>
                <w:b/>
                <w:sz w:val="20"/>
              </w:rPr>
              <w:t>小計</w:t>
            </w:r>
          </w:p>
        </w:tc>
        <w:tc>
          <w:tcPr>
            <w:tcW w:w="163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50F88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30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821</w:t>
            </w:r>
            <w:r w:rsidRPr="000F75B0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068</w:t>
            </w:r>
          </w:p>
        </w:tc>
        <w:tc>
          <w:tcPr>
            <w:tcW w:w="163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18DA7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4B2" w14:paraId="05C8B94A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624"/>
        </w:trPr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E5F0E7" w14:textId="77777777" w:rsidR="00BC64B2" w:rsidRPr="000F75B0" w:rsidRDefault="00BC64B2" w:rsidP="00AD6894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63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792A1" w14:textId="77777777" w:rsidR="00BC64B2" w:rsidRPr="000F75B0" w:rsidRDefault="00BC64B2" w:rsidP="00AD6894">
            <w:pPr>
              <w:spacing w:line="30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0F75B0">
              <w:rPr>
                <w:rFonts w:ascii="標楷體" w:eastAsia="標楷體" w:hAnsi="標楷體" w:hint="eastAsia"/>
                <w:sz w:val="20"/>
              </w:rPr>
              <w:t>修正增列徵收及依法分配收入。</w:t>
            </w:r>
          </w:p>
        </w:tc>
        <w:tc>
          <w:tcPr>
            <w:tcW w:w="163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0F39E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30</w:t>
            </w:r>
            <w:r w:rsidRPr="000F75B0">
              <w:rPr>
                <w:rFonts w:ascii="新細明體" w:hAnsi="新細明體"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noProof/>
                <w:sz w:val="20"/>
              </w:rPr>
              <w:t>821</w:t>
            </w:r>
            <w:r w:rsidRPr="000F75B0">
              <w:rPr>
                <w:rFonts w:ascii="新細明體" w:hAnsi="新細明體"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noProof/>
                <w:sz w:val="20"/>
              </w:rPr>
              <w:t>068</w:t>
            </w:r>
          </w:p>
        </w:tc>
        <w:tc>
          <w:tcPr>
            <w:tcW w:w="163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AED907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C64B2" w:rsidRPr="002A3E8A" w14:paraId="76F1E190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7512"/>
        </w:trPr>
        <w:tc>
          <w:tcPr>
            <w:tcW w:w="38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8F3E6" w14:textId="77777777" w:rsidR="00BC64B2" w:rsidRPr="002A3E8A" w:rsidRDefault="00BC64B2" w:rsidP="00AD6894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86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71E2" w14:textId="77777777" w:rsidR="00BC64B2" w:rsidRPr="002A3E8A" w:rsidRDefault="00BC64B2" w:rsidP="00AD6894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AED6" w14:textId="77777777" w:rsidR="00BC64B2" w:rsidRPr="002A3E8A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34D7" w14:textId="77777777" w:rsidR="00BC64B2" w:rsidRPr="002A3E8A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BC64B2" w:rsidRPr="00020E36" w14:paraId="6B1FCFC5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8" w:type="dxa"/>
          <w:wAfter w:w="28" w:type="dxa"/>
          <w:trHeight w:val="58"/>
        </w:trPr>
        <w:tc>
          <w:tcPr>
            <w:tcW w:w="992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6739C3" w14:textId="77777777" w:rsidR="00BC64B2" w:rsidRPr="00020E36" w:rsidRDefault="00BC64B2" w:rsidP="00AD6894">
            <w:pPr>
              <w:spacing w:line="20" w:lineRule="exact"/>
              <w:ind w:rightChars="10" w:right="24"/>
              <w:jc w:val="both"/>
              <w:rPr>
                <w:rFonts w:ascii="標楷體" w:eastAsia="標楷體" w:hAnsi="標楷體"/>
                <w:noProof/>
                <w:sz w:val="20"/>
                <w:szCs w:val="22"/>
              </w:rPr>
            </w:pPr>
          </w:p>
        </w:tc>
      </w:tr>
      <w:tr w:rsidR="00BC64B2" w14:paraId="4EBA76D5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cantSplit/>
          <w:trHeight w:val="510"/>
        </w:trPr>
        <w:tc>
          <w:tcPr>
            <w:tcW w:w="991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A1EB" w14:textId="77777777" w:rsidR="00BC64B2" w:rsidRDefault="00BC64B2" w:rsidP="00AD689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20"/>
                <w:sz w:val="36"/>
                <w:u w:val="single"/>
              </w:rPr>
              <w:lastRenderedPageBreak/>
              <w:t>特種</w:t>
            </w:r>
            <w:r>
              <w:rPr>
                <w:rFonts w:ascii="標楷體" w:eastAsia="標楷體" w:hAnsi="標楷體" w:hint="eastAsia"/>
                <w:b/>
                <w:spacing w:val="6"/>
                <w:sz w:val="36"/>
                <w:u w:val="single"/>
              </w:rPr>
              <w:t>基金修正事項明細表</w:t>
            </w:r>
          </w:p>
        </w:tc>
      </w:tr>
      <w:tr w:rsidR="00BC64B2" w14:paraId="586C7364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cantSplit/>
          <w:trHeight w:val="363"/>
        </w:trPr>
        <w:tc>
          <w:tcPr>
            <w:tcW w:w="4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6DA7A3" w14:textId="77777777" w:rsidR="00BC64B2" w:rsidRDefault="00BC64B2" w:rsidP="00AD6894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Cs w:val="24"/>
              </w:rPr>
              <w:t>年度</w:t>
            </w:r>
          </w:p>
        </w:tc>
        <w:tc>
          <w:tcPr>
            <w:tcW w:w="55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C50563" w14:textId="77777777" w:rsidR="00BC64B2" w:rsidRDefault="00BC64B2" w:rsidP="00AD6894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單位：新臺幣元</w:t>
            </w:r>
          </w:p>
        </w:tc>
      </w:tr>
      <w:tr w:rsidR="00BC64B2" w14:paraId="585A9B54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cantSplit/>
          <w:trHeight w:val="454"/>
        </w:trPr>
        <w:tc>
          <w:tcPr>
            <w:tcW w:w="4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A7A8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修正支出(基金用途)</w:t>
            </w:r>
          </w:p>
        </w:tc>
        <w:tc>
          <w:tcPr>
            <w:tcW w:w="49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93BA2F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盈虧(餘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)增減數</w:t>
            </w:r>
          </w:p>
        </w:tc>
      </w:tr>
      <w:tr w:rsidR="00BC64B2" w14:paraId="6119B6FD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cantSplit/>
          <w:trHeight w:val="709"/>
        </w:trPr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C1D4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B377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  <w:tc>
          <w:tcPr>
            <w:tcW w:w="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A0B6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增列淨利或賸餘</w:t>
            </w:r>
          </w:p>
          <w:p w14:paraId="7FA06711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減列淨損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或短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9EE83E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減列淨利或賸餘</w:t>
            </w:r>
          </w:p>
          <w:p w14:paraId="3640701C" w14:textId="77777777" w:rsidR="00BC64B2" w:rsidRDefault="00BC64B2" w:rsidP="00AD6894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增列淨損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或短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</w:tr>
      <w:tr w:rsidR="00BC64B2" w14:paraId="4287B50D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624"/>
        </w:trPr>
        <w:tc>
          <w:tcPr>
            <w:tcW w:w="24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28DF96D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BA6AB8F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4104214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37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540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549</w:t>
            </w:r>
          </w:p>
        </w:tc>
        <w:tc>
          <w:tcPr>
            <w:tcW w:w="247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3A46C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4B2" w14:paraId="10465F8D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624"/>
        </w:trPr>
        <w:tc>
          <w:tcPr>
            <w:tcW w:w="24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B398A30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97744CF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F9765EF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6,719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481</w:t>
            </w:r>
          </w:p>
        </w:tc>
        <w:tc>
          <w:tcPr>
            <w:tcW w:w="247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E4629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0F75B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C64B2" w:rsidRPr="002A3E8A" w14:paraId="72291968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624"/>
        </w:trPr>
        <w:tc>
          <w:tcPr>
            <w:tcW w:w="24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6CC50BA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741EBBB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6FD17A9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6,719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481</w:t>
            </w:r>
          </w:p>
        </w:tc>
        <w:tc>
          <w:tcPr>
            <w:tcW w:w="247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1871C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BC64B2" w:rsidRPr="002A3E8A" w14:paraId="34B77432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624"/>
        </w:trPr>
        <w:tc>
          <w:tcPr>
            <w:tcW w:w="24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C09BA0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F11E1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DCCE4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/>
                <w:noProof/>
                <w:sz w:val="20"/>
              </w:rPr>
              <w:t>6,719</w:t>
            </w:r>
            <w:r w:rsidRPr="000F75B0">
              <w:rPr>
                <w:rFonts w:ascii="新細明體" w:hAnsi="新細明體" w:hint="eastAsia"/>
                <w:noProof/>
                <w:sz w:val="20"/>
              </w:rPr>
              <w:t>,</w:t>
            </w:r>
            <w:r w:rsidRPr="000F75B0">
              <w:rPr>
                <w:rFonts w:ascii="新細明體" w:hAnsi="新細明體"/>
                <w:noProof/>
                <w:sz w:val="20"/>
              </w:rPr>
              <w:t>481</w:t>
            </w:r>
          </w:p>
        </w:tc>
        <w:tc>
          <w:tcPr>
            <w:tcW w:w="247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AA0CBD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C64B2" w:rsidRPr="002A3E8A" w14:paraId="72CF53A3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624"/>
        </w:trPr>
        <w:tc>
          <w:tcPr>
            <w:tcW w:w="24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F16B37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B2101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FF4D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30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821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068</w:t>
            </w:r>
          </w:p>
        </w:tc>
        <w:tc>
          <w:tcPr>
            <w:tcW w:w="247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D801F1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BC64B2" w:rsidRPr="002A3E8A" w14:paraId="553FE884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624"/>
        </w:trPr>
        <w:tc>
          <w:tcPr>
            <w:tcW w:w="24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C8934C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7807C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8DF87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30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821</w:t>
            </w:r>
            <w:r w:rsidRPr="000F75B0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068</w:t>
            </w:r>
          </w:p>
        </w:tc>
        <w:tc>
          <w:tcPr>
            <w:tcW w:w="247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C406A7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BC64B2" w:rsidRPr="002A3E8A" w14:paraId="502659CA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624"/>
        </w:trPr>
        <w:tc>
          <w:tcPr>
            <w:tcW w:w="24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C80478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603462" w14:textId="77777777" w:rsidR="00BC64B2" w:rsidRPr="000F75B0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63D57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30</w:t>
            </w:r>
            <w:r w:rsidRPr="000F75B0">
              <w:rPr>
                <w:rFonts w:ascii="新細明體" w:hAnsi="新細明體"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noProof/>
                <w:sz w:val="20"/>
              </w:rPr>
              <w:t>821</w:t>
            </w:r>
            <w:r w:rsidRPr="000F75B0">
              <w:rPr>
                <w:rFonts w:ascii="新細明體" w:hAnsi="新細明體"/>
                <w:noProof/>
                <w:sz w:val="20"/>
              </w:rPr>
              <w:t>,</w:t>
            </w:r>
            <w:r w:rsidRPr="000F75B0">
              <w:rPr>
                <w:rFonts w:ascii="新細明體" w:hAnsi="新細明體" w:hint="eastAsia"/>
                <w:noProof/>
                <w:sz w:val="20"/>
              </w:rPr>
              <w:t>068</w:t>
            </w:r>
          </w:p>
        </w:tc>
        <w:tc>
          <w:tcPr>
            <w:tcW w:w="247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2BECC1" w14:textId="77777777" w:rsidR="00BC64B2" w:rsidRPr="000F75B0" w:rsidRDefault="00BC64B2" w:rsidP="00AD6894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0F75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C64B2" w:rsidRPr="002A3E8A" w14:paraId="0A2D5E0C" w14:textId="77777777" w:rsidTr="00BC64B2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28" w:type="dxa"/>
          <w:wAfter w:w="42" w:type="dxa"/>
          <w:trHeight w:val="7498"/>
        </w:trPr>
        <w:tc>
          <w:tcPr>
            <w:tcW w:w="24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84A1" w14:textId="77777777" w:rsidR="00BC64B2" w:rsidRPr="002A3E8A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040F" w14:textId="77777777" w:rsidR="00BC64B2" w:rsidRPr="002A3E8A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78AF" w14:textId="77777777" w:rsidR="00BC64B2" w:rsidRPr="002A3E8A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AA51F" w14:textId="77777777" w:rsidR="00BC64B2" w:rsidRPr="002A3E8A" w:rsidRDefault="00BC64B2" w:rsidP="00AD6894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</w:tbl>
    <w:p w14:paraId="53CA0C3C" w14:textId="77777777" w:rsidR="006C4865" w:rsidRDefault="006C4865" w:rsidP="0067585D">
      <w:pPr>
        <w:snapToGrid w:val="0"/>
        <w:spacing w:line="20" w:lineRule="exact"/>
        <w:jc w:val="both"/>
        <w:rPr>
          <w:rFonts w:ascii="新細明體" w:hAnsi="新細明體" w:hint="eastAsia"/>
          <w:sz w:val="20"/>
        </w:rPr>
      </w:pPr>
    </w:p>
    <w:sectPr w:rsidR="006C4865" w:rsidSect="00F61B5E">
      <w:footerReference w:type="even" r:id="rId8"/>
      <w:footerReference w:type="default" r:id="rId9"/>
      <w:footerReference w:type="first" r:id="rId10"/>
      <w:pgSz w:w="11906" w:h="16838" w:code="9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738B7" w14:textId="77777777" w:rsidR="00714B1B" w:rsidRDefault="00714B1B">
      <w:r>
        <w:separator/>
      </w:r>
    </w:p>
  </w:endnote>
  <w:endnote w:type="continuationSeparator" w:id="0">
    <w:p w14:paraId="141AC4B7" w14:textId="77777777" w:rsidR="00714B1B" w:rsidRDefault="0071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79C4" w14:textId="77777777" w:rsidR="00714B1B" w:rsidRDefault="00714B1B">
    <w:pPr>
      <w:pStyle w:val="ab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D792" w14:textId="77777777" w:rsidR="00714B1B" w:rsidRPr="00C0777A" w:rsidRDefault="00714B1B" w:rsidP="00C0777A">
    <w:pPr>
      <w:pStyle w:val="ab"/>
      <w:jc w:val="center"/>
    </w:pPr>
    <w:r>
      <w:rPr>
        <w:rFonts w:hint="eastAsia"/>
        <w:lang w:val="x-none"/>
      </w:rPr>
      <w:t>丁</w:t>
    </w:r>
    <w:r w:rsidRPr="00C0777A">
      <w:rPr>
        <w:rFonts w:hint="eastAsia"/>
        <w:lang w:val="x-none"/>
      </w:rPr>
      <w:t>－</w:t>
    </w:r>
    <w:r w:rsidRPr="00C0777A">
      <w:rPr>
        <w:lang w:val="x-none"/>
      </w:rPr>
      <w:fldChar w:fldCharType="begin"/>
    </w:r>
    <w:r w:rsidRPr="00C0777A">
      <w:rPr>
        <w:lang w:val="x-none"/>
      </w:rPr>
      <w:instrText xml:space="preserve"> PAGE   \* MERGEFORMAT </w:instrText>
    </w:r>
    <w:r w:rsidRPr="00C0777A">
      <w:rPr>
        <w:lang w:val="x-none"/>
      </w:rPr>
      <w:fldChar w:fldCharType="separate"/>
    </w:r>
    <w:r w:rsidR="00E0547A" w:rsidRPr="00E0547A">
      <w:rPr>
        <w:noProof/>
      </w:rPr>
      <w:t>2</w:t>
    </w:r>
    <w:r w:rsidRPr="00C0777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381E" w14:textId="77777777" w:rsidR="00714B1B" w:rsidRDefault="00714B1B" w:rsidP="00C0777A">
    <w:pPr>
      <w:pStyle w:val="ab"/>
      <w:jc w:val="center"/>
    </w:pPr>
    <w:r>
      <w:rPr>
        <w:rFonts w:hint="eastAsia"/>
        <w:lang w:val="x-none"/>
      </w:rPr>
      <w:t>丁</w:t>
    </w:r>
    <w:r w:rsidRPr="00C0777A">
      <w:rPr>
        <w:rFonts w:hint="eastAsia"/>
        <w:lang w:val="x-none"/>
      </w:rPr>
      <w:t>－</w:t>
    </w:r>
    <w:r w:rsidRPr="00C0777A">
      <w:rPr>
        <w:lang w:val="x-none"/>
      </w:rPr>
      <w:fldChar w:fldCharType="begin"/>
    </w:r>
    <w:r w:rsidRPr="00C0777A">
      <w:rPr>
        <w:lang w:val="x-none"/>
      </w:rPr>
      <w:instrText xml:space="preserve"> PAGE   \* MERGEFORMAT </w:instrText>
    </w:r>
    <w:r w:rsidRPr="00C0777A">
      <w:rPr>
        <w:lang w:val="x-none"/>
      </w:rPr>
      <w:fldChar w:fldCharType="separate"/>
    </w:r>
    <w:r w:rsidR="00E0547A" w:rsidRPr="00E0547A">
      <w:rPr>
        <w:noProof/>
      </w:rPr>
      <w:t>1</w:t>
    </w:r>
    <w:r w:rsidRPr="00C0777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EE4BE" w14:textId="77777777" w:rsidR="00714B1B" w:rsidRDefault="00714B1B">
      <w:r>
        <w:separator/>
      </w:r>
    </w:p>
  </w:footnote>
  <w:footnote w:type="continuationSeparator" w:id="0">
    <w:p w14:paraId="3312BB0B" w14:textId="77777777" w:rsidR="00714B1B" w:rsidRDefault="00714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E609154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abstractNum w:abstractNumId="1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2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3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4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5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6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7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9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0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2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3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4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5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eastAsia"/>
      </w:rPr>
    </w:lvl>
  </w:abstractNum>
  <w:abstractNum w:abstractNumId="18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 w16cid:durableId="572933010">
    <w:abstractNumId w:val="9"/>
  </w:num>
  <w:num w:numId="2" w16cid:durableId="2065567521">
    <w:abstractNumId w:val="0"/>
  </w:num>
  <w:num w:numId="3" w16cid:durableId="1819497509">
    <w:abstractNumId w:val="17"/>
  </w:num>
  <w:num w:numId="4" w16cid:durableId="230507598">
    <w:abstractNumId w:val="11"/>
  </w:num>
  <w:num w:numId="5" w16cid:durableId="948049404">
    <w:abstractNumId w:val="7"/>
  </w:num>
  <w:num w:numId="6" w16cid:durableId="1002508402">
    <w:abstractNumId w:val="10"/>
  </w:num>
  <w:num w:numId="7" w16cid:durableId="1259413061">
    <w:abstractNumId w:val="4"/>
  </w:num>
  <w:num w:numId="8" w16cid:durableId="1073044992">
    <w:abstractNumId w:val="1"/>
  </w:num>
  <w:num w:numId="9" w16cid:durableId="769472202">
    <w:abstractNumId w:val="8"/>
  </w:num>
  <w:num w:numId="10" w16cid:durableId="1626421031">
    <w:abstractNumId w:val="14"/>
  </w:num>
  <w:num w:numId="11" w16cid:durableId="1591353636">
    <w:abstractNumId w:val="12"/>
  </w:num>
  <w:num w:numId="12" w16cid:durableId="57411211">
    <w:abstractNumId w:val="6"/>
  </w:num>
  <w:num w:numId="13" w16cid:durableId="533074992">
    <w:abstractNumId w:val="15"/>
  </w:num>
  <w:num w:numId="14" w16cid:durableId="1721786523">
    <w:abstractNumId w:val="13"/>
  </w:num>
  <w:num w:numId="15" w16cid:durableId="2127188222">
    <w:abstractNumId w:val="2"/>
  </w:num>
  <w:num w:numId="16" w16cid:durableId="719401563">
    <w:abstractNumId w:val="18"/>
  </w:num>
  <w:num w:numId="17" w16cid:durableId="592052229">
    <w:abstractNumId w:val="5"/>
  </w:num>
  <w:num w:numId="18" w16cid:durableId="398022366">
    <w:abstractNumId w:val="3"/>
  </w:num>
  <w:num w:numId="19" w16cid:durableId="3970498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052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BFD"/>
    <w:rsid w:val="00012B0C"/>
    <w:rsid w:val="00030815"/>
    <w:rsid w:val="0003316D"/>
    <w:rsid w:val="000332E1"/>
    <w:rsid w:val="00042178"/>
    <w:rsid w:val="00043FB3"/>
    <w:rsid w:val="000517C4"/>
    <w:rsid w:val="00051E92"/>
    <w:rsid w:val="00053252"/>
    <w:rsid w:val="00065122"/>
    <w:rsid w:val="00067523"/>
    <w:rsid w:val="00071E14"/>
    <w:rsid w:val="000720D2"/>
    <w:rsid w:val="00073DE6"/>
    <w:rsid w:val="00076868"/>
    <w:rsid w:val="000828F1"/>
    <w:rsid w:val="000842C8"/>
    <w:rsid w:val="000851E8"/>
    <w:rsid w:val="0008622D"/>
    <w:rsid w:val="000904DC"/>
    <w:rsid w:val="00090AE1"/>
    <w:rsid w:val="00092B46"/>
    <w:rsid w:val="0009689E"/>
    <w:rsid w:val="000B1C4A"/>
    <w:rsid w:val="000B1D15"/>
    <w:rsid w:val="000B473D"/>
    <w:rsid w:val="000B51BF"/>
    <w:rsid w:val="000B6324"/>
    <w:rsid w:val="000C2699"/>
    <w:rsid w:val="000D49CF"/>
    <w:rsid w:val="000D5C04"/>
    <w:rsid w:val="000D7661"/>
    <w:rsid w:val="000E125F"/>
    <w:rsid w:val="000E21CE"/>
    <w:rsid w:val="001007B0"/>
    <w:rsid w:val="00102795"/>
    <w:rsid w:val="001076DD"/>
    <w:rsid w:val="0012449B"/>
    <w:rsid w:val="00130612"/>
    <w:rsid w:val="00132A45"/>
    <w:rsid w:val="001347CF"/>
    <w:rsid w:val="001372E8"/>
    <w:rsid w:val="00137DA4"/>
    <w:rsid w:val="00140B6A"/>
    <w:rsid w:val="0014103D"/>
    <w:rsid w:val="00142206"/>
    <w:rsid w:val="00147E2C"/>
    <w:rsid w:val="00161001"/>
    <w:rsid w:val="00162449"/>
    <w:rsid w:val="00163980"/>
    <w:rsid w:val="00165587"/>
    <w:rsid w:val="00171345"/>
    <w:rsid w:val="0017457F"/>
    <w:rsid w:val="00176DFE"/>
    <w:rsid w:val="001808A0"/>
    <w:rsid w:val="00185B79"/>
    <w:rsid w:val="00190089"/>
    <w:rsid w:val="00193187"/>
    <w:rsid w:val="001937A6"/>
    <w:rsid w:val="00194051"/>
    <w:rsid w:val="001A124A"/>
    <w:rsid w:val="001A4D09"/>
    <w:rsid w:val="001B7010"/>
    <w:rsid w:val="001C115E"/>
    <w:rsid w:val="001C38AE"/>
    <w:rsid w:val="001D1018"/>
    <w:rsid w:val="001D6B30"/>
    <w:rsid w:val="001E37A7"/>
    <w:rsid w:val="001E50BC"/>
    <w:rsid w:val="001F70BD"/>
    <w:rsid w:val="001F7ED1"/>
    <w:rsid w:val="00200F2B"/>
    <w:rsid w:val="00203549"/>
    <w:rsid w:val="002040AE"/>
    <w:rsid w:val="00204E05"/>
    <w:rsid w:val="002070C5"/>
    <w:rsid w:val="00214722"/>
    <w:rsid w:val="00214758"/>
    <w:rsid w:val="00216948"/>
    <w:rsid w:val="00217358"/>
    <w:rsid w:val="0022017F"/>
    <w:rsid w:val="00221269"/>
    <w:rsid w:val="002273D0"/>
    <w:rsid w:val="002275D3"/>
    <w:rsid w:val="002374F6"/>
    <w:rsid w:val="00237CED"/>
    <w:rsid w:val="0024025E"/>
    <w:rsid w:val="00241947"/>
    <w:rsid w:val="00245AE9"/>
    <w:rsid w:val="00250C3B"/>
    <w:rsid w:val="00250F57"/>
    <w:rsid w:val="00251FE3"/>
    <w:rsid w:val="00252612"/>
    <w:rsid w:val="0027281C"/>
    <w:rsid w:val="00277DC6"/>
    <w:rsid w:val="00281786"/>
    <w:rsid w:val="00282B36"/>
    <w:rsid w:val="00292625"/>
    <w:rsid w:val="002A4F46"/>
    <w:rsid w:val="002A5C6E"/>
    <w:rsid w:val="002B11C6"/>
    <w:rsid w:val="002B1901"/>
    <w:rsid w:val="002B61E5"/>
    <w:rsid w:val="002C46D1"/>
    <w:rsid w:val="002E2155"/>
    <w:rsid w:val="002E3BA0"/>
    <w:rsid w:val="002E54B0"/>
    <w:rsid w:val="002E7204"/>
    <w:rsid w:val="002F030F"/>
    <w:rsid w:val="003022B8"/>
    <w:rsid w:val="00306D13"/>
    <w:rsid w:val="00310235"/>
    <w:rsid w:val="00310307"/>
    <w:rsid w:val="00310E74"/>
    <w:rsid w:val="00312BE4"/>
    <w:rsid w:val="00321107"/>
    <w:rsid w:val="00321BCA"/>
    <w:rsid w:val="0032554C"/>
    <w:rsid w:val="0033102A"/>
    <w:rsid w:val="00334D85"/>
    <w:rsid w:val="003354DE"/>
    <w:rsid w:val="00341E70"/>
    <w:rsid w:val="00346D68"/>
    <w:rsid w:val="00351467"/>
    <w:rsid w:val="003560FB"/>
    <w:rsid w:val="003600EA"/>
    <w:rsid w:val="003701DA"/>
    <w:rsid w:val="00370F91"/>
    <w:rsid w:val="003812FE"/>
    <w:rsid w:val="003839D8"/>
    <w:rsid w:val="003917CF"/>
    <w:rsid w:val="00392311"/>
    <w:rsid w:val="003A3C33"/>
    <w:rsid w:val="003B32A8"/>
    <w:rsid w:val="003B3967"/>
    <w:rsid w:val="003B5121"/>
    <w:rsid w:val="003B5AC0"/>
    <w:rsid w:val="003B737B"/>
    <w:rsid w:val="003C1235"/>
    <w:rsid w:val="003C209F"/>
    <w:rsid w:val="003C551C"/>
    <w:rsid w:val="003C58E1"/>
    <w:rsid w:val="003C7138"/>
    <w:rsid w:val="003D052A"/>
    <w:rsid w:val="003D1903"/>
    <w:rsid w:val="003D6829"/>
    <w:rsid w:val="003F30FE"/>
    <w:rsid w:val="003F47D3"/>
    <w:rsid w:val="003F5FFB"/>
    <w:rsid w:val="00404FEC"/>
    <w:rsid w:val="00413AD1"/>
    <w:rsid w:val="00414AFC"/>
    <w:rsid w:val="00415C53"/>
    <w:rsid w:val="00415EAD"/>
    <w:rsid w:val="00421E0B"/>
    <w:rsid w:val="00423279"/>
    <w:rsid w:val="00423761"/>
    <w:rsid w:val="00423D9C"/>
    <w:rsid w:val="004258F2"/>
    <w:rsid w:val="004369EF"/>
    <w:rsid w:val="00444336"/>
    <w:rsid w:val="0045201A"/>
    <w:rsid w:val="00455703"/>
    <w:rsid w:val="00456A37"/>
    <w:rsid w:val="00457B75"/>
    <w:rsid w:val="00465F75"/>
    <w:rsid w:val="004715F6"/>
    <w:rsid w:val="00474F37"/>
    <w:rsid w:val="00475C98"/>
    <w:rsid w:val="00485D4F"/>
    <w:rsid w:val="00486A9D"/>
    <w:rsid w:val="00486FA6"/>
    <w:rsid w:val="00496295"/>
    <w:rsid w:val="004A26EE"/>
    <w:rsid w:val="004A6983"/>
    <w:rsid w:val="004B7ED1"/>
    <w:rsid w:val="004C4CDD"/>
    <w:rsid w:val="004C54CF"/>
    <w:rsid w:val="004D2B81"/>
    <w:rsid w:val="004D5DC9"/>
    <w:rsid w:val="004E0134"/>
    <w:rsid w:val="004E22C7"/>
    <w:rsid w:val="004E246B"/>
    <w:rsid w:val="004E3113"/>
    <w:rsid w:val="004E6048"/>
    <w:rsid w:val="004F4103"/>
    <w:rsid w:val="00502C80"/>
    <w:rsid w:val="005072BC"/>
    <w:rsid w:val="00511B97"/>
    <w:rsid w:val="00521A25"/>
    <w:rsid w:val="00522F26"/>
    <w:rsid w:val="0053302D"/>
    <w:rsid w:val="00533B58"/>
    <w:rsid w:val="0053713C"/>
    <w:rsid w:val="00541762"/>
    <w:rsid w:val="00552358"/>
    <w:rsid w:val="00556874"/>
    <w:rsid w:val="005628C7"/>
    <w:rsid w:val="00564594"/>
    <w:rsid w:val="00565D1C"/>
    <w:rsid w:val="00573462"/>
    <w:rsid w:val="005738C8"/>
    <w:rsid w:val="005757E8"/>
    <w:rsid w:val="00575F33"/>
    <w:rsid w:val="00582AE6"/>
    <w:rsid w:val="00591F00"/>
    <w:rsid w:val="005A12BA"/>
    <w:rsid w:val="005A4B81"/>
    <w:rsid w:val="005A7570"/>
    <w:rsid w:val="005B2315"/>
    <w:rsid w:val="005B26E7"/>
    <w:rsid w:val="005D137B"/>
    <w:rsid w:val="005E0B8C"/>
    <w:rsid w:val="005F5DAA"/>
    <w:rsid w:val="005F771B"/>
    <w:rsid w:val="00600B93"/>
    <w:rsid w:val="0060345B"/>
    <w:rsid w:val="00604842"/>
    <w:rsid w:val="00607ACD"/>
    <w:rsid w:val="00614096"/>
    <w:rsid w:val="00620972"/>
    <w:rsid w:val="00621D88"/>
    <w:rsid w:val="0063418D"/>
    <w:rsid w:val="00647941"/>
    <w:rsid w:val="006504D7"/>
    <w:rsid w:val="0065260A"/>
    <w:rsid w:val="006600FF"/>
    <w:rsid w:val="0066358B"/>
    <w:rsid w:val="00666B85"/>
    <w:rsid w:val="006708B3"/>
    <w:rsid w:val="006714D9"/>
    <w:rsid w:val="00671D63"/>
    <w:rsid w:val="0067585D"/>
    <w:rsid w:val="006766AC"/>
    <w:rsid w:val="006773CE"/>
    <w:rsid w:val="00681AB5"/>
    <w:rsid w:val="006835DD"/>
    <w:rsid w:val="0068476B"/>
    <w:rsid w:val="006859AB"/>
    <w:rsid w:val="00686851"/>
    <w:rsid w:val="00690DAE"/>
    <w:rsid w:val="006942C3"/>
    <w:rsid w:val="0069509C"/>
    <w:rsid w:val="006A09B0"/>
    <w:rsid w:val="006B4ADE"/>
    <w:rsid w:val="006C4865"/>
    <w:rsid w:val="006C5791"/>
    <w:rsid w:val="006D02FB"/>
    <w:rsid w:val="006D4ECC"/>
    <w:rsid w:val="006D59C3"/>
    <w:rsid w:val="006D75EF"/>
    <w:rsid w:val="006F2935"/>
    <w:rsid w:val="00701F7E"/>
    <w:rsid w:val="00707414"/>
    <w:rsid w:val="00712379"/>
    <w:rsid w:val="00714B1B"/>
    <w:rsid w:val="00716976"/>
    <w:rsid w:val="00717673"/>
    <w:rsid w:val="007216AD"/>
    <w:rsid w:val="00722E72"/>
    <w:rsid w:val="00723717"/>
    <w:rsid w:val="00726239"/>
    <w:rsid w:val="0073001D"/>
    <w:rsid w:val="00731B94"/>
    <w:rsid w:val="0073529D"/>
    <w:rsid w:val="007355B2"/>
    <w:rsid w:val="007358E2"/>
    <w:rsid w:val="0073626B"/>
    <w:rsid w:val="00740BCE"/>
    <w:rsid w:val="00742F91"/>
    <w:rsid w:val="00743648"/>
    <w:rsid w:val="00747545"/>
    <w:rsid w:val="00753EFC"/>
    <w:rsid w:val="00756D30"/>
    <w:rsid w:val="007649EB"/>
    <w:rsid w:val="007809E3"/>
    <w:rsid w:val="007811CE"/>
    <w:rsid w:val="007977E1"/>
    <w:rsid w:val="007A271A"/>
    <w:rsid w:val="007B2E3C"/>
    <w:rsid w:val="007C19A9"/>
    <w:rsid w:val="007C36B8"/>
    <w:rsid w:val="007D049C"/>
    <w:rsid w:val="007D080C"/>
    <w:rsid w:val="007D6C17"/>
    <w:rsid w:val="007E62A5"/>
    <w:rsid w:val="007E7BD4"/>
    <w:rsid w:val="007F4224"/>
    <w:rsid w:val="007F6F81"/>
    <w:rsid w:val="00804036"/>
    <w:rsid w:val="00806A75"/>
    <w:rsid w:val="00811DB9"/>
    <w:rsid w:val="00812481"/>
    <w:rsid w:val="008174AD"/>
    <w:rsid w:val="00821CA3"/>
    <w:rsid w:val="00822277"/>
    <w:rsid w:val="00823FC4"/>
    <w:rsid w:val="00826186"/>
    <w:rsid w:val="00826D86"/>
    <w:rsid w:val="0083579A"/>
    <w:rsid w:val="00836E3C"/>
    <w:rsid w:val="00841323"/>
    <w:rsid w:val="00843ACF"/>
    <w:rsid w:val="00847B88"/>
    <w:rsid w:val="008633EB"/>
    <w:rsid w:val="0086427C"/>
    <w:rsid w:val="0086518F"/>
    <w:rsid w:val="00870D0D"/>
    <w:rsid w:val="008761FC"/>
    <w:rsid w:val="00880849"/>
    <w:rsid w:val="00886663"/>
    <w:rsid w:val="00887C22"/>
    <w:rsid w:val="00887EAB"/>
    <w:rsid w:val="00891198"/>
    <w:rsid w:val="008911CA"/>
    <w:rsid w:val="00893E1E"/>
    <w:rsid w:val="008A1718"/>
    <w:rsid w:val="008B6D7F"/>
    <w:rsid w:val="008C0EB9"/>
    <w:rsid w:val="008D3948"/>
    <w:rsid w:val="008D3D23"/>
    <w:rsid w:val="008D4A5C"/>
    <w:rsid w:val="008D5D89"/>
    <w:rsid w:val="008D7373"/>
    <w:rsid w:val="008E0221"/>
    <w:rsid w:val="008E417D"/>
    <w:rsid w:val="008E4860"/>
    <w:rsid w:val="008F083C"/>
    <w:rsid w:val="008F266C"/>
    <w:rsid w:val="008F6D8B"/>
    <w:rsid w:val="00901500"/>
    <w:rsid w:val="00903EE0"/>
    <w:rsid w:val="00906404"/>
    <w:rsid w:val="0090792E"/>
    <w:rsid w:val="00911673"/>
    <w:rsid w:val="00914DC7"/>
    <w:rsid w:val="00915501"/>
    <w:rsid w:val="00915FD1"/>
    <w:rsid w:val="00917486"/>
    <w:rsid w:val="0092148F"/>
    <w:rsid w:val="00923E6D"/>
    <w:rsid w:val="00931E95"/>
    <w:rsid w:val="00934FC8"/>
    <w:rsid w:val="00935D01"/>
    <w:rsid w:val="00940B07"/>
    <w:rsid w:val="00943F51"/>
    <w:rsid w:val="009459CC"/>
    <w:rsid w:val="00945ABC"/>
    <w:rsid w:val="00945AF8"/>
    <w:rsid w:val="00955A13"/>
    <w:rsid w:val="00956B1B"/>
    <w:rsid w:val="00974401"/>
    <w:rsid w:val="0098037F"/>
    <w:rsid w:val="00982A5E"/>
    <w:rsid w:val="00985909"/>
    <w:rsid w:val="00993E89"/>
    <w:rsid w:val="00994FD6"/>
    <w:rsid w:val="009A435D"/>
    <w:rsid w:val="009B198E"/>
    <w:rsid w:val="009D0596"/>
    <w:rsid w:val="009D07B2"/>
    <w:rsid w:val="009D1830"/>
    <w:rsid w:val="009D26EA"/>
    <w:rsid w:val="009E0BFD"/>
    <w:rsid w:val="009F144B"/>
    <w:rsid w:val="009F44F6"/>
    <w:rsid w:val="009F57B6"/>
    <w:rsid w:val="00A03CB4"/>
    <w:rsid w:val="00A064CE"/>
    <w:rsid w:val="00A35FF4"/>
    <w:rsid w:val="00A36397"/>
    <w:rsid w:val="00A46E05"/>
    <w:rsid w:val="00A4789A"/>
    <w:rsid w:val="00A47FA7"/>
    <w:rsid w:val="00A51051"/>
    <w:rsid w:val="00A53F7F"/>
    <w:rsid w:val="00A54DF6"/>
    <w:rsid w:val="00A560AC"/>
    <w:rsid w:val="00A56FF6"/>
    <w:rsid w:val="00A634A8"/>
    <w:rsid w:val="00A63AF7"/>
    <w:rsid w:val="00A66B59"/>
    <w:rsid w:val="00A722D9"/>
    <w:rsid w:val="00A72EC0"/>
    <w:rsid w:val="00A7474A"/>
    <w:rsid w:val="00A758DE"/>
    <w:rsid w:val="00A807B1"/>
    <w:rsid w:val="00A82925"/>
    <w:rsid w:val="00A83FE9"/>
    <w:rsid w:val="00A85F50"/>
    <w:rsid w:val="00A931F4"/>
    <w:rsid w:val="00AA127F"/>
    <w:rsid w:val="00AB2DCA"/>
    <w:rsid w:val="00AB3142"/>
    <w:rsid w:val="00AC0973"/>
    <w:rsid w:val="00AC5403"/>
    <w:rsid w:val="00AD3BA0"/>
    <w:rsid w:val="00AD42BB"/>
    <w:rsid w:val="00AE057B"/>
    <w:rsid w:val="00AE2913"/>
    <w:rsid w:val="00AE4275"/>
    <w:rsid w:val="00AE4DF5"/>
    <w:rsid w:val="00AF375D"/>
    <w:rsid w:val="00AF5AA3"/>
    <w:rsid w:val="00AF7CFF"/>
    <w:rsid w:val="00B00065"/>
    <w:rsid w:val="00B00D85"/>
    <w:rsid w:val="00B01164"/>
    <w:rsid w:val="00B068D7"/>
    <w:rsid w:val="00B07A36"/>
    <w:rsid w:val="00B128C2"/>
    <w:rsid w:val="00B17DA0"/>
    <w:rsid w:val="00B20A04"/>
    <w:rsid w:val="00B23F3E"/>
    <w:rsid w:val="00B41D48"/>
    <w:rsid w:val="00B43271"/>
    <w:rsid w:val="00B548CF"/>
    <w:rsid w:val="00B5795E"/>
    <w:rsid w:val="00B65A28"/>
    <w:rsid w:val="00B70E4E"/>
    <w:rsid w:val="00B71589"/>
    <w:rsid w:val="00B766F3"/>
    <w:rsid w:val="00B77311"/>
    <w:rsid w:val="00B8370F"/>
    <w:rsid w:val="00B85208"/>
    <w:rsid w:val="00BA07D5"/>
    <w:rsid w:val="00BA45F5"/>
    <w:rsid w:val="00BA53A2"/>
    <w:rsid w:val="00BC0C53"/>
    <w:rsid w:val="00BC144E"/>
    <w:rsid w:val="00BC2DAC"/>
    <w:rsid w:val="00BC61AF"/>
    <w:rsid w:val="00BC64B2"/>
    <w:rsid w:val="00BC66A3"/>
    <w:rsid w:val="00BD583C"/>
    <w:rsid w:val="00BD7748"/>
    <w:rsid w:val="00BD78E7"/>
    <w:rsid w:val="00BE3648"/>
    <w:rsid w:val="00BE427C"/>
    <w:rsid w:val="00BE784E"/>
    <w:rsid w:val="00BF55B5"/>
    <w:rsid w:val="00BF62F8"/>
    <w:rsid w:val="00BF7B8D"/>
    <w:rsid w:val="00C0777A"/>
    <w:rsid w:val="00C1247E"/>
    <w:rsid w:val="00C16F33"/>
    <w:rsid w:val="00C23CCD"/>
    <w:rsid w:val="00C26FF5"/>
    <w:rsid w:val="00C45E3F"/>
    <w:rsid w:val="00C50A60"/>
    <w:rsid w:val="00C562D2"/>
    <w:rsid w:val="00C564BB"/>
    <w:rsid w:val="00C61419"/>
    <w:rsid w:val="00C6606B"/>
    <w:rsid w:val="00C7057D"/>
    <w:rsid w:val="00C75201"/>
    <w:rsid w:val="00C768F1"/>
    <w:rsid w:val="00C76E92"/>
    <w:rsid w:val="00C77517"/>
    <w:rsid w:val="00C84B97"/>
    <w:rsid w:val="00C87BC4"/>
    <w:rsid w:val="00C9136B"/>
    <w:rsid w:val="00CA20F8"/>
    <w:rsid w:val="00CA2893"/>
    <w:rsid w:val="00CA6885"/>
    <w:rsid w:val="00CB2762"/>
    <w:rsid w:val="00CC25A7"/>
    <w:rsid w:val="00CD69C0"/>
    <w:rsid w:val="00CD704E"/>
    <w:rsid w:val="00CE0680"/>
    <w:rsid w:val="00CE2E76"/>
    <w:rsid w:val="00CE6741"/>
    <w:rsid w:val="00D01611"/>
    <w:rsid w:val="00D0385D"/>
    <w:rsid w:val="00D139B6"/>
    <w:rsid w:val="00D17034"/>
    <w:rsid w:val="00D177D6"/>
    <w:rsid w:val="00D23727"/>
    <w:rsid w:val="00D35FF6"/>
    <w:rsid w:val="00D4147C"/>
    <w:rsid w:val="00D54346"/>
    <w:rsid w:val="00D60DED"/>
    <w:rsid w:val="00D649E4"/>
    <w:rsid w:val="00D71991"/>
    <w:rsid w:val="00D759DB"/>
    <w:rsid w:val="00D861F9"/>
    <w:rsid w:val="00D92551"/>
    <w:rsid w:val="00D96A4C"/>
    <w:rsid w:val="00D97F8D"/>
    <w:rsid w:val="00DA5A34"/>
    <w:rsid w:val="00DB17AE"/>
    <w:rsid w:val="00DB43A6"/>
    <w:rsid w:val="00DC1586"/>
    <w:rsid w:val="00DD42DF"/>
    <w:rsid w:val="00DD68D4"/>
    <w:rsid w:val="00DD75EA"/>
    <w:rsid w:val="00DE0205"/>
    <w:rsid w:val="00DE3966"/>
    <w:rsid w:val="00DE48D2"/>
    <w:rsid w:val="00DE68D9"/>
    <w:rsid w:val="00DF2620"/>
    <w:rsid w:val="00DF6F1E"/>
    <w:rsid w:val="00E0547A"/>
    <w:rsid w:val="00E056C5"/>
    <w:rsid w:val="00E12DA2"/>
    <w:rsid w:val="00E14A47"/>
    <w:rsid w:val="00E17039"/>
    <w:rsid w:val="00E2175F"/>
    <w:rsid w:val="00E237E9"/>
    <w:rsid w:val="00E23B2C"/>
    <w:rsid w:val="00E27F29"/>
    <w:rsid w:val="00E3055A"/>
    <w:rsid w:val="00E3184C"/>
    <w:rsid w:val="00E32339"/>
    <w:rsid w:val="00E344E9"/>
    <w:rsid w:val="00E3615D"/>
    <w:rsid w:val="00E443CA"/>
    <w:rsid w:val="00E444BD"/>
    <w:rsid w:val="00E45BBE"/>
    <w:rsid w:val="00E52841"/>
    <w:rsid w:val="00E60F68"/>
    <w:rsid w:val="00E6170A"/>
    <w:rsid w:val="00E73D0A"/>
    <w:rsid w:val="00E74A3A"/>
    <w:rsid w:val="00E775F2"/>
    <w:rsid w:val="00E77A42"/>
    <w:rsid w:val="00EB2A78"/>
    <w:rsid w:val="00EB56DF"/>
    <w:rsid w:val="00EB5F62"/>
    <w:rsid w:val="00EB6370"/>
    <w:rsid w:val="00EB6C28"/>
    <w:rsid w:val="00EC1FA8"/>
    <w:rsid w:val="00ED0257"/>
    <w:rsid w:val="00ED3E11"/>
    <w:rsid w:val="00EE2918"/>
    <w:rsid w:val="00EE3D33"/>
    <w:rsid w:val="00EE46BB"/>
    <w:rsid w:val="00F001DB"/>
    <w:rsid w:val="00F151D3"/>
    <w:rsid w:val="00F16425"/>
    <w:rsid w:val="00F1670C"/>
    <w:rsid w:val="00F17892"/>
    <w:rsid w:val="00F308BC"/>
    <w:rsid w:val="00F340A6"/>
    <w:rsid w:val="00F36DE8"/>
    <w:rsid w:val="00F536E4"/>
    <w:rsid w:val="00F55A72"/>
    <w:rsid w:val="00F61B5E"/>
    <w:rsid w:val="00F64A2B"/>
    <w:rsid w:val="00F64FD3"/>
    <w:rsid w:val="00F65315"/>
    <w:rsid w:val="00F67C92"/>
    <w:rsid w:val="00F700C3"/>
    <w:rsid w:val="00F73184"/>
    <w:rsid w:val="00F7613C"/>
    <w:rsid w:val="00F82BCD"/>
    <w:rsid w:val="00F85080"/>
    <w:rsid w:val="00F91E49"/>
    <w:rsid w:val="00FB046A"/>
    <w:rsid w:val="00FB14AB"/>
    <w:rsid w:val="00FB4E90"/>
    <w:rsid w:val="00FC0C25"/>
    <w:rsid w:val="00FC5991"/>
    <w:rsid w:val="00FD72B6"/>
    <w:rsid w:val="00FD7725"/>
    <w:rsid w:val="00FE0D3D"/>
    <w:rsid w:val="00FF2712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>
      <o:colormenu v:ext="edit" fillcolor="none"/>
    </o:shapedefaults>
    <o:shapelayout v:ext="edit">
      <o:idmap v:ext="edit" data="1"/>
    </o:shapelayout>
  </w:shapeDefaults>
  <w:decimalSymbol w:val="."/>
  <w:listSeparator w:val=","/>
  <w14:docId w14:val="42047E39"/>
  <w15:docId w15:val="{43F58C65-1EE7-40BE-B3A2-C283191E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2040AE"/>
    <w:pPr>
      <w:keepNext/>
      <w:jc w:val="right"/>
      <w:outlineLvl w:val="0"/>
    </w:pPr>
    <w:rPr>
      <w:rFonts w:ascii="標楷體" w:eastAsia="標楷體"/>
      <w:b/>
      <w:bCs/>
      <w:spacing w:val="-10"/>
      <w:sz w:val="18"/>
    </w:rPr>
  </w:style>
  <w:style w:type="paragraph" w:styleId="2">
    <w:name w:val="heading 2"/>
    <w:basedOn w:val="a"/>
    <w:next w:val="a"/>
    <w:link w:val="20"/>
    <w:qFormat/>
    <w:rsid w:val="002040AE"/>
    <w:pPr>
      <w:keepNext/>
      <w:jc w:val="both"/>
      <w:outlineLvl w:val="1"/>
    </w:pPr>
    <w:rPr>
      <w:rFonts w:ascii="標楷體" w:eastAsia="標楷體"/>
      <w:spacing w:val="-2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"/>
    <w:autoRedefine/>
    <w:uiPriority w:val="99"/>
    <w:pPr>
      <w:numPr>
        <w:numId w:val="1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styleId="a5">
    <w:name w:val="annotation text"/>
    <w:basedOn w:val="a"/>
    <w:link w:val="a6"/>
    <w:uiPriority w:val="99"/>
    <w:semiHidden/>
  </w:style>
  <w:style w:type="paragraph" w:styleId="a7">
    <w:name w:val="Date"/>
    <w:basedOn w:val="a"/>
    <w:next w:val="a"/>
    <w:link w:val="a8"/>
    <w:uiPriority w:val="99"/>
    <w:pPr>
      <w:jc w:val="right"/>
    </w:pPr>
    <w:rPr>
      <w:rFonts w:eastAsia="標楷體"/>
      <w:sz w:val="20"/>
    </w:rPr>
  </w:style>
  <w:style w:type="paragraph" w:styleId="a9">
    <w:name w:val="Plain Text"/>
    <w:basedOn w:val="a"/>
    <w:link w:val="aa"/>
    <w:uiPriority w:val="99"/>
    <w:rPr>
      <w:rFonts w:ascii="細明體" w:eastAsia="細明體" w:hAnsi="Courier New"/>
    </w:rPr>
  </w:style>
  <w:style w:type="paragraph" w:styleId="ab">
    <w:name w:val="footer"/>
    <w:basedOn w:val="a"/>
    <w:link w:val="ac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customStyle="1" w:styleId="ad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e">
    <w:name w:val="壹貳參"/>
    <w:basedOn w:val="ad"/>
    <w:pPr>
      <w:spacing w:after="240"/>
      <w:ind w:left="624"/>
      <w:jc w:val="left"/>
    </w:pPr>
    <w:rPr>
      <w:sz w:val="36"/>
    </w:rPr>
  </w:style>
  <w:style w:type="paragraph" w:customStyle="1" w:styleId="af">
    <w:name w:val="一二三"/>
    <w:basedOn w:val="ae"/>
    <w:pPr>
      <w:spacing w:after="120"/>
      <w:ind w:left="0"/>
    </w:pPr>
    <w:rPr>
      <w:b w:val="0"/>
      <w:sz w:val="32"/>
    </w:rPr>
  </w:style>
  <w:style w:type="paragraph" w:customStyle="1" w:styleId="af0">
    <w:name w:val="括號一二三"/>
    <w:basedOn w:val="af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0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customStyle="1" w:styleId="af1">
    <w:name w:val="表格字"/>
    <w:basedOn w:val="a"/>
    <w:uiPriority w:val="99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1">
    <w:name w:val="樣式1"/>
    <w:basedOn w:val="a"/>
    <w:autoRedefine/>
    <w:uiPriority w:val="99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1">
    <w:name w:val="樣式2"/>
    <w:basedOn w:val="a"/>
    <w:autoRedefine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"/>
    <w:autoRedefine/>
    <w:uiPriority w:val="99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"/>
    <w:autoRedefine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"/>
    <w:autoRedefine/>
    <w:uiPriority w:val="99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styleId="af2">
    <w:name w:val="header"/>
    <w:basedOn w:val="a"/>
    <w:link w:val="af3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styleId="af4">
    <w:name w:val="page number"/>
    <w:basedOn w:val="a0"/>
  </w:style>
  <w:style w:type="paragraph" w:styleId="af5">
    <w:name w:val="Balloon Text"/>
    <w:basedOn w:val="a"/>
    <w:link w:val="af6"/>
    <w:semiHidden/>
    <w:rPr>
      <w:rFonts w:ascii="Arial" w:hAnsi="Arial"/>
      <w:sz w:val="18"/>
      <w:szCs w:val="18"/>
    </w:rPr>
  </w:style>
  <w:style w:type="paragraph" w:styleId="af7">
    <w:name w:val="List Bullet"/>
    <w:basedOn w:val="a"/>
    <w:autoRedefine/>
    <w:uiPriority w:val="99"/>
    <w:pPr>
      <w:spacing w:line="240" w:lineRule="exact"/>
      <w:ind w:right="57"/>
      <w:jc w:val="right"/>
    </w:pPr>
    <w:rPr>
      <w:rFonts w:eastAsia="標楷體"/>
      <w:sz w:val="20"/>
    </w:rPr>
  </w:style>
  <w:style w:type="paragraph" w:customStyle="1" w:styleId="10035cm01cm">
    <w:name w:val="樣式 標楷體 10 點 粗體 分散對齊 左:  0.35 cm 右:  0.1 cm"/>
    <w:basedOn w:val="a"/>
    <w:uiPriority w:val="99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af8">
    <w:name w:val="表頭"/>
    <w:basedOn w:val="a"/>
    <w:uiPriority w:val="99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-1">
    <w:name w:val="欄1-1"/>
    <w:basedOn w:val="a"/>
    <w:uiPriority w:val="99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af9">
    <w:name w:val="標題一、"/>
    <w:basedOn w:val="a"/>
    <w:uiPriority w:val="9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1-3">
    <w:name w:val="欄1-3"/>
    <w:basedOn w:val="a"/>
    <w:uiPriority w:val="99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uiPriority w:val="99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a">
    <w:name w:val="List Paragraph"/>
    <w:basedOn w:val="a"/>
    <w:uiPriority w:val="34"/>
    <w:qFormat/>
    <w:rsid w:val="007F4224"/>
    <w:pPr>
      <w:ind w:leftChars="200" w:left="480"/>
    </w:pPr>
  </w:style>
  <w:style w:type="character" w:customStyle="1" w:styleId="aa">
    <w:name w:val="純文字 字元"/>
    <w:link w:val="a9"/>
    <w:uiPriority w:val="99"/>
    <w:locked/>
    <w:rsid w:val="00686851"/>
    <w:rPr>
      <w:rFonts w:ascii="細明體" w:eastAsia="細明體" w:hAnsi="Courier New"/>
      <w:kern w:val="2"/>
      <w:sz w:val="24"/>
    </w:rPr>
  </w:style>
  <w:style w:type="character" w:customStyle="1" w:styleId="10">
    <w:name w:val="標題 1 字元"/>
    <w:link w:val="1"/>
    <w:uiPriority w:val="99"/>
    <w:rsid w:val="002040AE"/>
    <w:rPr>
      <w:rFonts w:ascii="標楷體" w:eastAsia="標楷體"/>
      <w:b/>
      <w:bCs/>
      <w:spacing w:val="-10"/>
      <w:kern w:val="2"/>
      <w:sz w:val="18"/>
    </w:rPr>
  </w:style>
  <w:style w:type="character" w:customStyle="1" w:styleId="20">
    <w:name w:val="標題 2 字元"/>
    <w:link w:val="2"/>
    <w:rsid w:val="002040AE"/>
    <w:rPr>
      <w:rFonts w:ascii="標楷體" w:eastAsia="標楷體"/>
      <w:spacing w:val="-20"/>
      <w:kern w:val="2"/>
      <w:sz w:val="40"/>
    </w:rPr>
  </w:style>
  <w:style w:type="character" w:customStyle="1" w:styleId="af3">
    <w:name w:val="頁首 字元"/>
    <w:link w:val="af2"/>
    <w:locked/>
    <w:rsid w:val="002040AE"/>
    <w:rPr>
      <w:rFonts w:eastAsia="標楷體"/>
      <w:kern w:val="2"/>
    </w:rPr>
  </w:style>
  <w:style w:type="character" w:customStyle="1" w:styleId="a4">
    <w:name w:val="本文 字元"/>
    <w:link w:val="a3"/>
    <w:uiPriority w:val="99"/>
    <w:locked/>
    <w:rsid w:val="002040AE"/>
    <w:rPr>
      <w:rFonts w:ascii="標楷體" w:eastAsia="標楷體"/>
      <w:b/>
      <w:kern w:val="2"/>
      <w:sz w:val="18"/>
    </w:rPr>
  </w:style>
  <w:style w:type="character" w:customStyle="1" w:styleId="a6">
    <w:name w:val="註解文字 字元"/>
    <w:link w:val="a5"/>
    <w:uiPriority w:val="99"/>
    <w:semiHidden/>
    <w:locked/>
    <w:rsid w:val="002040AE"/>
    <w:rPr>
      <w:kern w:val="2"/>
      <w:sz w:val="24"/>
    </w:rPr>
  </w:style>
  <w:style w:type="character" w:customStyle="1" w:styleId="a8">
    <w:name w:val="日期 字元"/>
    <w:link w:val="a7"/>
    <w:uiPriority w:val="99"/>
    <w:locked/>
    <w:rsid w:val="002040AE"/>
    <w:rPr>
      <w:rFonts w:eastAsia="標楷體"/>
      <w:kern w:val="2"/>
    </w:rPr>
  </w:style>
  <w:style w:type="character" w:customStyle="1" w:styleId="ac">
    <w:name w:val="頁尾 字元"/>
    <w:link w:val="ab"/>
    <w:locked/>
    <w:rsid w:val="002040AE"/>
    <w:rPr>
      <w:rFonts w:ascii="標楷體" w:eastAsia="標楷體"/>
      <w:spacing w:val="-10"/>
      <w:kern w:val="2"/>
    </w:rPr>
  </w:style>
  <w:style w:type="character" w:customStyle="1" w:styleId="af6">
    <w:name w:val="註解方塊文字 字元"/>
    <w:link w:val="af5"/>
    <w:uiPriority w:val="99"/>
    <w:semiHidden/>
    <w:locked/>
    <w:rsid w:val="002040AE"/>
    <w:rPr>
      <w:rFonts w:ascii="Arial" w:hAnsi="Arial"/>
      <w:kern w:val="2"/>
      <w:sz w:val="18"/>
      <w:szCs w:val="18"/>
    </w:rPr>
  </w:style>
  <w:style w:type="paragraph" w:customStyle="1" w:styleId="12">
    <w:name w:val="清單段落1"/>
    <w:basedOn w:val="a"/>
    <w:rsid w:val="002040AE"/>
    <w:pPr>
      <w:ind w:leftChars="200" w:left="480"/>
    </w:pPr>
  </w:style>
  <w:style w:type="paragraph" w:styleId="22">
    <w:name w:val="Body Text 2"/>
    <w:basedOn w:val="a"/>
    <w:link w:val="23"/>
    <w:semiHidden/>
    <w:rsid w:val="002040AE"/>
    <w:pPr>
      <w:jc w:val="both"/>
    </w:pPr>
    <w:rPr>
      <w:rFonts w:ascii="標楷體" w:eastAsia="標楷體"/>
      <w:spacing w:val="-20"/>
      <w:sz w:val="18"/>
    </w:rPr>
  </w:style>
  <w:style w:type="character" w:customStyle="1" w:styleId="23">
    <w:name w:val="本文 2 字元"/>
    <w:link w:val="22"/>
    <w:semiHidden/>
    <w:rsid w:val="002040AE"/>
    <w:rPr>
      <w:rFonts w:ascii="標楷體" w:eastAsia="標楷體"/>
      <w:spacing w:val="-20"/>
      <w:kern w:val="2"/>
      <w:sz w:val="18"/>
    </w:rPr>
  </w:style>
  <w:style w:type="paragraph" w:styleId="afb">
    <w:name w:val="Document Map"/>
    <w:basedOn w:val="a"/>
    <w:link w:val="afc"/>
    <w:semiHidden/>
    <w:rsid w:val="002040AE"/>
    <w:pPr>
      <w:shd w:val="clear" w:color="auto" w:fill="000080"/>
      <w:jc w:val="right"/>
    </w:pPr>
    <w:rPr>
      <w:rFonts w:ascii="Arial" w:hAnsi="Arial"/>
      <w:spacing w:val="-20"/>
      <w:sz w:val="18"/>
    </w:rPr>
  </w:style>
  <w:style w:type="character" w:customStyle="1" w:styleId="afc">
    <w:name w:val="文件引導模式 字元"/>
    <w:link w:val="afb"/>
    <w:semiHidden/>
    <w:rsid w:val="002040AE"/>
    <w:rPr>
      <w:rFonts w:ascii="Arial" w:hAnsi="Arial"/>
      <w:spacing w:val="-20"/>
      <w:kern w:val="2"/>
      <w:sz w:val="18"/>
      <w:shd w:val="clear" w:color="auto" w:fill="000080"/>
    </w:rPr>
  </w:style>
  <w:style w:type="paragraph" w:customStyle="1" w:styleId="afd">
    <w:name w:val="三自來水事業處"/>
    <w:basedOn w:val="a9"/>
    <w:rsid w:val="002040AE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</w:rPr>
  </w:style>
  <w:style w:type="character" w:customStyle="1" w:styleId="afe">
    <w:name w:val="(臺)"/>
    <w:rsid w:val="002040AE"/>
    <w:rPr>
      <w:rFonts w:ascii="標楷體" w:eastAsia="標楷體" w:hAnsi="標楷體"/>
      <w:b/>
      <w:bCs/>
      <w:spacing w:val="20"/>
      <w:sz w:val="30"/>
    </w:rPr>
  </w:style>
  <w:style w:type="paragraph" w:customStyle="1" w:styleId="30">
    <w:name w:val="表格欄3數字"/>
    <w:basedOn w:val="a"/>
    <w:rsid w:val="00DA5A34"/>
    <w:pPr>
      <w:jc w:val="right"/>
    </w:pPr>
    <w:rPr>
      <w:rFonts w:ascii="細明體" w:eastAsia="細明體" w:hAnsi="Arial"/>
      <w:bCs/>
      <w:w w:val="90"/>
      <w:sz w:val="18"/>
    </w:rPr>
  </w:style>
  <w:style w:type="paragraph" w:styleId="aff">
    <w:name w:val="No Spacing"/>
    <w:link w:val="aff0"/>
    <w:uiPriority w:val="1"/>
    <w:qFormat/>
    <w:rsid w:val="00140B6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0">
    <w:name w:val="無間距 字元"/>
    <w:basedOn w:val="a0"/>
    <w:link w:val="aff"/>
    <w:uiPriority w:val="1"/>
    <w:rsid w:val="00140B6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1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oUserFiles\FfjNyLFKQzi&#27506;&#20837;&#20358;&#28304;&#21029;&#27770;&#31639;&#23529;&#23450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C716F-1859-403C-9A6F-995D48DF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FfjNyLFKQzi歲入來源別決算審定表(左頁).dot</Template>
  <TotalTime>77</TotalTime>
  <Pages>10</Pages>
  <Words>1230</Words>
  <Characters>2181</Characters>
  <Application>Microsoft Office Word</Application>
  <DocSecurity>0</DocSecurity>
  <Lines>18</Lines>
  <Paragraphs>6</Paragraphs>
  <ScaleCrop>false</ScaleCrop>
  <Company>N.A.O.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羅婉君</dc:creator>
  <cp:lastModifiedBy>吳宸東</cp:lastModifiedBy>
  <cp:revision>12</cp:revision>
  <cp:lastPrinted>2025-06-03T09:27:00Z</cp:lastPrinted>
  <dcterms:created xsi:type="dcterms:W3CDTF">2025-06-03T09:03:00Z</dcterms:created>
  <dcterms:modified xsi:type="dcterms:W3CDTF">2025-06-28T09:22:00Z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-1581187627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