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07C" w:rsidRDefault="0053507C" w:rsidP="00507869">
      <w:pPr>
        <w:spacing w:line="14" w:lineRule="exact"/>
        <w:jc w:val="both"/>
        <w:rPr>
          <w:rFonts w:ascii="標楷體" w:eastAsia="標楷體" w:hAnsi="標楷體"/>
        </w:rPr>
      </w:pPr>
    </w:p>
    <w:p w:rsidR="0044720B" w:rsidRPr="004A10A4" w:rsidRDefault="0044720B" w:rsidP="0044720B">
      <w:pPr>
        <w:spacing w:line="460" w:lineRule="exact"/>
        <w:jc w:val="right"/>
        <w:rPr>
          <w:rFonts w:ascii="標楷體" w:eastAsia="標楷體" w:hAnsi="標楷體"/>
        </w:rPr>
      </w:pPr>
      <w:r w:rsidRPr="004A10A4">
        <w:rPr>
          <w:rFonts w:ascii="標楷體" w:eastAsia="標楷體" w:hAnsi="標楷體" w:hint="eastAsia"/>
          <w:b/>
          <w:spacing w:val="20"/>
          <w:sz w:val="36"/>
          <w:szCs w:val="36"/>
        </w:rPr>
        <w:t>丁、</w:t>
      </w:r>
      <w:r>
        <w:rPr>
          <w:rFonts w:ascii="標楷體" w:eastAsia="標楷體" w:hAnsi="標楷體" w:hint="eastAsia"/>
          <w:b/>
          <w:spacing w:val="20"/>
          <w:sz w:val="36"/>
          <w:szCs w:val="36"/>
        </w:rPr>
        <w:t>決算修</w:t>
      </w:r>
    </w:p>
    <w:tbl>
      <w:tblPr>
        <w:tblW w:w="10220" w:type="dxa"/>
        <w:tblInd w:w="14" w:type="dxa"/>
        <w:tblBorders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"/>
        <w:gridCol w:w="338"/>
        <w:gridCol w:w="282"/>
        <w:gridCol w:w="2486"/>
        <w:gridCol w:w="4093"/>
        <w:gridCol w:w="1346"/>
        <w:gridCol w:w="1347"/>
      </w:tblGrid>
      <w:tr w:rsidR="0078196E" w:rsidRPr="0078196E" w:rsidTr="0063604D">
        <w:trPr>
          <w:cantSplit/>
          <w:trHeight w:hRule="exact" w:val="520"/>
          <w:tblHeader/>
        </w:trPr>
        <w:tc>
          <w:tcPr>
            <w:tcW w:w="10220" w:type="dxa"/>
            <w:gridSpan w:val="7"/>
            <w:vAlign w:val="bottom"/>
          </w:tcPr>
          <w:p w:rsidR="0078196E" w:rsidRPr="0078196E" w:rsidRDefault="0078196E" w:rsidP="0044720B">
            <w:pPr>
              <w:jc w:val="right"/>
              <w:rPr>
                <w:rFonts w:ascii="標楷體" w:eastAsia="標楷體" w:hAnsi="標楷體"/>
                <w:b/>
                <w:sz w:val="32"/>
                <w:szCs w:val="36"/>
                <w:u w:val="single"/>
              </w:rPr>
            </w:pPr>
            <w:r w:rsidRPr="0078196E">
              <w:rPr>
                <w:rFonts w:ascii="標楷體" w:eastAsia="標楷體" w:hAnsi="標楷體"/>
                <w:b/>
                <w:sz w:val="32"/>
                <w:szCs w:val="36"/>
                <w:u w:val="single"/>
              </w:rPr>
              <w:br w:type="page"/>
            </w:r>
            <w:r w:rsidRPr="0078196E">
              <w:rPr>
                <w:rFonts w:ascii="標楷體" w:eastAsia="標楷體" w:hAnsi="標楷體"/>
                <w:b/>
                <w:sz w:val="32"/>
                <w:szCs w:val="36"/>
                <w:u w:val="single"/>
              </w:rPr>
              <w:br w:type="page"/>
            </w:r>
            <w:r w:rsidR="0044720B">
              <w:rPr>
                <w:rFonts w:ascii="標楷體" w:eastAsia="標楷體" w:hAnsi="標楷體" w:hint="eastAsia"/>
                <w:b/>
                <w:sz w:val="32"/>
                <w:szCs w:val="36"/>
                <w:u w:val="single"/>
              </w:rPr>
              <w:t>壹</w:t>
            </w:r>
            <w:r w:rsidRPr="0078196E">
              <w:rPr>
                <w:rFonts w:ascii="標楷體" w:eastAsia="標楷體" w:hAnsi="標楷體"/>
                <w:b/>
                <w:sz w:val="32"/>
                <w:szCs w:val="36"/>
                <w:u w:val="single"/>
              </w:rPr>
              <w:t>、</w:t>
            </w:r>
            <w:r w:rsidRPr="0078196E">
              <w:rPr>
                <w:rFonts w:ascii="標楷體" w:eastAsia="標楷體" w:hAnsi="標楷體" w:hint="eastAsia"/>
                <w:b/>
                <w:sz w:val="32"/>
                <w:szCs w:val="36"/>
                <w:u w:val="single"/>
              </w:rPr>
              <w:t>中華民國</w:t>
            </w:r>
            <w:proofErr w:type="gramStart"/>
            <w:r w:rsidR="0044720B">
              <w:rPr>
                <w:rFonts w:ascii="標楷體" w:eastAsia="標楷體" w:hAnsi="標楷體" w:hint="eastAsia"/>
                <w:b/>
                <w:sz w:val="32"/>
                <w:szCs w:val="36"/>
                <w:u w:val="single"/>
              </w:rPr>
              <w:t>11</w:t>
            </w:r>
            <w:r w:rsidR="00025533">
              <w:rPr>
                <w:rFonts w:ascii="標楷體" w:eastAsia="標楷體" w:hAnsi="標楷體" w:hint="eastAsia"/>
                <w:b/>
                <w:sz w:val="32"/>
                <w:szCs w:val="36"/>
                <w:u w:val="single"/>
              </w:rPr>
              <w:t>3</w:t>
            </w:r>
            <w:proofErr w:type="gramEnd"/>
            <w:r w:rsidRPr="0078196E">
              <w:rPr>
                <w:rFonts w:ascii="標楷體" w:eastAsia="標楷體" w:hAnsi="標楷體" w:hint="eastAsia"/>
                <w:b/>
                <w:sz w:val="32"/>
                <w:szCs w:val="36"/>
                <w:u w:val="single"/>
              </w:rPr>
              <w:t>年度花蓮縣總</w:t>
            </w:r>
          </w:p>
        </w:tc>
      </w:tr>
      <w:tr w:rsidR="0078196E" w:rsidRPr="0078196E" w:rsidTr="0063604D">
        <w:trPr>
          <w:cantSplit/>
          <w:trHeight w:hRule="exact" w:val="270"/>
          <w:tblHeader/>
        </w:trPr>
        <w:tc>
          <w:tcPr>
            <w:tcW w:w="10220" w:type="dxa"/>
            <w:gridSpan w:val="7"/>
          </w:tcPr>
          <w:p w:rsidR="0078196E" w:rsidRPr="0078196E" w:rsidRDefault="0078196E" w:rsidP="000B5E7A">
            <w:pPr>
              <w:ind w:right="-2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</w:p>
        </w:tc>
      </w:tr>
      <w:tr w:rsidR="0078196E" w:rsidRPr="0078196E" w:rsidTr="0063604D">
        <w:trPr>
          <w:cantSplit/>
          <w:trHeight w:hRule="exact" w:val="360"/>
          <w:tblHeader/>
        </w:trPr>
        <w:tc>
          <w:tcPr>
            <w:tcW w:w="3434" w:type="dxa"/>
            <w:gridSpan w:val="4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196E" w:rsidRPr="0078196E" w:rsidRDefault="0078196E" w:rsidP="000B5E7A">
            <w:pPr>
              <w:ind w:left="79" w:right="79"/>
              <w:jc w:val="distribute"/>
              <w:rPr>
                <w:rFonts w:ascii="標楷體" w:eastAsia="標楷體" w:hAnsi="標楷體"/>
                <w:sz w:val="20"/>
              </w:rPr>
            </w:pPr>
            <w:r w:rsidRPr="0078196E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4093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196E" w:rsidRPr="0078196E" w:rsidRDefault="0078196E" w:rsidP="000B5E7A">
            <w:pPr>
              <w:ind w:left="91" w:right="91"/>
              <w:jc w:val="distribute"/>
              <w:rPr>
                <w:rFonts w:ascii="標楷體" w:eastAsia="標楷體" w:hAnsi="標楷體"/>
                <w:sz w:val="20"/>
              </w:rPr>
            </w:pPr>
            <w:r w:rsidRPr="0078196E"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196E" w:rsidRPr="0078196E" w:rsidRDefault="0078196E" w:rsidP="000B5E7A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8196E">
              <w:rPr>
                <w:rFonts w:ascii="標楷體" w:eastAsia="標楷體" w:hAnsi="標楷體" w:hint="eastAsia"/>
                <w:sz w:val="20"/>
              </w:rPr>
              <w:t>修</w:t>
            </w:r>
          </w:p>
        </w:tc>
      </w:tr>
      <w:tr w:rsidR="0078196E" w:rsidRPr="0078196E" w:rsidTr="0063604D">
        <w:trPr>
          <w:cantSplit/>
          <w:trHeight w:hRule="exact" w:val="340"/>
          <w:tblHeader/>
        </w:trPr>
        <w:tc>
          <w:tcPr>
            <w:tcW w:w="3434" w:type="dxa"/>
            <w:gridSpan w:val="4"/>
            <w:vMerge/>
            <w:tcBorders>
              <w:top w:val="single" w:sz="4" w:space="0" w:color="auto"/>
              <w:bottom w:val="single" w:sz="4" w:space="0" w:color="auto"/>
            </w:tcBorders>
          </w:tcPr>
          <w:p w:rsidR="0078196E" w:rsidRPr="0078196E" w:rsidRDefault="0078196E" w:rsidP="000B5E7A">
            <w:pPr>
              <w:ind w:left="77" w:right="79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4093" w:type="dxa"/>
            <w:vMerge/>
            <w:tcBorders>
              <w:top w:val="nil"/>
              <w:bottom w:val="nil"/>
            </w:tcBorders>
            <w:vAlign w:val="center"/>
          </w:tcPr>
          <w:p w:rsidR="0078196E" w:rsidRPr="0078196E" w:rsidRDefault="0078196E" w:rsidP="000B5E7A">
            <w:pPr>
              <w:ind w:right="414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6E" w:rsidRPr="0078196E" w:rsidRDefault="0078196E" w:rsidP="000B5E7A">
            <w:pPr>
              <w:ind w:left="91" w:right="91"/>
              <w:jc w:val="distribute"/>
              <w:rPr>
                <w:rFonts w:ascii="標楷體" w:eastAsia="標楷體" w:hAnsi="標楷體"/>
                <w:sz w:val="20"/>
              </w:rPr>
            </w:pPr>
            <w:r w:rsidRPr="0078196E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</w:tr>
      <w:tr w:rsidR="0078196E" w:rsidRPr="0078196E" w:rsidTr="0063604D">
        <w:trPr>
          <w:cantSplit/>
          <w:trHeight w:hRule="exact" w:val="340"/>
          <w:tblHeader/>
        </w:trPr>
        <w:tc>
          <w:tcPr>
            <w:tcW w:w="3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196E" w:rsidRPr="0078196E" w:rsidRDefault="0078196E" w:rsidP="000B5E7A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8196E"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196E" w:rsidRPr="0078196E" w:rsidRDefault="0078196E" w:rsidP="000B5E7A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8196E"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196E" w:rsidRPr="0078196E" w:rsidRDefault="0078196E" w:rsidP="000B5E7A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8196E"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2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196E" w:rsidRPr="0078196E" w:rsidRDefault="0078196E" w:rsidP="000B5E7A">
            <w:pPr>
              <w:ind w:left="79" w:right="79"/>
              <w:jc w:val="distribute"/>
              <w:rPr>
                <w:rFonts w:ascii="標楷體" w:eastAsia="標楷體" w:hAnsi="標楷體"/>
                <w:sz w:val="20"/>
              </w:rPr>
            </w:pPr>
            <w:r w:rsidRPr="0078196E"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4093" w:type="dxa"/>
            <w:vMerge/>
            <w:tcBorders>
              <w:bottom w:val="single" w:sz="4" w:space="0" w:color="auto"/>
            </w:tcBorders>
            <w:vAlign w:val="center"/>
          </w:tcPr>
          <w:p w:rsidR="0078196E" w:rsidRPr="0078196E" w:rsidRDefault="0078196E" w:rsidP="000B5E7A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46" w:type="dxa"/>
            <w:tcBorders>
              <w:top w:val="nil"/>
              <w:bottom w:val="single" w:sz="4" w:space="0" w:color="auto"/>
            </w:tcBorders>
            <w:vAlign w:val="center"/>
          </w:tcPr>
          <w:p w:rsidR="0078196E" w:rsidRPr="0078196E" w:rsidRDefault="0078196E" w:rsidP="000B5E7A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8196E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347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96E" w:rsidRPr="0078196E" w:rsidRDefault="0078196E" w:rsidP="000B5E7A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8196E">
              <w:rPr>
                <w:rFonts w:ascii="標楷體" w:eastAsia="標楷體" w:hAnsi="標楷體" w:hint="eastAsia"/>
                <w:sz w:val="20"/>
              </w:rPr>
              <w:t>減</w:t>
            </w:r>
          </w:p>
        </w:tc>
      </w:tr>
      <w:tr w:rsidR="00025533" w:rsidRPr="0078196E" w:rsidTr="00025533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567"/>
        </w:trPr>
        <w:tc>
          <w:tcPr>
            <w:tcW w:w="328" w:type="dxa"/>
            <w:tcBorders>
              <w:left w:val="nil"/>
              <w:bottom w:val="nil"/>
            </w:tcBorders>
            <w:shd w:val="clear" w:color="auto" w:fill="auto"/>
          </w:tcPr>
          <w:p w:rsidR="00025533" w:rsidRPr="006B4913" w:rsidRDefault="00025533" w:rsidP="00025533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25533" w:rsidRPr="006B4913" w:rsidRDefault="00025533" w:rsidP="00025533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2" w:type="dxa"/>
            <w:tcBorders>
              <w:bottom w:val="nil"/>
            </w:tcBorders>
            <w:shd w:val="clear" w:color="auto" w:fill="auto"/>
          </w:tcPr>
          <w:p w:rsidR="00025533" w:rsidRPr="006B4913" w:rsidRDefault="00025533" w:rsidP="00025533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86" w:type="dxa"/>
            <w:tcBorders>
              <w:bottom w:val="nil"/>
            </w:tcBorders>
            <w:shd w:val="clear" w:color="auto" w:fill="auto"/>
          </w:tcPr>
          <w:p w:rsidR="00025533" w:rsidRPr="006B4913" w:rsidRDefault="00D70002" w:rsidP="00025533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</w:t>
            </w:r>
            <w:r w:rsidR="00025533" w:rsidRPr="006B4913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計</w:t>
            </w:r>
          </w:p>
        </w:tc>
        <w:tc>
          <w:tcPr>
            <w:tcW w:w="4093" w:type="dxa"/>
            <w:tcBorders>
              <w:bottom w:val="nil"/>
            </w:tcBorders>
            <w:shd w:val="clear" w:color="auto" w:fill="auto"/>
          </w:tcPr>
          <w:p w:rsidR="00025533" w:rsidRPr="006B4913" w:rsidRDefault="00025533" w:rsidP="00025533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46" w:type="dxa"/>
            <w:tcBorders>
              <w:bottom w:val="nil"/>
            </w:tcBorders>
            <w:shd w:val="clear" w:color="auto" w:fill="auto"/>
          </w:tcPr>
          <w:p w:rsidR="00025533" w:rsidRPr="00605C1B" w:rsidRDefault="00025533" w:rsidP="0002553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05C1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106,865</w:t>
            </w:r>
          </w:p>
        </w:tc>
        <w:tc>
          <w:tcPr>
            <w:tcW w:w="1347" w:type="dxa"/>
            <w:tcBorders>
              <w:bottom w:val="nil"/>
            </w:tcBorders>
            <w:shd w:val="clear" w:color="auto" w:fill="auto"/>
          </w:tcPr>
          <w:p w:rsidR="00025533" w:rsidRPr="00605C1B" w:rsidRDefault="00025533" w:rsidP="0002553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025533" w:rsidRPr="0078196E" w:rsidTr="00025533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567"/>
        </w:trPr>
        <w:tc>
          <w:tcPr>
            <w:tcW w:w="32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025533" w:rsidRPr="005A3A04" w:rsidRDefault="00025533" w:rsidP="00025533">
            <w:pPr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A3A04">
              <w:rPr>
                <w:rFonts w:ascii="標楷體" w:eastAsia="標楷體" w:hAnsi="標楷體"/>
                <w:b/>
                <w:noProof/>
                <w:spacing w:val="-10"/>
                <w:sz w:val="20"/>
              </w:rPr>
              <w:t>4</w:t>
            </w:r>
          </w:p>
        </w:tc>
        <w:tc>
          <w:tcPr>
            <w:tcW w:w="338" w:type="dxa"/>
            <w:tcBorders>
              <w:top w:val="nil"/>
              <w:bottom w:val="nil"/>
            </w:tcBorders>
            <w:shd w:val="clear" w:color="auto" w:fill="auto"/>
          </w:tcPr>
          <w:p w:rsidR="00025533" w:rsidRPr="005A3A04" w:rsidRDefault="00025533" w:rsidP="00025533">
            <w:pPr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025533" w:rsidRPr="005A3A04" w:rsidRDefault="00025533" w:rsidP="00025533">
            <w:pPr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86" w:type="dxa"/>
            <w:tcBorders>
              <w:top w:val="nil"/>
              <w:bottom w:val="nil"/>
            </w:tcBorders>
            <w:shd w:val="clear" w:color="auto" w:fill="auto"/>
          </w:tcPr>
          <w:p w:rsidR="00025533" w:rsidRPr="006B4913" w:rsidRDefault="00025533" w:rsidP="00025533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B4913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財產收入</w:t>
            </w:r>
          </w:p>
        </w:tc>
        <w:tc>
          <w:tcPr>
            <w:tcW w:w="4093" w:type="dxa"/>
            <w:tcBorders>
              <w:top w:val="nil"/>
              <w:bottom w:val="nil"/>
            </w:tcBorders>
            <w:shd w:val="clear" w:color="auto" w:fill="auto"/>
          </w:tcPr>
          <w:p w:rsidR="00025533" w:rsidRPr="006B4913" w:rsidRDefault="00025533" w:rsidP="00025533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shd w:val="clear" w:color="auto" w:fill="auto"/>
          </w:tcPr>
          <w:p w:rsidR="00025533" w:rsidRPr="00605C1B" w:rsidRDefault="00025533" w:rsidP="0002553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05C1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106,865</w:t>
            </w:r>
          </w:p>
        </w:tc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</w:tcPr>
          <w:p w:rsidR="00025533" w:rsidRPr="00605C1B" w:rsidRDefault="00025533" w:rsidP="0002553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025533" w:rsidRPr="0078196E" w:rsidTr="00025533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567"/>
        </w:trPr>
        <w:tc>
          <w:tcPr>
            <w:tcW w:w="32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025533" w:rsidRPr="005A3A04" w:rsidRDefault="00025533" w:rsidP="00025533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338" w:type="dxa"/>
            <w:tcBorders>
              <w:top w:val="nil"/>
              <w:bottom w:val="nil"/>
            </w:tcBorders>
            <w:shd w:val="clear" w:color="auto" w:fill="auto"/>
          </w:tcPr>
          <w:p w:rsidR="00025533" w:rsidRPr="005A3A04" w:rsidRDefault="00025533" w:rsidP="00025533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5A3A04">
              <w:rPr>
                <w:rFonts w:ascii="標楷體" w:eastAsia="標楷體" w:hAnsi="標楷體"/>
                <w:noProof/>
                <w:spacing w:val="-10"/>
                <w:sz w:val="20"/>
              </w:rPr>
              <w:t>6</w:t>
            </w:r>
          </w:p>
        </w:tc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025533" w:rsidRPr="005A3A04" w:rsidRDefault="00025533" w:rsidP="00025533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486" w:type="dxa"/>
            <w:tcBorders>
              <w:top w:val="nil"/>
              <w:bottom w:val="nil"/>
            </w:tcBorders>
            <w:shd w:val="clear" w:color="auto" w:fill="auto"/>
          </w:tcPr>
          <w:p w:rsidR="00025533" w:rsidRPr="006C7AF6" w:rsidRDefault="00025533" w:rsidP="00025533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5113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花蓮縣文化局</w:t>
            </w:r>
          </w:p>
        </w:tc>
        <w:tc>
          <w:tcPr>
            <w:tcW w:w="4093" w:type="dxa"/>
            <w:tcBorders>
              <w:top w:val="nil"/>
              <w:bottom w:val="nil"/>
            </w:tcBorders>
            <w:shd w:val="clear" w:color="auto" w:fill="auto"/>
          </w:tcPr>
          <w:p w:rsidR="00025533" w:rsidRPr="006C7AF6" w:rsidRDefault="00025533" w:rsidP="00025533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shd w:val="clear" w:color="auto" w:fill="auto"/>
          </w:tcPr>
          <w:p w:rsidR="00025533" w:rsidRPr="00605C1B" w:rsidRDefault="00025533" w:rsidP="0002553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05C1B">
              <w:rPr>
                <w:rFonts w:ascii="細明體" w:eastAsia="細明體" w:hAnsi="細明體"/>
                <w:noProof/>
                <w:sz w:val="18"/>
                <w:szCs w:val="18"/>
              </w:rPr>
              <w:t>106,865</w:t>
            </w:r>
          </w:p>
        </w:tc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</w:tcPr>
          <w:p w:rsidR="00025533" w:rsidRPr="00605C1B" w:rsidRDefault="00025533" w:rsidP="0002553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025533" w:rsidRPr="0078196E" w:rsidTr="00025533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567"/>
        </w:trPr>
        <w:tc>
          <w:tcPr>
            <w:tcW w:w="328" w:type="dxa"/>
            <w:tcBorders>
              <w:top w:val="nil"/>
              <w:left w:val="nil"/>
            </w:tcBorders>
            <w:shd w:val="clear" w:color="auto" w:fill="auto"/>
          </w:tcPr>
          <w:p w:rsidR="00025533" w:rsidRPr="005A3A04" w:rsidRDefault="00025533" w:rsidP="00025533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025533" w:rsidRPr="005A3A04" w:rsidRDefault="00025533" w:rsidP="00025533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82" w:type="dxa"/>
            <w:tcBorders>
              <w:top w:val="nil"/>
            </w:tcBorders>
            <w:shd w:val="clear" w:color="auto" w:fill="auto"/>
          </w:tcPr>
          <w:p w:rsidR="00025533" w:rsidRPr="005A3A04" w:rsidRDefault="00025533" w:rsidP="00025533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5A3A04">
              <w:rPr>
                <w:rFonts w:ascii="標楷體" w:eastAsia="標楷體" w:hAnsi="標楷體"/>
                <w:noProof/>
                <w:spacing w:val="-10"/>
                <w:sz w:val="20"/>
              </w:rPr>
              <w:t>1</w:t>
            </w:r>
          </w:p>
        </w:tc>
        <w:tc>
          <w:tcPr>
            <w:tcW w:w="2486" w:type="dxa"/>
            <w:tcBorders>
              <w:top w:val="nil"/>
            </w:tcBorders>
            <w:shd w:val="clear" w:color="auto" w:fill="auto"/>
          </w:tcPr>
          <w:p w:rsidR="00025533" w:rsidRPr="006C7AF6" w:rsidRDefault="00025533" w:rsidP="00025533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5113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財產孳息</w:t>
            </w:r>
          </w:p>
        </w:tc>
        <w:tc>
          <w:tcPr>
            <w:tcW w:w="4093" w:type="dxa"/>
            <w:tcBorders>
              <w:top w:val="nil"/>
            </w:tcBorders>
            <w:shd w:val="clear" w:color="auto" w:fill="auto"/>
          </w:tcPr>
          <w:p w:rsidR="00025533" w:rsidRPr="00F074FE" w:rsidRDefault="00025533" w:rsidP="00EB5B9E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F074FE">
              <w:rPr>
                <w:rFonts w:ascii="標楷體" w:eastAsia="標楷體" w:hAnsi="標楷體" w:hint="eastAsia"/>
                <w:noProof/>
                <w:sz w:val="20"/>
              </w:rPr>
              <w:t>吉安慶修院委託經營管理權利金及定著土地使用補償金已收取，誤列應收</w:t>
            </w:r>
            <w:r w:rsidR="00EB5B9E">
              <w:rPr>
                <w:rFonts w:ascii="標楷體" w:eastAsia="標楷體" w:hAnsi="標楷體" w:hint="eastAsia"/>
                <w:noProof/>
                <w:sz w:val="20"/>
              </w:rPr>
              <w:t>數</w:t>
            </w:r>
            <w:r w:rsidRPr="00F074FE">
              <w:rPr>
                <w:rFonts w:ascii="標楷體" w:eastAsia="標楷體" w:hAnsi="標楷體" w:hint="eastAsia"/>
                <w:noProof/>
                <w:sz w:val="20"/>
              </w:rPr>
              <w:t>。</w:t>
            </w:r>
          </w:p>
        </w:tc>
        <w:tc>
          <w:tcPr>
            <w:tcW w:w="1346" w:type="dxa"/>
            <w:tcBorders>
              <w:top w:val="nil"/>
            </w:tcBorders>
            <w:shd w:val="clear" w:color="auto" w:fill="auto"/>
          </w:tcPr>
          <w:p w:rsidR="00025533" w:rsidRPr="00605C1B" w:rsidRDefault="00025533" w:rsidP="0002553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05C1B">
              <w:rPr>
                <w:rFonts w:ascii="細明體" w:eastAsia="細明體" w:hAnsi="細明體"/>
                <w:noProof/>
                <w:sz w:val="18"/>
                <w:szCs w:val="18"/>
              </w:rPr>
              <w:t>106,865</w:t>
            </w:r>
          </w:p>
        </w:tc>
        <w:tc>
          <w:tcPr>
            <w:tcW w:w="1347" w:type="dxa"/>
            <w:tcBorders>
              <w:top w:val="nil"/>
            </w:tcBorders>
            <w:shd w:val="clear" w:color="auto" w:fill="auto"/>
          </w:tcPr>
          <w:p w:rsidR="00025533" w:rsidRPr="00605C1B" w:rsidRDefault="00025533" w:rsidP="0002553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:rsidR="0078196E" w:rsidRPr="0078196E" w:rsidRDefault="0078196E" w:rsidP="000B5E7A">
      <w:pPr>
        <w:spacing w:line="14" w:lineRule="exact"/>
        <w:jc w:val="both"/>
        <w:rPr>
          <w:rFonts w:ascii="標楷體" w:eastAsia="標楷體" w:hAnsi="標楷體"/>
        </w:rPr>
      </w:pPr>
    </w:p>
    <w:p w:rsidR="0078196E" w:rsidRPr="0078196E" w:rsidRDefault="0078196E" w:rsidP="000B5E7A">
      <w:pPr>
        <w:spacing w:line="20" w:lineRule="exact"/>
        <w:ind w:right="278"/>
        <w:jc w:val="both"/>
        <w:rPr>
          <w:rFonts w:ascii="標楷體" w:eastAsia="標楷體" w:hAnsi="標楷體"/>
        </w:rPr>
      </w:pPr>
    </w:p>
    <w:p w:rsidR="0078196E" w:rsidRPr="0078196E" w:rsidRDefault="0078196E" w:rsidP="000B5E7A">
      <w:pPr>
        <w:spacing w:line="20" w:lineRule="exact"/>
        <w:jc w:val="both"/>
        <w:rPr>
          <w:rFonts w:ascii="標楷體" w:eastAsia="標楷體" w:hAnsi="標楷體"/>
          <w:b/>
          <w:color w:val="FF00FF"/>
          <w:spacing w:val="20"/>
          <w:sz w:val="32"/>
          <w:szCs w:val="32"/>
        </w:rPr>
      </w:pPr>
    </w:p>
    <w:p w:rsidR="0078196E" w:rsidRPr="0078196E" w:rsidRDefault="0078196E" w:rsidP="000B5E7A">
      <w:pPr>
        <w:spacing w:line="14" w:lineRule="exact"/>
        <w:jc w:val="both"/>
        <w:rPr>
          <w:rFonts w:ascii="標楷體" w:eastAsia="標楷體" w:hAnsi="標楷體"/>
        </w:rPr>
      </w:pPr>
    </w:p>
    <w:p w:rsidR="0078196E" w:rsidRDefault="0078196E" w:rsidP="000B5E7A">
      <w:pPr>
        <w:spacing w:line="20" w:lineRule="exact"/>
        <w:jc w:val="both"/>
        <w:rPr>
          <w:rFonts w:ascii="標楷體" w:eastAsia="標楷體" w:hAnsi="標楷體"/>
          <w:spacing w:val="2"/>
          <w:sz w:val="20"/>
        </w:rPr>
      </w:pPr>
    </w:p>
    <w:tbl>
      <w:tblPr>
        <w:tblpPr w:leftFromText="180" w:rightFromText="180" w:vertAnchor="text" w:horzAnchor="margin" w:tblpY="75"/>
        <w:tblW w:w="10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2"/>
        <w:gridCol w:w="231"/>
        <w:gridCol w:w="107"/>
        <w:gridCol w:w="247"/>
        <w:gridCol w:w="91"/>
        <w:gridCol w:w="263"/>
        <w:gridCol w:w="295"/>
        <w:gridCol w:w="1826"/>
        <w:gridCol w:w="46"/>
        <w:gridCol w:w="3366"/>
        <w:gridCol w:w="993"/>
        <w:gridCol w:w="840"/>
        <w:gridCol w:w="294"/>
        <w:gridCol w:w="557"/>
        <w:gridCol w:w="749"/>
      </w:tblGrid>
      <w:tr w:rsidR="00D15519" w:rsidRPr="0061760E" w:rsidTr="00D15519">
        <w:trPr>
          <w:cantSplit/>
          <w:trHeight w:hRule="exact" w:val="520"/>
        </w:trPr>
        <w:tc>
          <w:tcPr>
            <w:tcW w:w="10237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519" w:rsidRPr="0061760E" w:rsidRDefault="00D15519" w:rsidP="009A3824">
            <w:pPr>
              <w:wordWrap w:val="0"/>
              <w:ind w:rightChars="3" w:right="7"/>
              <w:jc w:val="right"/>
              <w:rPr>
                <w:rFonts w:ascii="標楷體" w:eastAsia="標楷體" w:hAnsi="標楷體"/>
                <w:b/>
                <w:color w:val="000000"/>
                <w:sz w:val="32"/>
                <w:szCs w:val="36"/>
                <w:u w:val="single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32"/>
                <w:szCs w:val="36"/>
                <w:u w:val="single"/>
              </w:rPr>
              <w:t>貳</w:t>
            </w:r>
            <w:r w:rsidRPr="0061760E">
              <w:rPr>
                <w:rFonts w:ascii="標楷體" w:eastAsia="標楷體" w:hAnsi="標楷體"/>
                <w:b/>
                <w:color w:val="000000"/>
                <w:sz w:val="32"/>
                <w:szCs w:val="36"/>
                <w:u w:val="single"/>
              </w:rPr>
              <w:t>、</w:t>
            </w:r>
            <w:r w:rsidRPr="0061760E">
              <w:rPr>
                <w:rFonts w:ascii="標楷體" w:eastAsia="標楷體" w:hAnsi="標楷體" w:hint="eastAsia"/>
                <w:b/>
                <w:color w:val="000000"/>
                <w:sz w:val="32"/>
                <w:szCs w:val="36"/>
                <w:u w:val="single"/>
              </w:rPr>
              <w:t>中華民國</w:t>
            </w:r>
            <w:proofErr w:type="gramStart"/>
            <w:r>
              <w:rPr>
                <w:rFonts w:ascii="標楷體" w:eastAsia="標楷體" w:hAnsi="標楷體" w:hint="eastAsia"/>
                <w:b/>
                <w:color w:val="000000"/>
                <w:sz w:val="32"/>
                <w:szCs w:val="36"/>
                <w:u w:val="single"/>
              </w:rPr>
              <w:t>113</w:t>
            </w:r>
            <w:proofErr w:type="gramEnd"/>
            <w:r w:rsidRPr="0061760E">
              <w:rPr>
                <w:rFonts w:ascii="標楷體" w:eastAsia="標楷體" w:hAnsi="標楷體" w:hint="eastAsia"/>
                <w:b/>
                <w:color w:val="000000"/>
                <w:sz w:val="32"/>
                <w:szCs w:val="36"/>
                <w:u w:val="single"/>
              </w:rPr>
              <w:t>年度花蓮縣總</w:t>
            </w:r>
          </w:p>
        </w:tc>
      </w:tr>
      <w:tr w:rsidR="00D15519" w:rsidRPr="0061760E" w:rsidTr="00D15519">
        <w:trPr>
          <w:cantSplit/>
          <w:trHeight w:hRule="exact" w:val="391"/>
        </w:trPr>
        <w:tc>
          <w:tcPr>
            <w:tcW w:w="10237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5519" w:rsidRPr="0061760E" w:rsidRDefault="00D15519" w:rsidP="00D15519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D15519" w:rsidRPr="0061760E" w:rsidTr="00F074FE">
        <w:trPr>
          <w:cantSplit/>
          <w:trHeight w:hRule="exact" w:val="360"/>
        </w:trPr>
        <w:tc>
          <w:tcPr>
            <w:tcW w:w="3392" w:type="dxa"/>
            <w:gridSpan w:val="8"/>
            <w:vMerge w:val="restar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D15519" w:rsidRPr="0061760E" w:rsidRDefault="00D15519" w:rsidP="00D15519">
            <w:pPr>
              <w:ind w:left="79" w:right="79"/>
              <w:jc w:val="distribute"/>
              <w:rPr>
                <w:rFonts w:ascii="標楷體" w:eastAsia="標楷體" w:hAnsi="標楷體"/>
                <w:sz w:val="20"/>
              </w:rPr>
            </w:pPr>
            <w:r w:rsidRPr="0061760E">
              <w:rPr>
                <w:rFonts w:ascii="標楷體" w:eastAsia="標楷體" w:hAnsi="標楷體" w:hint="eastAsia"/>
                <w:color w:val="000000"/>
                <w:sz w:val="20"/>
              </w:rPr>
              <w:t>科目</w:t>
            </w:r>
          </w:p>
        </w:tc>
        <w:tc>
          <w:tcPr>
            <w:tcW w:w="4405" w:type="dxa"/>
            <w:gridSpan w:val="3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D15519" w:rsidRPr="0061760E" w:rsidRDefault="00D15519" w:rsidP="00D15519">
            <w:pPr>
              <w:ind w:left="91" w:right="91"/>
              <w:jc w:val="distribute"/>
              <w:rPr>
                <w:rFonts w:ascii="標楷體" w:eastAsia="標楷體" w:hAnsi="標楷體"/>
                <w:sz w:val="20"/>
              </w:rPr>
            </w:pPr>
            <w:r w:rsidRPr="0061760E"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2440" w:type="dxa"/>
            <w:gridSpan w:val="4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D15519" w:rsidRPr="0061760E" w:rsidRDefault="00D15519" w:rsidP="00D15519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1760E">
              <w:rPr>
                <w:rFonts w:ascii="標楷體" w:eastAsia="標楷體" w:hAnsi="標楷體" w:hint="eastAsia"/>
                <w:sz w:val="20"/>
              </w:rPr>
              <w:t>修</w:t>
            </w:r>
          </w:p>
        </w:tc>
      </w:tr>
      <w:tr w:rsidR="00D15519" w:rsidRPr="0061760E" w:rsidTr="00F074FE">
        <w:trPr>
          <w:cantSplit/>
          <w:trHeight w:hRule="exact" w:val="340"/>
        </w:trPr>
        <w:tc>
          <w:tcPr>
            <w:tcW w:w="3392" w:type="dxa"/>
            <w:gridSpan w:val="8"/>
            <w:vMerge/>
            <w:tcBorders>
              <w:top w:val="nil"/>
              <w:left w:val="nil"/>
              <w:bottom w:val="nil"/>
            </w:tcBorders>
          </w:tcPr>
          <w:p w:rsidR="00D15519" w:rsidRPr="0061760E" w:rsidRDefault="00D15519" w:rsidP="00D15519">
            <w:pPr>
              <w:ind w:left="77" w:right="79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405" w:type="dxa"/>
            <w:gridSpan w:val="3"/>
            <w:vMerge/>
            <w:tcBorders>
              <w:top w:val="nil"/>
              <w:bottom w:val="nil"/>
            </w:tcBorders>
            <w:vAlign w:val="center"/>
          </w:tcPr>
          <w:p w:rsidR="00D15519" w:rsidRPr="0061760E" w:rsidRDefault="00D15519" w:rsidP="00D15519">
            <w:pPr>
              <w:ind w:right="414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440" w:type="dxa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519" w:rsidRPr="0061760E" w:rsidRDefault="00D15519" w:rsidP="00D15519">
            <w:pPr>
              <w:ind w:left="91" w:right="91"/>
              <w:jc w:val="distribute"/>
              <w:rPr>
                <w:rFonts w:ascii="標楷體" w:eastAsia="標楷體" w:hAnsi="標楷體"/>
                <w:sz w:val="20"/>
              </w:rPr>
            </w:pPr>
            <w:r w:rsidRPr="0061760E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</w:tr>
      <w:tr w:rsidR="00D15519" w:rsidRPr="0061760E" w:rsidTr="00F074FE">
        <w:trPr>
          <w:cantSplit/>
          <w:trHeight w:hRule="exact" w:val="340"/>
        </w:trPr>
        <w:tc>
          <w:tcPr>
            <w:tcW w:w="332" w:type="dxa"/>
            <w:tcBorders>
              <w:left w:val="nil"/>
              <w:bottom w:val="single" w:sz="4" w:space="0" w:color="auto"/>
            </w:tcBorders>
            <w:vAlign w:val="center"/>
          </w:tcPr>
          <w:p w:rsidR="00D15519" w:rsidRPr="0061760E" w:rsidRDefault="00D15519" w:rsidP="00D15519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 w:rsidRPr="0061760E"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338" w:type="dxa"/>
            <w:gridSpan w:val="2"/>
            <w:tcBorders>
              <w:bottom w:val="single" w:sz="4" w:space="0" w:color="auto"/>
            </w:tcBorders>
            <w:vAlign w:val="center"/>
          </w:tcPr>
          <w:p w:rsidR="00D15519" w:rsidRPr="0061760E" w:rsidRDefault="00D15519" w:rsidP="00D15519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1760E"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338" w:type="dxa"/>
            <w:gridSpan w:val="2"/>
            <w:tcBorders>
              <w:bottom w:val="single" w:sz="4" w:space="0" w:color="auto"/>
            </w:tcBorders>
            <w:vAlign w:val="center"/>
          </w:tcPr>
          <w:p w:rsidR="00D15519" w:rsidRPr="0061760E" w:rsidRDefault="00D15519" w:rsidP="00D15519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1760E"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2384" w:type="dxa"/>
            <w:gridSpan w:val="3"/>
            <w:tcBorders>
              <w:bottom w:val="single" w:sz="4" w:space="0" w:color="auto"/>
            </w:tcBorders>
            <w:vAlign w:val="center"/>
          </w:tcPr>
          <w:p w:rsidR="00D15519" w:rsidRPr="0061760E" w:rsidRDefault="00D15519" w:rsidP="00D15519">
            <w:pPr>
              <w:ind w:left="79" w:right="79"/>
              <w:jc w:val="distribute"/>
              <w:rPr>
                <w:rFonts w:ascii="標楷體" w:eastAsia="標楷體" w:hAnsi="標楷體"/>
                <w:sz w:val="20"/>
              </w:rPr>
            </w:pPr>
            <w:r w:rsidRPr="0061760E"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4405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D15519" w:rsidRPr="0061760E" w:rsidRDefault="00D15519" w:rsidP="00D15519">
            <w:pPr>
              <w:ind w:right="414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D15519" w:rsidRPr="0061760E" w:rsidRDefault="00D15519" w:rsidP="00D15519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1760E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306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15519" w:rsidRPr="0061760E" w:rsidRDefault="00D15519" w:rsidP="00D15519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1760E">
              <w:rPr>
                <w:rFonts w:ascii="標楷體" w:eastAsia="標楷體" w:hAnsi="標楷體" w:hint="eastAsia"/>
                <w:sz w:val="20"/>
              </w:rPr>
              <w:t>減</w:t>
            </w:r>
          </w:p>
        </w:tc>
      </w:tr>
      <w:tr w:rsidR="00D15519" w:rsidRPr="0061760E" w:rsidTr="00F074F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15519" w:rsidRDefault="00D15519" w:rsidP="00D15519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5519" w:rsidRDefault="00D15519" w:rsidP="00D15519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5519" w:rsidRDefault="00D15519" w:rsidP="00D15519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3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5519" w:rsidRDefault="00D70002" w:rsidP="00D15519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</w:t>
            </w:r>
            <w:r w:rsidR="00D15519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計</w:t>
            </w:r>
          </w:p>
        </w:tc>
        <w:tc>
          <w:tcPr>
            <w:tcW w:w="440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5519" w:rsidRDefault="00D15519" w:rsidP="00D15519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5519" w:rsidRPr="00605C1B" w:rsidRDefault="00D15519" w:rsidP="00D15519">
            <w:pPr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5519" w:rsidRPr="00605C1B" w:rsidRDefault="00D15519" w:rsidP="00D1551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2,504,651</w:t>
            </w:r>
          </w:p>
        </w:tc>
      </w:tr>
      <w:tr w:rsidR="00D15519" w:rsidRPr="0061760E" w:rsidTr="00F074F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5519" w:rsidRPr="005A3A04" w:rsidRDefault="00D15519" w:rsidP="00D15519">
            <w:pPr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A3A04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2</w:t>
            </w:r>
          </w:p>
        </w:tc>
        <w:tc>
          <w:tcPr>
            <w:tcW w:w="3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519" w:rsidRPr="005A3A04" w:rsidRDefault="00D15519" w:rsidP="00D15519">
            <w:pPr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519" w:rsidRPr="005A3A04" w:rsidRDefault="00D15519" w:rsidP="00D15519">
            <w:pPr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38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519" w:rsidRDefault="00D15519" w:rsidP="00D15519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縣政府主管</w:t>
            </w:r>
          </w:p>
        </w:tc>
        <w:tc>
          <w:tcPr>
            <w:tcW w:w="440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519" w:rsidRDefault="00D15519" w:rsidP="00D15519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519" w:rsidRPr="00605C1B" w:rsidRDefault="00D15519" w:rsidP="00D15519">
            <w:pPr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3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519" w:rsidRPr="00605C1B" w:rsidRDefault="00D15519" w:rsidP="00D1551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2,504,651</w:t>
            </w:r>
          </w:p>
        </w:tc>
      </w:tr>
      <w:tr w:rsidR="00D15519" w:rsidRPr="0061760E" w:rsidTr="00F074F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5519" w:rsidRPr="005A3A04" w:rsidRDefault="00D15519" w:rsidP="00D15519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519" w:rsidRPr="005A3A04" w:rsidRDefault="00D15519" w:rsidP="00D15519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5A3A0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1</w:t>
            </w:r>
          </w:p>
        </w:tc>
        <w:tc>
          <w:tcPr>
            <w:tcW w:w="3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519" w:rsidRPr="005A3A04" w:rsidRDefault="00D15519" w:rsidP="00D15519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38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519" w:rsidRDefault="00D15519" w:rsidP="00D15519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花蓮縣政府</w:t>
            </w:r>
          </w:p>
        </w:tc>
        <w:tc>
          <w:tcPr>
            <w:tcW w:w="440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519" w:rsidRDefault="00D15519" w:rsidP="00D15519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519" w:rsidRPr="00605C1B" w:rsidRDefault="00D15519" w:rsidP="00D15519">
            <w:pPr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3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519" w:rsidRPr="00605C1B" w:rsidRDefault="00D15519" w:rsidP="00D1551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z w:val="18"/>
                <w:szCs w:val="18"/>
              </w:rPr>
              <w:t>2,504,651</w:t>
            </w:r>
          </w:p>
        </w:tc>
      </w:tr>
      <w:tr w:rsidR="00D15519" w:rsidRPr="0061760E" w:rsidTr="00F074F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19"/>
        </w:trPr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519" w:rsidRPr="005A3A04" w:rsidRDefault="00D15519" w:rsidP="00D15519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519" w:rsidRPr="005A3A04" w:rsidRDefault="00D15519" w:rsidP="00D15519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519" w:rsidRPr="005A3A04" w:rsidRDefault="00D15519" w:rsidP="00D15519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5A3A0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14</w:t>
            </w:r>
          </w:p>
        </w:tc>
        <w:tc>
          <w:tcPr>
            <w:tcW w:w="23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519" w:rsidRDefault="00D15519" w:rsidP="00D15519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教育業務</w:t>
            </w:r>
          </w:p>
        </w:tc>
        <w:tc>
          <w:tcPr>
            <w:tcW w:w="44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519" w:rsidRPr="00F074FE" w:rsidRDefault="00D15519" w:rsidP="00D15519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F074FE">
              <w:rPr>
                <w:rFonts w:ascii="標楷體" w:eastAsia="標楷體" w:hAnsi="標楷體" w:hint="eastAsia"/>
                <w:noProof/>
                <w:sz w:val="20"/>
              </w:rPr>
              <w:t>減列補助花蓮縣地方教育發展基金辦理113年夏日樂學計畫等經費之結餘款。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519" w:rsidRPr="00605C1B" w:rsidRDefault="00D15519" w:rsidP="00D15519">
            <w:pPr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3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519" w:rsidRPr="00605C1B" w:rsidRDefault="00D15519" w:rsidP="00D1551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z w:val="18"/>
                <w:szCs w:val="18"/>
              </w:rPr>
              <w:t>2,504,651</w:t>
            </w:r>
          </w:p>
        </w:tc>
      </w:tr>
      <w:tr w:rsidR="00D15519" w:rsidRPr="003E1AEB" w:rsidTr="00D15519">
        <w:tblPrEx>
          <w:tblLook w:val="04A0" w:firstRow="1" w:lastRow="0" w:firstColumn="1" w:lastColumn="0" w:noHBand="0" w:noVBand="1"/>
        </w:tblPrEx>
        <w:trPr>
          <w:cantSplit/>
          <w:trHeight w:val="520"/>
          <w:tblHeader/>
        </w:trPr>
        <w:tc>
          <w:tcPr>
            <w:tcW w:w="10237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:rsidR="00D15519" w:rsidRPr="003E1AEB" w:rsidRDefault="00D15519" w:rsidP="009A3824">
            <w:pPr>
              <w:spacing w:beforeLines="50" w:before="180"/>
              <w:jc w:val="right"/>
              <w:rPr>
                <w:rFonts w:ascii="標楷體" w:eastAsia="標楷體"/>
                <w:spacing w:val="-20"/>
                <w:sz w:val="32"/>
                <w:szCs w:val="32"/>
              </w:rPr>
            </w:pPr>
            <w:r>
              <w:rPr>
                <w:rFonts w:ascii="標楷體" w:eastAsia="標楷體" w:hint="eastAsia"/>
                <w:b/>
                <w:sz w:val="32"/>
                <w:szCs w:val="36"/>
                <w:u w:val="single"/>
              </w:rPr>
              <w:t>參</w:t>
            </w:r>
            <w:r w:rsidRPr="003E1AEB">
              <w:rPr>
                <w:rFonts w:ascii="標楷體" w:eastAsia="標楷體" w:hint="eastAsia"/>
                <w:b/>
                <w:sz w:val="32"/>
                <w:szCs w:val="36"/>
                <w:u w:val="single"/>
              </w:rPr>
              <w:t>、中華民國</w:t>
            </w:r>
            <w:proofErr w:type="gramStart"/>
            <w:r w:rsidRPr="003E1AEB">
              <w:rPr>
                <w:rFonts w:ascii="標楷體" w:eastAsia="標楷體" w:hint="eastAsia"/>
                <w:b/>
                <w:sz w:val="32"/>
                <w:szCs w:val="36"/>
                <w:u w:val="single"/>
              </w:rPr>
              <w:t>113</w:t>
            </w:r>
            <w:proofErr w:type="gramEnd"/>
            <w:r w:rsidRPr="003E1AEB">
              <w:rPr>
                <w:rFonts w:ascii="標楷體" w:eastAsia="標楷體" w:hint="eastAsia"/>
                <w:b/>
                <w:sz w:val="32"/>
                <w:szCs w:val="36"/>
                <w:u w:val="single"/>
              </w:rPr>
              <w:t>年度花蓮縣總決算</w:t>
            </w:r>
          </w:p>
        </w:tc>
      </w:tr>
      <w:tr w:rsidR="00D15519" w:rsidRPr="003E1AEB" w:rsidTr="00D15519">
        <w:tblPrEx>
          <w:tblLook w:val="04A0" w:firstRow="1" w:lastRow="0" w:firstColumn="1" w:lastColumn="0" w:noHBand="0" w:noVBand="1"/>
        </w:tblPrEx>
        <w:trPr>
          <w:cantSplit/>
          <w:trHeight w:hRule="exact" w:val="391"/>
          <w:tblHeader/>
        </w:trPr>
        <w:tc>
          <w:tcPr>
            <w:tcW w:w="10237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5519" w:rsidRPr="003E1AEB" w:rsidRDefault="00D15519" w:rsidP="00D15519">
            <w:pPr>
              <w:jc w:val="right"/>
              <w:rPr>
                <w:rFonts w:ascii="標楷體" w:eastAsia="標楷體"/>
                <w:spacing w:val="20"/>
                <w:szCs w:val="24"/>
              </w:rPr>
            </w:pPr>
          </w:p>
        </w:tc>
      </w:tr>
      <w:tr w:rsidR="00D15519" w:rsidRPr="003E1AEB" w:rsidTr="00F074FE">
        <w:tblPrEx>
          <w:tblLook w:val="04A0" w:firstRow="1" w:lastRow="0" w:firstColumn="1" w:lastColumn="0" w:noHBand="0" w:noVBand="1"/>
        </w:tblPrEx>
        <w:trPr>
          <w:cantSplit/>
          <w:trHeight w:hRule="exact" w:val="360"/>
          <w:tblHeader/>
        </w:trPr>
        <w:tc>
          <w:tcPr>
            <w:tcW w:w="3438" w:type="dxa"/>
            <w:gridSpan w:val="9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15519" w:rsidRPr="003E1AEB" w:rsidRDefault="00D15519" w:rsidP="00D15519">
            <w:pPr>
              <w:ind w:left="79" w:right="79"/>
              <w:jc w:val="distribute"/>
              <w:rPr>
                <w:rFonts w:ascii="標楷體" w:eastAsia="標楷體"/>
                <w:spacing w:val="-20"/>
                <w:sz w:val="20"/>
              </w:rPr>
            </w:pPr>
            <w:r w:rsidRPr="003E1AEB">
              <w:rPr>
                <w:rFonts w:ascii="標楷體" w:eastAsia="標楷體" w:hint="eastAsia"/>
                <w:spacing w:val="-20"/>
                <w:sz w:val="20"/>
              </w:rPr>
              <w:t>科目</w:t>
            </w:r>
          </w:p>
        </w:tc>
        <w:tc>
          <w:tcPr>
            <w:tcW w:w="3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519" w:rsidRPr="003E1AEB" w:rsidRDefault="00D15519" w:rsidP="00D15519">
            <w:pPr>
              <w:ind w:left="91" w:right="91"/>
              <w:jc w:val="distribute"/>
              <w:rPr>
                <w:rFonts w:ascii="標楷體" w:eastAsia="標楷體"/>
                <w:spacing w:val="-20"/>
                <w:sz w:val="20"/>
              </w:rPr>
            </w:pPr>
            <w:r w:rsidRPr="003E1AEB">
              <w:rPr>
                <w:rFonts w:ascii="標楷體" w:eastAsia="標楷體" w:hint="eastAsia"/>
                <w:spacing w:val="-20"/>
                <w:sz w:val="20"/>
              </w:rPr>
              <w:t>修正內容</w:t>
            </w:r>
          </w:p>
        </w:tc>
        <w:tc>
          <w:tcPr>
            <w:tcW w:w="3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15519" w:rsidRPr="003E1AEB" w:rsidRDefault="00D15519" w:rsidP="00D15519">
            <w:pPr>
              <w:jc w:val="center"/>
              <w:rPr>
                <w:rFonts w:ascii="標楷體" w:eastAsia="標楷體"/>
                <w:spacing w:val="-20"/>
                <w:sz w:val="20"/>
              </w:rPr>
            </w:pPr>
            <w:r w:rsidRPr="003E1AEB">
              <w:rPr>
                <w:rFonts w:ascii="標楷體" w:eastAsia="標楷體" w:hint="eastAsia"/>
                <w:spacing w:val="-20"/>
                <w:sz w:val="20"/>
              </w:rPr>
              <w:t>修</w:t>
            </w:r>
          </w:p>
        </w:tc>
      </w:tr>
      <w:tr w:rsidR="00D15519" w:rsidRPr="003E1AEB" w:rsidTr="00F074FE">
        <w:tblPrEx>
          <w:tblLook w:val="04A0" w:firstRow="1" w:lastRow="0" w:firstColumn="1" w:lastColumn="0" w:noHBand="0" w:noVBand="1"/>
        </w:tblPrEx>
        <w:trPr>
          <w:cantSplit/>
          <w:trHeight w:val="163"/>
          <w:tblHeader/>
        </w:trPr>
        <w:tc>
          <w:tcPr>
            <w:tcW w:w="3438" w:type="dxa"/>
            <w:gridSpan w:val="9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15519" w:rsidRPr="003E1AEB" w:rsidRDefault="00D15519" w:rsidP="00D15519">
            <w:pPr>
              <w:widowControl/>
              <w:rPr>
                <w:rFonts w:ascii="標楷體" w:eastAsia="標楷體"/>
                <w:spacing w:val="-20"/>
                <w:sz w:val="20"/>
              </w:rPr>
            </w:pPr>
          </w:p>
        </w:tc>
        <w:tc>
          <w:tcPr>
            <w:tcW w:w="3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519" w:rsidRPr="003E1AEB" w:rsidRDefault="00D15519" w:rsidP="00D15519">
            <w:pPr>
              <w:widowControl/>
              <w:rPr>
                <w:rFonts w:ascii="標楷體" w:eastAsia="標楷體"/>
                <w:spacing w:val="-20"/>
                <w:sz w:val="20"/>
              </w:rPr>
            </w:pPr>
          </w:p>
        </w:tc>
        <w:tc>
          <w:tcPr>
            <w:tcW w:w="343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519" w:rsidRPr="003E1AEB" w:rsidRDefault="00D15519" w:rsidP="00D15519">
            <w:pPr>
              <w:ind w:left="91" w:right="91"/>
              <w:jc w:val="distribute"/>
              <w:rPr>
                <w:rFonts w:ascii="標楷體" w:eastAsia="標楷體"/>
                <w:spacing w:val="-20"/>
                <w:sz w:val="20"/>
              </w:rPr>
            </w:pPr>
            <w:r w:rsidRPr="003E1AEB">
              <w:rPr>
                <w:rFonts w:ascii="標楷體" w:eastAsia="標楷體" w:hint="eastAsia"/>
                <w:spacing w:val="-20"/>
                <w:sz w:val="20"/>
              </w:rPr>
              <w:t>減免</w:t>
            </w:r>
            <w:r w:rsidRPr="003E1AEB">
              <w:rPr>
                <w:rFonts w:ascii="標楷體" w:eastAsia="標楷體" w:hAnsi="標楷體" w:hint="eastAsia"/>
                <w:bCs/>
                <w:spacing w:val="-20"/>
                <w:sz w:val="20"/>
              </w:rPr>
              <w:t>（註銷）</w:t>
            </w:r>
            <w:r w:rsidRPr="003E1AEB">
              <w:rPr>
                <w:rFonts w:ascii="標楷體" w:eastAsia="標楷體" w:hint="eastAsia"/>
                <w:spacing w:val="-20"/>
                <w:sz w:val="20"/>
              </w:rPr>
              <w:t>數</w:t>
            </w:r>
          </w:p>
        </w:tc>
      </w:tr>
      <w:tr w:rsidR="00D15519" w:rsidRPr="003E1AEB" w:rsidTr="00F074FE">
        <w:tblPrEx>
          <w:tblLook w:val="04A0" w:firstRow="1" w:lastRow="0" w:firstColumn="1" w:lastColumn="0" w:noHBand="0" w:noVBand="1"/>
        </w:tblPrEx>
        <w:trPr>
          <w:cantSplit/>
          <w:trHeight w:hRule="exact" w:val="385"/>
          <w:tblHeader/>
        </w:trPr>
        <w:tc>
          <w:tcPr>
            <w:tcW w:w="3438" w:type="dxa"/>
            <w:gridSpan w:val="9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15519" w:rsidRPr="003E1AEB" w:rsidRDefault="00D15519" w:rsidP="00D15519">
            <w:pPr>
              <w:widowControl/>
              <w:rPr>
                <w:rFonts w:ascii="標楷體" w:eastAsia="標楷體"/>
                <w:spacing w:val="-20"/>
                <w:sz w:val="20"/>
              </w:rPr>
            </w:pPr>
          </w:p>
        </w:tc>
        <w:tc>
          <w:tcPr>
            <w:tcW w:w="3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519" w:rsidRPr="003E1AEB" w:rsidRDefault="00D15519" w:rsidP="00D15519">
            <w:pPr>
              <w:widowControl/>
              <w:rPr>
                <w:rFonts w:ascii="標楷體" w:eastAsia="標楷體"/>
                <w:spacing w:val="-20"/>
                <w:sz w:val="20"/>
              </w:rPr>
            </w:pP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519" w:rsidRPr="003E1AEB" w:rsidRDefault="00D15519" w:rsidP="00D15519">
            <w:pPr>
              <w:ind w:left="79" w:right="79"/>
              <w:jc w:val="distribute"/>
              <w:rPr>
                <w:rFonts w:ascii="標楷體" w:eastAsia="標楷體"/>
                <w:spacing w:val="-20"/>
                <w:sz w:val="20"/>
              </w:rPr>
            </w:pPr>
            <w:r w:rsidRPr="003E1AEB">
              <w:rPr>
                <w:rFonts w:ascii="標楷體" w:eastAsia="標楷體" w:hint="eastAsia"/>
                <w:spacing w:val="-20"/>
                <w:sz w:val="20"/>
              </w:rPr>
              <w:t>應收數</w:t>
            </w:r>
          </w:p>
          <w:p w:rsidR="00D15519" w:rsidRPr="003E1AEB" w:rsidRDefault="00D15519" w:rsidP="00D15519">
            <w:pPr>
              <w:ind w:left="79" w:right="79"/>
              <w:jc w:val="distribute"/>
              <w:rPr>
                <w:rFonts w:ascii="標楷體" w:eastAsia="標楷體"/>
                <w:spacing w:val="-20"/>
                <w:sz w:val="20"/>
              </w:rPr>
            </w:pP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5519" w:rsidRPr="003E1AEB" w:rsidRDefault="00D15519" w:rsidP="00D15519">
            <w:pPr>
              <w:ind w:left="79" w:right="79"/>
              <w:jc w:val="distribute"/>
              <w:rPr>
                <w:rFonts w:ascii="標楷體" w:eastAsia="標楷體"/>
                <w:spacing w:val="-20"/>
                <w:sz w:val="20"/>
              </w:rPr>
            </w:pPr>
            <w:r w:rsidRPr="003E1AEB">
              <w:rPr>
                <w:rFonts w:ascii="標楷體" w:eastAsia="標楷體" w:hint="eastAsia"/>
                <w:spacing w:val="-20"/>
                <w:sz w:val="20"/>
              </w:rPr>
              <w:t>保留數</w:t>
            </w:r>
          </w:p>
        </w:tc>
      </w:tr>
      <w:tr w:rsidR="00D15519" w:rsidRPr="003E1AEB" w:rsidTr="00F074FE">
        <w:tblPrEx>
          <w:tblLook w:val="04A0" w:firstRow="1" w:lastRow="0" w:firstColumn="1" w:lastColumn="0" w:noHBand="0" w:noVBand="1"/>
        </w:tblPrEx>
        <w:trPr>
          <w:cantSplit/>
          <w:trHeight w:hRule="exact" w:val="353"/>
          <w:tblHeader/>
        </w:trPr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519" w:rsidRPr="003E1AEB" w:rsidRDefault="00D15519" w:rsidP="00D15519">
            <w:pPr>
              <w:ind w:right="28"/>
              <w:jc w:val="center"/>
              <w:rPr>
                <w:rFonts w:ascii="標楷體" w:eastAsia="標楷體"/>
                <w:sz w:val="20"/>
              </w:rPr>
            </w:pPr>
            <w:r w:rsidRPr="003E1AEB">
              <w:rPr>
                <w:rFonts w:ascii="標楷體" w:eastAsia="標楷體" w:hint="eastAsia"/>
                <w:sz w:val="20"/>
              </w:rPr>
              <w:t>年度</w:t>
            </w:r>
          </w:p>
        </w:tc>
        <w:tc>
          <w:tcPr>
            <w:tcW w:w="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519" w:rsidRPr="003E1AEB" w:rsidRDefault="00D15519" w:rsidP="00D15519">
            <w:pPr>
              <w:jc w:val="center"/>
              <w:rPr>
                <w:rFonts w:ascii="標楷體" w:eastAsia="標楷體"/>
                <w:sz w:val="20"/>
              </w:rPr>
            </w:pPr>
            <w:r w:rsidRPr="003E1AEB">
              <w:rPr>
                <w:rFonts w:ascii="標楷體" w:eastAsia="標楷體" w:hint="eastAsia"/>
                <w:sz w:val="20"/>
              </w:rPr>
              <w:t>款</w:t>
            </w: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519" w:rsidRPr="003E1AEB" w:rsidRDefault="00D15519" w:rsidP="00D15519">
            <w:pPr>
              <w:jc w:val="center"/>
              <w:rPr>
                <w:rFonts w:ascii="標楷體" w:eastAsia="標楷體"/>
                <w:sz w:val="20"/>
              </w:rPr>
            </w:pPr>
            <w:r w:rsidRPr="003E1AEB">
              <w:rPr>
                <w:rFonts w:ascii="標楷體" w:eastAsia="標楷體" w:hint="eastAsia"/>
                <w:sz w:val="20"/>
              </w:rPr>
              <w:t>項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519" w:rsidRPr="003E1AEB" w:rsidRDefault="00D15519" w:rsidP="00D15519">
            <w:pPr>
              <w:jc w:val="center"/>
              <w:rPr>
                <w:rFonts w:ascii="標楷體" w:eastAsia="標楷體"/>
                <w:sz w:val="20"/>
              </w:rPr>
            </w:pPr>
            <w:r w:rsidRPr="003E1AEB">
              <w:rPr>
                <w:rFonts w:ascii="標楷體" w:eastAsia="標楷體" w:hint="eastAsia"/>
                <w:sz w:val="20"/>
              </w:rPr>
              <w:t>目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519" w:rsidRPr="003E1AEB" w:rsidRDefault="00D15519" w:rsidP="00D15519">
            <w:pPr>
              <w:ind w:left="79" w:right="79"/>
              <w:jc w:val="distribute"/>
              <w:rPr>
                <w:rFonts w:ascii="標楷體" w:eastAsia="標楷體"/>
                <w:sz w:val="20"/>
              </w:rPr>
            </w:pPr>
            <w:r w:rsidRPr="003E1AEB">
              <w:rPr>
                <w:rFonts w:ascii="標楷體" w:eastAsia="標楷體" w:hint="eastAsia"/>
                <w:sz w:val="20"/>
              </w:rPr>
              <w:t>名稱</w:t>
            </w:r>
          </w:p>
        </w:tc>
        <w:tc>
          <w:tcPr>
            <w:tcW w:w="3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519" w:rsidRPr="003E1AEB" w:rsidRDefault="00D15519" w:rsidP="00D15519">
            <w:pPr>
              <w:widowControl/>
              <w:rPr>
                <w:rFonts w:ascii="標楷體" w:eastAsia="標楷體"/>
                <w:spacing w:val="-2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519" w:rsidRPr="003E1AEB" w:rsidRDefault="00D15519" w:rsidP="00D15519">
            <w:pPr>
              <w:ind w:left="79" w:right="79"/>
              <w:jc w:val="distribute"/>
              <w:rPr>
                <w:rFonts w:ascii="標楷體" w:eastAsia="標楷體"/>
                <w:spacing w:val="-20"/>
                <w:sz w:val="20"/>
              </w:rPr>
            </w:pPr>
            <w:r w:rsidRPr="003E1AEB">
              <w:rPr>
                <w:rFonts w:ascii="標楷體" w:eastAsia="標楷體" w:hint="eastAsia"/>
                <w:spacing w:val="-20"/>
                <w:sz w:val="20"/>
              </w:rPr>
              <w:t>增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519" w:rsidRPr="003E1AEB" w:rsidRDefault="00D15519" w:rsidP="00D15519">
            <w:pPr>
              <w:ind w:left="79" w:right="79"/>
              <w:jc w:val="distribute"/>
              <w:rPr>
                <w:rFonts w:ascii="標楷體" w:eastAsia="標楷體"/>
                <w:spacing w:val="-20"/>
                <w:sz w:val="20"/>
              </w:rPr>
            </w:pPr>
            <w:r w:rsidRPr="003E1AEB">
              <w:rPr>
                <w:rFonts w:ascii="標楷體" w:eastAsia="標楷體" w:hint="eastAsia"/>
                <w:spacing w:val="-20"/>
                <w:sz w:val="20"/>
              </w:rPr>
              <w:t>減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519" w:rsidRPr="003E1AEB" w:rsidRDefault="00D15519" w:rsidP="00D15519">
            <w:pPr>
              <w:ind w:left="79" w:right="79"/>
              <w:jc w:val="distribute"/>
              <w:rPr>
                <w:rFonts w:ascii="標楷體" w:eastAsia="標楷體"/>
                <w:spacing w:val="-20"/>
                <w:sz w:val="20"/>
              </w:rPr>
            </w:pPr>
            <w:r w:rsidRPr="003E1AEB">
              <w:rPr>
                <w:rFonts w:ascii="標楷體" w:eastAsia="標楷體" w:hint="eastAsia"/>
                <w:spacing w:val="-20"/>
                <w:sz w:val="20"/>
              </w:rPr>
              <w:t>增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519" w:rsidRPr="003E1AEB" w:rsidRDefault="00D15519" w:rsidP="00D15519">
            <w:pPr>
              <w:ind w:left="79" w:right="79"/>
              <w:jc w:val="distribute"/>
              <w:rPr>
                <w:rFonts w:ascii="標楷體" w:eastAsia="標楷體"/>
                <w:spacing w:val="-20"/>
                <w:sz w:val="20"/>
              </w:rPr>
            </w:pPr>
            <w:r w:rsidRPr="003E1AEB">
              <w:rPr>
                <w:rFonts w:ascii="標楷體" w:eastAsia="標楷體" w:hint="eastAsia"/>
                <w:spacing w:val="-20"/>
                <w:sz w:val="20"/>
              </w:rPr>
              <w:t>減</w:t>
            </w:r>
          </w:p>
        </w:tc>
      </w:tr>
      <w:tr w:rsidR="00D15519" w:rsidRPr="003E1AEB" w:rsidTr="00DD0943">
        <w:tblPrEx>
          <w:tblLook w:val="04A0" w:firstRow="1" w:lastRow="0" w:firstColumn="1" w:lastColumn="0" w:noHBand="0" w:noVBand="1"/>
        </w:tblPrEx>
        <w:trPr>
          <w:cantSplit/>
          <w:trHeight w:hRule="exact" w:val="454"/>
        </w:trPr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5519" w:rsidRPr="003E1AEB" w:rsidRDefault="00D15519" w:rsidP="00D15519">
            <w:pPr>
              <w:jc w:val="center"/>
              <w:rPr>
                <w:rFonts w:ascii="新細明體" w:hAnsi="新細明體"/>
                <w:b/>
                <w:spacing w:val="-20"/>
                <w:sz w:val="20"/>
              </w:rPr>
            </w:pPr>
          </w:p>
        </w:tc>
        <w:tc>
          <w:tcPr>
            <w:tcW w:w="3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519" w:rsidRPr="003E1AEB" w:rsidRDefault="00D15519" w:rsidP="00D15519">
            <w:pPr>
              <w:jc w:val="center"/>
              <w:rPr>
                <w:rFonts w:ascii="新細明體" w:hAnsi="新細明體"/>
                <w:b/>
                <w:spacing w:val="-20"/>
                <w:sz w:val="20"/>
              </w:rPr>
            </w:pPr>
          </w:p>
        </w:tc>
        <w:tc>
          <w:tcPr>
            <w:tcW w:w="3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519" w:rsidRPr="003E1AEB" w:rsidRDefault="00D15519" w:rsidP="00D15519">
            <w:pPr>
              <w:jc w:val="center"/>
              <w:rPr>
                <w:rFonts w:ascii="新細明體" w:hAnsi="新細明體"/>
                <w:b/>
                <w:spacing w:val="-20"/>
                <w:sz w:val="20"/>
              </w:rPr>
            </w:pP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519" w:rsidRPr="003E1AEB" w:rsidRDefault="00D15519" w:rsidP="00D15519">
            <w:pPr>
              <w:jc w:val="center"/>
              <w:rPr>
                <w:rFonts w:ascii="新細明體" w:hAnsi="新細明體"/>
                <w:b/>
                <w:spacing w:val="-20"/>
                <w:sz w:val="20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5519" w:rsidRPr="003E1AEB" w:rsidRDefault="00D70002" w:rsidP="00D15519">
            <w:pPr>
              <w:keepNext/>
              <w:jc w:val="distribute"/>
              <w:outlineLvl w:val="0"/>
              <w:rPr>
                <w:rFonts w:ascii="標楷體" w:eastAsia="標楷體" w:hAnsi="標楷體"/>
                <w:b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noProof/>
                <w:spacing w:val="-10"/>
                <w:sz w:val="20"/>
              </w:rPr>
              <w:t>合</w:t>
            </w:r>
            <w:r w:rsidR="00D15519" w:rsidRPr="003E1AEB">
              <w:rPr>
                <w:rFonts w:ascii="標楷體" w:eastAsia="標楷體" w:hAnsi="標楷體" w:hint="eastAsia"/>
                <w:b/>
                <w:bCs/>
                <w:noProof/>
                <w:spacing w:val="-10"/>
                <w:sz w:val="20"/>
              </w:rPr>
              <w:t>計</w:t>
            </w:r>
          </w:p>
        </w:tc>
        <w:tc>
          <w:tcPr>
            <w:tcW w:w="3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519" w:rsidRPr="003E1AEB" w:rsidRDefault="00D15519" w:rsidP="00D15519">
            <w:pPr>
              <w:jc w:val="both"/>
              <w:rPr>
                <w:rFonts w:ascii="標楷體" w:eastAsia="標楷體" w:hAnsi="標楷體"/>
                <w:b/>
                <w:spacing w:val="-20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5519" w:rsidRPr="00605C1B" w:rsidRDefault="00D15519" w:rsidP="00D1551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324,487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5519" w:rsidRPr="00605C1B" w:rsidRDefault="00D15519" w:rsidP="00D15519">
            <w:pPr>
              <w:jc w:val="right"/>
              <w:rPr>
                <w:rFonts w:ascii="細明體" w:eastAsia="細明體" w:hAnsi="細明體"/>
                <w:b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pacing w:val="-20"/>
                <w:sz w:val="18"/>
                <w:szCs w:val="18"/>
              </w:rPr>
              <w:t>－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5519" w:rsidRPr="00605C1B" w:rsidRDefault="00D15519" w:rsidP="00D15519">
            <w:pPr>
              <w:jc w:val="right"/>
              <w:rPr>
                <w:rFonts w:ascii="細明體" w:eastAsia="細明體" w:hAnsi="細明體"/>
                <w:b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pacing w:val="-20"/>
                <w:sz w:val="18"/>
                <w:szCs w:val="18"/>
              </w:rPr>
              <w:t>－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5519" w:rsidRPr="00605C1B" w:rsidRDefault="00D15519" w:rsidP="00D15519">
            <w:pPr>
              <w:jc w:val="right"/>
              <w:rPr>
                <w:rFonts w:ascii="細明體" w:eastAsia="細明體" w:hAnsi="細明體"/>
                <w:b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pacing w:val="-20"/>
                <w:sz w:val="18"/>
                <w:szCs w:val="18"/>
              </w:rPr>
              <w:t>－</w:t>
            </w:r>
          </w:p>
        </w:tc>
      </w:tr>
      <w:tr w:rsidR="00D15519" w:rsidRPr="003E1AEB" w:rsidTr="00DD0943">
        <w:tblPrEx>
          <w:tblLook w:val="04A0" w:firstRow="1" w:lastRow="0" w:firstColumn="1" w:lastColumn="0" w:noHBand="0" w:noVBand="1"/>
        </w:tblPrEx>
        <w:trPr>
          <w:cantSplit/>
          <w:trHeight w:hRule="exact" w:val="454"/>
        </w:trPr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15519" w:rsidRPr="005A3A04" w:rsidRDefault="00D15519" w:rsidP="00D15519">
            <w:pPr>
              <w:jc w:val="center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5A3A04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112</w:t>
            </w:r>
          </w:p>
        </w:tc>
        <w:tc>
          <w:tcPr>
            <w:tcW w:w="3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5519" w:rsidRPr="005A3A04" w:rsidRDefault="00D15519" w:rsidP="00D15519">
            <w:pPr>
              <w:jc w:val="center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5A3A04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12</w:t>
            </w:r>
          </w:p>
        </w:tc>
        <w:tc>
          <w:tcPr>
            <w:tcW w:w="3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519" w:rsidRPr="005A3A04" w:rsidRDefault="00D15519" w:rsidP="00D15519">
            <w:pPr>
              <w:jc w:val="center"/>
              <w:rPr>
                <w:rFonts w:ascii="標楷體" w:eastAsia="標楷體" w:hAnsi="標楷體"/>
                <w:b/>
                <w:spacing w:val="-20"/>
                <w:sz w:val="20"/>
              </w:rPr>
            </w:pP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519" w:rsidRPr="005A3A04" w:rsidRDefault="00D15519" w:rsidP="00D15519">
            <w:pPr>
              <w:jc w:val="center"/>
              <w:rPr>
                <w:rFonts w:ascii="標楷體" w:eastAsia="標楷體" w:hAnsi="標楷體"/>
                <w:b/>
                <w:spacing w:val="-20"/>
                <w:sz w:val="20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5519" w:rsidRPr="003E1AEB" w:rsidRDefault="00D15519" w:rsidP="00D15519">
            <w:pPr>
              <w:keepNext/>
              <w:jc w:val="distribute"/>
              <w:outlineLvl w:val="0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E1AEB">
              <w:rPr>
                <w:rFonts w:ascii="標楷體" w:eastAsia="標楷體" w:hAnsi="標楷體" w:hint="eastAsia"/>
                <w:b/>
                <w:bCs/>
                <w:noProof/>
                <w:spacing w:val="-10"/>
                <w:sz w:val="20"/>
              </w:rPr>
              <w:t>其他收入</w:t>
            </w:r>
          </w:p>
        </w:tc>
        <w:tc>
          <w:tcPr>
            <w:tcW w:w="3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519" w:rsidRPr="003E1AEB" w:rsidRDefault="00D15519" w:rsidP="00D15519">
            <w:pPr>
              <w:jc w:val="both"/>
              <w:rPr>
                <w:rFonts w:ascii="標楷體" w:eastAsia="標楷體" w:hAnsi="標楷體"/>
                <w:b/>
                <w:spacing w:val="-20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5519" w:rsidRPr="00605C1B" w:rsidRDefault="00D15519" w:rsidP="00D1551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324,487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5519" w:rsidRPr="00605C1B" w:rsidRDefault="00D15519" w:rsidP="00D15519">
            <w:pPr>
              <w:jc w:val="right"/>
              <w:rPr>
                <w:rFonts w:ascii="細明體" w:eastAsia="細明體" w:hAnsi="細明體"/>
                <w:b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pacing w:val="-20"/>
                <w:sz w:val="18"/>
                <w:szCs w:val="18"/>
              </w:rPr>
              <w:t>－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5519" w:rsidRPr="00605C1B" w:rsidRDefault="00D15519" w:rsidP="00D15519">
            <w:pPr>
              <w:jc w:val="right"/>
              <w:rPr>
                <w:rFonts w:ascii="細明體" w:eastAsia="細明體" w:hAnsi="細明體"/>
                <w:b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pacing w:val="-20"/>
                <w:sz w:val="18"/>
                <w:szCs w:val="18"/>
              </w:rPr>
              <w:t>－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5519" w:rsidRPr="00605C1B" w:rsidRDefault="00D15519" w:rsidP="00D15519">
            <w:pPr>
              <w:jc w:val="right"/>
              <w:rPr>
                <w:rFonts w:ascii="細明體" w:eastAsia="細明體" w:hAnsi="細明體"/>
                <w:b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pacing w:val="-20"/>
                <w:sz w:val="18"/>
                <w:szCs w:val="18"/>
              </w:rPr>
              <w:t>－</w:t>
            </w:r>
          </w:p>
        </w:tc>
      </w:tr>
      <w:tr w:rsidR="00D15519" w:rsidRPr="003E1AEB" w:rsidTr="00DD0943">
        <w:tblPrEx>
          <w:tblLook w:val="04A0" w:firstRow="1" w:lastRow="0" w:firstColumn="1" w:lastColumn="0" w:noHBand="0" w:noVBand="1"/>
        </w:tblPrEx>
        <w:trPr>
          <w:cantSplit/>
          <w:trHeight w:hRule="exact" w:val="454"/>
        </w:trPr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5519" w:rsidRPr="005A3A04" w:rsidRDefault="00D15519" w:rsidP="00D15519">
            <w:pPr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3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519" w:rsidRPr="005A3A04" w:rsidRDefault="00D15519" w:rsidP="00D15519">
            <w:pPr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3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5519" w:rsidRPr="005A3A04" w:rsidRDefault="00D15519" w:rsidP="00D15519">
            <w:pPr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  <w:r w:rsidRPr="005A3A04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2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519" w:rsidRPr="005A3A04" w:rsidRDefault="00D15519" w:rsidP="00D15519">
            <w:pPr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5519" w:rsidRPr="003E1AEB" w:rsidRDefault="00D15519" w:rsidP="00D15519">
            <w:pPr>
              <w:keepNext/>
              <w:ind w:leftChars="100" w:left="240"/>
              <w:jc w:val="distribute"/>
              <w:outlineLvl w:val="0"/>
              <w:rPr>
                <w:rFonts w:ascii="標楷體" w:eastAsia="標楷體" w:hAnsi="標楷體"/>
                <w:spacing w:val="-10"/>
                <w:sz w:val="20"/>
              </w:rPr>
            </w:pPr>
            <w:r w:rsidRPr="003E1AEB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花蓮縣政府</w:t>
            </w:r>
          </w:p>
        </w:tc>
        <w:tc>
          <w:tcPr>
            <w:tcW w:w="3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519" w:rsidRPr="003E1AEB" w:rsidRDefault="00D15519" w:rsidP="00D15519">
            <w:pPr>
              <w:jc w:val="both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5519" w:rsidRPr="00605C1B" w:rsidRDefault="00D15519" w:rsidP="00D1551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z w:val="18"/>
                <w:szCs w:val="18"/>
              </w:rPr>
              <w:t>324,487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5519" w:rsidRPr="00605C1B" w:rsidRDefault="00D15519" w:rsidP="00D15519">
            <w:pPr>
              <w:jc w:val="right"/>
              <w:rPr>
                <w:rFonts w:ascii="細明體" w:eastAsia="細明體" w:hAnsi="細明體"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pacing w:val="-20"/>
                <w:sz w:val="18"/>
                <w:szCs w:val="18"/>
              </w:rPr>
              <w:t>－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5519" w:rsidRPr="00605C1B" w:rsidRDefault="00D15519" w:rsidP="00D15519">
            <w:pPr>
              <w:jc w:val="right"/>
              <w:rPr>
                <w:rFonts w:ascii="細明體" w:eastAsia="細明體" w:hAnsi="細明體"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pacing w:val="-20"/>
                <w:sz w:val="18"/>
                <w:szCs w:val="18"/>
              </w:rPr>
              <w:t>－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5519" w:rsidRPr="00605C1B" w:rsidRDefault="00D15519" w:rsidP="00D15519">
            <w:pPr>
              <w:jc w:val="right"/>
              <w:rPr>
                <w:rFonts w:ascii="細明體" w:eastAsia="細明體" w:hAnsi="細明體"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pacing w:val="-20"/>
                <w:sz w:val="18"/>
                <w:szCs w:val="18"/>
              </w:rPr>
              <w:t>－</w:t>
            </w:r>
          </w:p>
        </w:tc>
      </w:tr>
      <w:tr w:rsidR="00D15519" w:rsidRPr="003E1AEB" w:rsidTr="00DD0943">
        <w:tblPrEx>
          <w:tblLook w:val="04A0" w:firstRow="1" w:lastRow="0" w:firstColumn="1" w:lastColumn="0" w:noHBand="0" w:noVBand="1"/>
        </w:tblPrEx>
        <w:trPr>
          <w:cantSplit/>
          <w:trHeight w:hRule="exact" w:val="522"/>
        </w:trPr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519" w:rsidRPr="005A3A04" w:rsidRDefault="00D15519" w:rsidP="00D15519">
            <w:pPr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3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519" w:rsidRPr="005A3A04" w:rsidRDefault="00D15519" w:rsidP="00D15519">
            <w:pPr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3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519" w:rsidRPr="005A3A04" w:rsidRDefault="00D15519" w:rsidP="00D15519">
            <w:pPr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519" w:rsidRPr="005A3A04" w:rsidRDefault="00D15519" w:rsidP="00D15519">
            <w:pPr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  <w:r w:rsidRPr="005A3A04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2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519" w:rsidRPr="003E1AEB" w:rsidRDefault="00D15519" w:rsidP="00D15519">
            <w:pPr>
              <w:keepNext/>
              <w:ind w:leftChars="200" w:left="480"/>
              <w:jc w:val="distribute"/>
              <w:outlineLvl w:val="0"/>
              <w:rPr>
                <w:rFonts w:ascii="標楷體" w:eastAsia="標楷體" w:hAnsi="標楷體"/>
                <w:spacing w:val="-10"/>
                <w:sz w:val="20"/>
              </w:rPr>
            </w:pPr>
            <w:r w:rsidRPr="003E1AEB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雜項收入</w:t>
            </w:r>
          </w:p>
        </w:tc>
        <w:tc>
          <w:tcPr>
            <w:tcW w:w="3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519" w:rsidRPr="00F074FE" w:rsidRDefault="00D15519" w:rsidP="00D15519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F074FE">
              <w:rPr>
                <w:rFonts w:ascii="標楷體" w:eastAsia="標楷體" w:hAnsi="標楷體" w:hint="eastAsia"/>
                <w:noProof/>
                <w:sz w:val="20"/>
              </w:rPr>
              <w:t>減列112年度石梯坪風景區入園</w:t>
            </w:r>
            <w:r w:rsidR="00F074FE" w:rsidRPr="00F074FE">
              <w:rPr>
                <w:rFonts w:ascii="標楷體" w:eastAsia="標楷體" w:hAnsi="標楷體" w:hint="eastAsia"/>
                <w:noProof/>
                <w:sz w:val="20"/>
              </w:rPr>
              <w:t xml:space="preserve">                                                </w:t>
            </w:r>
            <w:r w:rsidRPr="00F074FE">
              <w:rPr>
                <w:rFonts w:ascii="標楷體" w:eastAsia="標楷體" w:hAnsi="標楷體" w:hint="eastAsia"/>
                <w:noProof/>
                <w:sz w:val="20"/>
              </w:rPr>
              <w:t>清潔維護費溢保留之應收數。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519" w:rsidRPr="00605C1B" w:rsidRDefault="00D15519" w:rsidP="00D1551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z w:val="18"/>
                <w:szCs w:val="18"/>
              </w:rPr>
              <w:t>324,487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519" w:rsidRPr="00605C1B" w:rsidRDefault="00D15519" w:rsidP="00D15519">
            <w:pPr>
              <w:jc w:val="right"/>
              <w:rPr>
                <w:rFonts w:ascii="細明體" w:eastAsia="細明體" w:hAnsi="細明體"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pacing w:val="-20"/>
                <w:sz w:val="18"/>
                <w:szCs w:val="18"/>
              </w:rPr>
              <w:t>－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519" w:rsidRPr="00605C1B" w:rsidRDefault="00D15519" w:rsidP="00D15519">
            <w:pPr>
              <w:jc w:val="right"/>
              <w:rPr>
                <w:rFonts w:ascii="細明體" w:eastAsia="細明體" w:hAnsi="細明體"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pacing w:val="-20"/>
                <w:sz w:val="18"/>
                <w:szCs w:val="18"/>
              </w:rPr>
              <w:t>－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519" w:rsidRPr="00605C1B" w:rsidRDefault="00D15519" w:rsidP="00D15519">
            <w:pPr>
              <w:jc w:val="right"/>
              <w:rPr>
                <w:rFonts w:ascii="細明體" w:eastAsia="細明體" w:hAnsi="細明體"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pacing w:val="-20"/>
                <w:sz w:val="18"/>
                <w:szCs w:val="18"/>
              </w:rPr>
              <w:t>－</w:t>
            </w:r>
          </w:p>
        </w:tc>
      </w:tr>
    </w:tbl>
    <w:p w:rsidR="0044720B" w:rsidRDefault="0044720B" w:rsidP="0044720B">
      <w:pPr>
        <w:spacing w:line="460" w:lineRule="exact"/>
        <w:jc w:val="both"/>
        <w:rPr>
          <w:rFonts w:ascii="標楷體" w:eastAsia="標楷體" w:hAnsi="標楷體"/>
          <w:spacing w:val="2"/>
          <w:sz w:val="20"/>
        </w:rPr>
      </w:pPr>
    </w:p>
    <w:p w:rsidR="003E6841" w:rsidRDefault="003E6841" w:rsidP="003E6841">
      <w:pPr>
        <w:spacing w:line="460" w:lineRule="exact"/>
      </w:pPr>
      <w:r>
        <w:rPr>
          <w:rFonts w:ascii="標楷體" w:eastAsia="標楷體" w:hAnsi="標楷體" w:hint="eastAsia"/>
          <w:b/>
          <w:spacing w:val="20"/>
          <w:sz w:val="36"/>
          <w:szCs w:val="36"/>
        </w:rPr>
        <w:lastRenderedPageBreak/>
        <w:t>正數明細表</w:t>
      </w:r>
    </w:p>
    <w:tbl>
      <w:tblPr>
        <w:tblW w:w="10224" w:type="dxa"/>
        <w:tblInd w:w="10" w:type="dxa"/>
        <w:tblBorders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8"/>
        <w:gridCol w:w="1278"/>
        <w:gridCol w:w="1065"/>
        <w:gridCol w:w="1065"/>
        <w:gridCol w:w="1348"/>
        <w:gridCol w:w="1524"/>
        <w:gridCol w:w="1788"/>
        <w:gridCol w:w="878"/>
      </w:tblGrid>
      <w:tr w:rsidR="003E6841" w:rsidRPr="0078196E" w:rsidTr="009A3824">
        <w:trPr>
          <w:cantSplit/>
          <w:trHeight w:hRule="exact" w:val="522"/>
          <w:tblHeader/>
        </w:trPr>
        <w:tc>
          <w:tcPr>
            <w:tcW w:w="10224" w:type="dxa"/>
            <w:gridSpan w:val="8"/>
            <w:vAlign w:val="bottom"/>
          </w:tcPr>
          <w:p w:rsidR="003E6841" w:rsidRPr="0044720B" w:rsidRDefault="003E6841" w:rsidP="002351D7">
            <w:pPr>
              <w:ind w:right="79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 w:rsidRPr="0044720B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決算歲入決算</w:t>
            </w:r>
            <w:proofErr w:type="gramStart"/>
            <w:r w:rsidRPr="0044720B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修正數明細</w:t>
            </w:r>
            <w:proofErr w:type="gramEnd"/>
            <w:r w:rsidRPr="0044720B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表</w:t>
            </w:r>
          </w:p>
        </w:tc>
      </w:tr>
      <w:tr w:rsidR="003E6841" w:rsidRPr="0078196E" w:rsidTr="002E55A9">
        <w:trPr>
          <w:cantSplit/>
          <w:trHeight w:hRule="exact" w:val="274"/>
          <w:tblHeader/>
        </w:trPr>
        <w:tc>
          <w:tcPr>
            <w:tcW w:w="10224" w:type="dxa"/>
            <w:gridSpan w:val="8"/>
            <w:vAlign w:val="bottom"/>
          </w:tcPr>
          <w:p w:rsidR="003E6841" w:rsidRPr="0078196E" w:rsidRDefault="003E6841" w:rsidP="002351D7">
            <w:pPr>
              <w:ind w:right="79"/>
              <w:jc w:val="right"/>
              <w:rPr>
                <w:rFonts w:ascii="標楷體" w:eastAsia="標楷體" w:hAnsi="標楷體"/>
                <w:color w:val="000000"/>
                <w:sz w:val="20"/>
              </w:rPr>
            </w:pPr>
            <w:r w:rsidRPr="0078196E">
              <w:rPr>
                <w:rFonts w:ascii="標楷體" w:eastAsia="標楷體" w:hAnsi="標楷體" w:hint="eastAsia"/>
                <w:sz w:val="20"/>
              </w:rPr>
              <w:t>單位</w:t>
            </w:r>
            <w:r w:rsidRPr="0078196E">
              <w:rPr>
                <w:rFonts w:ascii="標楷體" w:eastAsia="標楷體" w:hAnsi="標楷體"/>
                <w:sz w:val="20"/>
              </w:rPr>
              <w:t>：</w:t>
            </w:r>
            <w:r w:rsidRPr="0078196E"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3E6841" w:rsidRPr="0078196E" w:rsidTr="002E55A9">
        <w:trPr>
          <w:cantSplit/>
          <w:trHeight w:hRule="exact" w:val="360"/>
          <w:tblHeader/>
        </w:trPr>
        <w:tc>
          <w:tcPr>
            <w:tcW w:w="7558" w:type="dxa"/>
            <w:gridSpan w:val="6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6841" w:rsidRPr="0078196E" w:rsidRDefault="003E6841" w:rsidP="002351D7">
            <w:pPr>
              <w:ind w:left="1701" w:right="1985"/>
              <w:jc w:val="distribute"/>
              <w:rPr>
                <w:rFonts w:ascii="標楷體" w:eastAsia="標楷體" w:hAnsi="標楷體"/>
                <w:sz w:val="20"/>
              </w:rPr>
            </w:pPr>
            <w:r w:rsidRPr="0078196E">
              <w:rPr>
                <w:rFonts w:ascii="標楷體" w:eastAsia="標楷體" w:hAnsi="標楷體" w:hint="eastAsia"/>
                <w:sz w:val="20"/>
              </w:rPr>
              <w:t>正                            數</w:t>
            </w:r>
          </w:p>
        </w:tc>
        <w:tc>
          <w:tcPr>
            <w:tcW w:w="178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6841" w:rsidRPr="0078196E" w:rsidRDefault="003E6841" w:rsidP="002351D7">
            <w:pPr>
              <w:ind w:left="79" w:right="79"/>
              <w:jc w:val="distribute"/>
              <w:rPr>
                <w:rFonts w:ascii="標楷體" w:eastAsia="標楷體" w:hAnsi="標楷體"/>
                <w:sz w:val="20"/>
              </w:rPr>
            </w:pPr>
            <w:r w:rsidRPr="0078196E">
              <w:rPr>
                <w:rFonts w:ascii="標楷體" w:eastAsia="標楷體" w:hAnsi="標楷體" w:hint="eastAsia"/>
                <w:sz w:val="20"/>
              </w:rPr>
              <w:t>應繳回縣庫數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:rsidR="003E6841" w:rsidRPr="0078196E" w:rsidRDefault="006A6F03" w:rsidP="006A6F03">
            <w:pPr>
              <w:ind w:left="79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 xml:space="preserve"> </w:t>
            </w:r>
            <w:r w:rsidR="003E6841" w:rsidRPr="0078196E">
              <w:rPr>
                <w:rFonts w:ascii="標楷體" w:eastAsia="標楷體" w:hAnsi="標楷體" w:hint="eastAsia"/>
                <w:sz w:val="20"/>
              </w:rPr>
              <w:t xml:space="preserve">備 </w:t>
            </w:r>
            <w:proofErr w:type="gramStart"/>
            <w:r w:rsidR="003E6841" w:rsidRPr="0078196E">
              <w:rPr>
                <w:rFonts w:ascii="標楷體" w:eastAsia="標楷體" w:hAnsi="標楷體" w:hint="eastAsia"/>
                <w:sz w:val="20"/>
              </w:rPr>
              <w:t>註</w:t>
            </w:r>
            <w:proofErr w:type="gramEnd"/>
          </w:p>
        </w:tc>
      </w:tr>
      <w:tr w:rsidR="003E6841" w:rsidRPr="0078196E" w:rsidTr="002E55A9">
        <w:trPr>
          <w:cantSplit/>
          <w:trHeight w:hRule="exact" w:val="340"/>
          <w:tblHeader/>
        </w:trPr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6841" w:rsidRPr="0078196E" w:rsidRDefault="003E6841" w:rsidP="002351D7">
            <w:pPr>
              <w:ind w:left="91" w:right="91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78196E"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21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6841" w:rsidRPr="0078196E" w:rsidRDefault="003E6841" w:rsidP="002351D7">
            <w:pPr>
              <w:ind w:left="91" w:right="91"/>
              <w:jc w:val="distribute"/>
              <w:rPr>
                <w:rFonts w:ascii="標楷體" w:eastAsia="標楷體" w:hAnsi="標楷體"/>
                <w:sz w:val="20"/>
              </w:rPr>
            </w:pPr>
            <w:r w:rsidRPr="0078196E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872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6841" w:rsidRPr="0078196E" w:rsidRDefault="003E6841" w:rsidP="002351D7">
            <w:pPr>
              <w:ind w:left="91" w:right="91"/>
              <w:jc w:val="distribute"/>
              <w:rPr>
                <w:rFonts w:ascii="標楷體" w:eastAsia="標楷體" w:hAnsi="標楷體"/>
                <w:sz w:val="20"/>
              </w:rPr>
            </w:pPr>
            <w:r w:rsidRPr="0078196E"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788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3E6841" w:rsidRPr="0078196E" w:rsidRDefault="003E6841" w:rsidP="002351D7">
            <w:pPr>
              <w:ind w:left="77" w:right="79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878" w:type="dxa"/>
            <w:vMerge/>
            <w:tcBorders>
              <w:left w:val="single" w:sz="12" w:space="0" w:color="auto"/>
              <w:right w:val="nil"/>
            </w:tcBorders>
          </w:tcPr>
          <w:p w:rsidR="003E6841" w:rsidRPr="0078196E" w:rsidRDefault="003E6841" w:rsidP="002351D7">
            <w:pPr>
              <w:ind w:right="414"/>
              <w:rPr>
                <w:rFonts w:ascii="標楷體" w:eastAsia="標楷體" w:hAnsi="標楷體"/>
                <w:color w:val="000000"/>
                <w:sz w:val="20"/>
              </w:rPr>
            </w:pPr>
          </w:p>
        </w:tc>
      </w:tr>
      <w:tr w:rsidR="003E6841" w:rsidRPr="0078196E" w:rsidTr="002E55A9">
        <w:trPr>
          <w:cantSplit/>
          <w:trHeight w:hRule="exact" w:val="340"/>
          <w:tblHeader/>
        </w:trPr>
        <w:tc>
          <w:tcPr>
            <w:tcW w:w="1278" w:type="dxa"/>
            <w:tcBorders>
              <w:top w:val="nil"/>
              <w:bottom w:val="single" w:sz="4" w:space="0" w:color="auto"/>
            </w:tcBorders>
            <w:vAlign w:val="center"/>
          </w:tcPr>
          <w:p w:rsidR="003E6841" w:rsidRPr="0078196E" w:rsidRDefault="003E6841" w:rsidP="002351D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8196E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vAlign w:val="center"/>
          </w:tcPr>
          <w:p w:rsidR="003E6841" w:rsidRPr="0078196E" w:rsidRDefault="003E6841" w:rsidP="002351D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8196E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:rsidR="003E6841" w:rsidRPr="0078196E" w:rsidRDefault="003E6841" w:rsidP="002351D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8196E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:rsidR="003E6841" w:rsidRPr="0078196E" w:rsidRDefault="003E6841" w:rsidP="002351D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8196E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center"/>
          </w:tcPr>
          <w:p w:rsidR="003E6841" w:rsidRPr="0078196E" w:rsidRDefault="003E6841" w:rsidP="002351D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78196E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52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E6841" w:rsidRPr="0078196E" w:rsidRDefault="003E6841" w:rsidP="002351D7">
            <w:pPr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 w:rsidRPr="0078196E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788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6841" w:rsidRPr="0078196E" w:rsidRDefault="003E6841" w:rsidP="002351D7">
            <w:pPr>
              <w:ind w:left="77" w:right="79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878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3E6841" w:rsidRPr="0078196E" w:rsidRDefault="003E6841" w:rsidP="002351D7">
            <w:pPr>
              <w:ind w:left="77" w:right="79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</w:tr>
      <w:tr w:rsidR="00025533" w:rsidRPr="0078196E" w:rsidTr="002E55A9">
        <w:trPr>
          <w:cantSplit/>
          <w:trHeight w:hRule="exact" w:val="567"/>
        </w:trPr>
        <w:tc>
          <w:tcPr>
            <w:tcW w:w="1278" w:type="dxa"/>
            <w:tcBorders>
              <w:bottom w:val="nil"/>
            </w:tcBorders>
            <w:shd w:val="clear" w:color="auto" w:fill="auto"/>
          </w:tcPr>
          <w:p w:rsidR="00025533" w:rsidRPr="00605C1B" w:rsidRDefault="00025533" w:rsidP="00025533">
            <w:pPr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</w:tcPr>
          <w:p w:rsidR="00025533" w:rsidRPr="00605C1B" w:rsidRDefault="00025533" w:rsidP="0002553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05C1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106,865</w:t>
            </w:r>
          </w:p>
        </w:tc>
        <w:tc>
          <w:tcPr>
            <w:tcW w:w="1065" w:type="dxa"/>
            <w:tcBorders>
              <w:bottom w:val="nil"/>
            </w:tcBorders>
            <w:shd w:val="clear" w:color="auto" w:fill="auto"/>
          </w:tcPr>
          <w:p w:rsidR="00025533" w:rsidRPr="00605C1B" w:rsidRDefault="00025533" w:rsidP="0002553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65" w:type="dxa"/>
            <w:tcBorders>
              <w:bottom w:val="nil"/>
            </w:tcBorders>
            <w:shd w:val="clear" w:color="auto" w:fill="auto"/>
          </w:tcPr>
          <w:p w:rsidR="00025533" w:rsidRPr="00605C1B" w:rsidRDefault="00025533" w:rsidP="0002553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:rsidR="00025533" w:rsidRPr="00605C1B" w:rsidRDefault="00025533" w:rsidP="0002553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05C1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106,865</w:t>
            </w:r>
          </w:p>
        </w:tc>
        <w:tc>
          <w:tcPr>
            <w:tcW w:w="1524" w:type="dxa"/>
            <w:tcBorders>
              <w:bottom w:val="nil"/>
              <w:right w:val="single" w:sz="12" w:space="0" w:color="auto"/>
            </w:tcBorders>
            <w:shd w:val="clear" w:color="auto" w:fill="auto"/>
          </w:tcPr>
          <w:p w:rsidR="00025533" w:rsidRPr="00605C1B" w:rsidRDefault="00025533" w:rsidP="0002553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05C1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106,865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025533" w:rsidRPr="00605C1B" w:rsidRDefault="00025533" w:rsidP="0002553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05C1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106,865</w:t>
            </w:r>
          </w:p>
        </w:tc>
        <w:tc>
          <w:tcPr>
            <w:tcW w:w="878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025533" w:rsidRPr="006B4913" w:rsidRDefault="00025533" w:rsidP="00025533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025533" w:rsidRPr="0078196E" w:rsidTr="002E55A9">
        <w:trPr>
          <w:cantSplit/>
          <w:trHeight w:hRule="exact" w:val="567"/>
        </w:trPr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:rsidR="00025533" w:rsidRPr="00605C1B" w:rsidRDefault="00025533" w:rsidP="00025533">
            <w:pPr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:rsidR="00025533" w:rsidRPr="00605C1B" w:rsidRDefault="00025533" w:rsidP="0002553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05C1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106,865</w:t>
            </w:r>
          </w:p>
        </w:tc>
        <w:tc>
          <w:tcPr>
            <w:tcW w:w="1065" w:type="dxa"/>
            <w:tcBorders>
              <w:top w:val="nil"/>
              <w:bottom w:val="nil"/>
            </w:tcBorders>
            <w:shd w:val="clear" w:color="auto" w:fill="auto"/>
          </w:tcPr>
          <w:p w:rsidR="00025533" w:rsidRPr="00605C1B" w:rsidRDefault="00025533" w:rsidP="0002553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65" w:type="dxa"/>
            <w:tcBorders>
              <w:top w:val="nil"/>
              <w:bottom w:val="nil"/>
            </w:tcBorders>
            <w:shd w:val="clear" w:color="auto" w:fill="auto"/>
          </w:tcPr>
          <w:p w:rsidR="00025533" w:rsidRPr="00605C1B" w:rsidRDefault="00025533" w:rsidP="0002553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</w:tcPr>
          <w:p w:rsidR="00025533" w:rsidRPr="00605C1B" w:rsidRDefault="00025533" w:rsidP="0002553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05C1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106,865</w:t>
            </w:r>
          </w:p>
        </w:tc>
        <w:tc>
          <w:tcPr>
            <w:tcW w:w="1524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025533" w:rsidRPr="00605C1B" w:rsidRDefault="00025533" w:rsidP="0002553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05C1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106,865</w:t>
            </w:r>
          </w:p>
        </w:tc>
        <w:tc>
          <w:tcPr>
            <w:tcW w:w="178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025533" w:rsidRPr="00605C1B" w:rsidRDefault="00025533" w:rsidP="00025533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05C1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106,865</w:t>
            </w:r>
          </w:p>
        </w:tc>
        <w:tc>
          <w:tcPr>
            <w:tcW w:w="87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025533" w:rsidRPr="006B4913" w:rsidRDefault="00025533" w:rsidP="00025533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025533" w:rsidRPr="0078196E" w:rsidTr="002E55A9">
        <w:trPr>
          <w:cantSplit/>
          <w:trHeight w:hRule="exact" w:val="567"/>
        </w:trPr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:rsidR="00025533" w:rsidRPr="00605C1B" w:rsidRDefault="00025533" w:rsidP="00025533">
            <w:pPr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:rsidR="00025533" w:rsidRPr="00605C1B" w:rsidRDefault="00025533" w:rsidP="0002553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05C1B">
              <w:rPr>
                <w:rFonts w:ascii="細明體" w:eastAsia="細明體" w:hAnsi="細明體"/>
                <w:noProof/>
                <w:sz w:val="18"/>
                <w:szCs w:val="18"/>
              </w:rPr>
              <w:t>106,865</w:t>
            </w:r>
          </w:p>
        </w:tc>
        <w:tc>
          <w:tcPr>
            <w:tcW w:w="1065" w:type="dxa"/>
            <w:tcBorders>
              <w:top w:val="nil"/>
              <w:bottom w:val="nil"/>
            </w:tcBorders>
            <w:shd w:val="clear" w:color="auto" w:fill="auto"/>
          </w:tcPr>
          <w:p w:rsidR="00025533" w:rsidRPr="00605C1B" w:rsidRDefault="00025533" w:rsidP="0002553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5" w:type="dxa"/>
            <w:tcBorders>
              <w:top w:val="nil"/>
              <w:bottom w:val="nil"/>
            </w:tcBorders>
            <w:shd w:val="clear" w:color="auto" w:fill="auto"/>
          </w:tcPr>
          <w:p w:rsidR="00025533" w:rsidRPr="00605C1B" w:rsidRDefault="00025533" w:rsidP="0002553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</w:tcPr>
          <w:p w:rsidR="00025533" w:rsidRPr="00605C1B" w:rsidRDefault="00025533" w:rsidP="0002553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05C1B">
              <w:rPr>
                <w:rFonts w:ascii="細明體" w:eastAsia="細明體" w:hAnsi="細明體"/>
                <w:noProof/>
                <w:sz w:val="18"/>
                <w:szCs w:val="18"/>
              </w:rPr>
              <w:t>106,865</w:t>
            </w:r>
          </w:p>
        </w:tc>
        <w:tc>
          <w:tcPr>
            <w:tcW w:w="1524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025533" w:rsidRPr="00605C1B" w:rsidRDefault="00025533" w:rsidP="0002553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05C1B">
              <w:rPr>
                <w:rFonts w:ascii="細明體" w:eastAsia="細明體" w:hAnsi="細明體"/>
                <w:noProof/>
                <w:sz w:val="18"/>
                <w:szCs w:val="18"/>
              </w:rPr>
              <w:t>106,865</w:t>
            </w:r>
          </w:p>
        </w:tc>
        <w:tc>
          <w:tcPr>
            <w:tcW w:w="178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025533" w:rsidRPr="00605C1B" w:rsidRDefault="00025533" w:rsidP="0002553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05C1B">
              <w:rPr>
                <w:rFonts w:ascii="細明體" w:eastAsia="細明體" w:hAnsi="細明體"/>
                <w:noProof/>
                <w:sz w:val="18"/>
                <w:szCs w:val="18"/>
              </w:rPr>
              <w:t>106,865</w:t>
            </w:r>
          </w:p>
        </w:tc>
        <w:tc>
          <w:tcPr>
            <w:tcW w:w="87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025533" w:rsidRPr="006C7AF6" w:rsidRDefault="00025533" w:rsidP="00025533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025533" w:rsidRPr="0078196E" w:rsidTr="002E55A9">
        <w:trPr>
          <w:cantSplit/>
          <w:trHeight w:hRule="exact" w:val="567"/>
        </w:trPr>
        <w:tc>
          <w:tcPr>
            <w:tcW w:w="127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533" w:rsidRPr="00605C1B" w:rsidRDefault="00025533" w:rsidP="00025533">
            <w:pPr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533" w:rsidRPr="00605C1B" w:rsidRDefault="00025533" w:rsidP="0002553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05C1B">
              <w:rPr>
                <w:rFonts w:ascii="細明體" w:eastAsia="細明體" w:hAnsi="細明體"/>
                <w:noProof/>
                <w:sz w:val="18"/>
                <w:szCs w:val="18"/>
              </w:rPr>
              <w:t>106,865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533" w:rsidRPr="00605C1B" w:rsidRDefault="00025533" w:rsidP="0002553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533" w:rsidRPr="00605C1B" w:rsidRDefault="00025533" w:rsidP="0002553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533" w:rsidRPr="00605C1B" w:rsidRDefault="00025533" w:rsidP="0002553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05C1B">
              <w:rPr>
                <w:rFonts w:ascii="細明體" w:eastAsia="細明體" w:hAnsi="細明體"/>
                <w:noProof/>
                <w:sz w:val="18"/>
                <w:szCs w:val="18"/>
              </w:rPr>
              <w:t>106,865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25533" w:rsidRPr="00605C1B" w:rsidRDefault="00025533" w:rsidP="0002553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05C1B">
              <w:rPr>
                <w:rFonts w:ascii="細明體" w:eastAsia="細明體" w:hAnsi="細明體"/>
                <w:noProof/>
                <w:sz w:val="18"/>
                <w:szCs w:val="18"/>
              </w:rPr>
              <w:t>106,865</w:t>
            </w:r>
          </w:p>
        </w:tc>
        <w:tc>
          <w:tcPr>
            <w:tcW w:w="178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25533" w:rsidRPr="00605C1B" w:rsidRDefault="00025533" w:rsidP="0002553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05C1B">
              <w:rPr>
                <w:rFonts w:ascii="細明體" w:eastAsia="細明體" w:hAnsi="細明體"/>
                <w:noProof/>
                <w:sz w:val="18"/>
                <w:szCs w:val="18"/>
              </w:rPr>
              <w:t>106,865</w:t>
            </w:r>
          </w:p>
        </w:tc>
        <w:tc>
          <w:tcPr>
            <w:tcW w:w="87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25533" w:rsidRPr="006C7AF6" w:rsidRDefault="00025533" w:rsidP="00025533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051139">
              <w:rPr>
                <w:rFonts w:ascii="標楷體" w:eastAsia="標楷體" w:hAnsi="標楷體"/>
                <w:noProof/>
                <w:spacing w:val="-10"/>
                <w:sz w:val="20"/>
              </w:rPr>
              <w:t xml:space="preserve">  </w:t>
            </w:r>
          </w:p>
        </w:tc>
      </w:tr>
    </w:tbl>
    <w:tbl>
      <w:tblPr>
        <w:tblpPr w:leftFromText="180" w:rightFromText="180" w:vertAnchor="text" w:horzAnchor="margin" w:tblpY="166"/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8"/>
        <w:gridCol w:w="1330"/>
        <w:gridCol w:w="1036"/>
        <w:gridCol w:w="1060"/>
        <w:gridCol w:w="1343"/>
        <w:gridCol w:w="1540"/>
        <w:gridCol w:w="918"/>
        <w:gridCol w:w="851"/>
        <w:gridCol w:w="868"/>
      </w:tblGrid>
      <w:tr w:rsidR="00D15519" w:rsidRPr="000D2836" w:rsidTr="009A3824">
        <w:trPr>
          <w:cantSplit/>
          <w:trHeight w:hRule="exact" w:val="520"/>
        </w:trPr>
        <w:tc>
          <w:tcPr>
            <w:tcW w:w="1022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5519" w:rsidRPr="000D2836" w:rsidRDefault="00D15519" w:rsidP="009A3824">
            <w:pPr>
              <w:ind w:right="414"/>
              <w:jc w:val="both"/>
              <w:rPr>
                <w:rFonts w:ascii="標楷體" w:eastAsia="標楷體" w:hAnsi="標楷體"/>
                <w:sz w:val="32"/>
                <w:szCs w:val="36"/>
              </w:rPr>
            </w:pPr>
            <w:r>
              <w:br w:type="page"/>
            </w:r>
            <w:r w:rsidRPr="000D2836">
              <w:rPr>
                <w:rFonts w:ascii="標楷體" w:eastAsia="標楷體" w:hAnsi="標楷體" w:hint="eastAsia"/>
                <w:b/>
                <w:color w:val="000000"/>
                <w:sz w:val="32"/>
                <w:szCs w:val="36"/>
                <w:u w:val="single"/>
              </w:rPr>
              <w:t>決算歲出決算</w:t>
            </w:r>
            <w:proofErr w:type="gramStart"/>
            <w:r w:rsidRPr="000D2836">
              <w:rPr>
                <w:rFonts w:ascii="標楷體" w:eastAsia="標楷體" w:hAnsi="標楷體" w:hint="eastAsia"/>
                <w:b/>
                <w:color w:val="000000"/>
                <w:sz w:val="32"/>
                <w:szCs w:val="36"/>
                <w:u w:val="single"/>
              </w:rPr>
              <w:t>修正數明細</w:t>
            </w:r>
            <w:proofErr w:type="gramEnd"/>
            <w:r w:rsidRPr="000D2836">
              <w:rPr>
                <w:rFonts w:ascii="標楷體" w:eastAsia="標楷體" w:hAnsi="標楷體" w:hint="eastAsia"/>
                <w:b/>
                <w:color w:val="000000"/>
                <w:sz w:val="32"/>
                <w:szCs w:val="36"/>
                <w:u w:val="single"/>
              </w:rPr>
              <w:t>表</w:t>
            </w:r>
          </w:p>
        </w:tc>
      </w:tr>
      <w:tr w:rsidR="00D15519" w:rsidRPr="000D2836" w:rsidTr="009A3824">
        <w:trPr>
          <w:cantSplit/>
          <w:trHeight w:hRule="exact" w:val="391"/>
        </w:trPr>
        <w:tc>
          <w:tcPr>
            <w:tcW w:w="1022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5519" w:rsidRPr="000D2836" w:rsidRDefault="00D15519" w:rsidP="009A3824">
            <w:pPr>
              <w:ind w:right="57"/>
              <w:jc w:val="right"/>
              <w:rPr>
                <w:rFonts w:ascii="標楷體" w:eastAsia="標楷體" w:hAnsi="標楷體"/>
                <w:sz w:val="20"/>
              </w:rPr>
            </w:pPr>
            <w:r w:rsidRPr="000D2836">
              <w:rPr>
                <w:rFonts w:ascii="標楷體" w:eastAsia="標楷體" w:hAnsi="標楷體" w:hint="eastAsia"/>
                <w:color w:val="000000"/>
                <w:sz w:val="20"/>
              </w:rPr>
              <w:t>單位</w:t>
            </w:r>
            <w:r w:rsidRPr="000D2836">
              <w:rPr>
                <w:rFonts w:ascii="標楷體" w:eastAsia="標楷體" w:hAnsi="標楷體"/>
                <w:color w:val="000000"/>
                <w:sz w:val="20"/>
              </w:rPr>
              <w:t>：</w:t>
            </w:r>
            <w:r w:rsidRPr="000D2836">
              <w:rPr>
                <w:rFonts w:ascii="標楷體" w:eastAsia="標楷體" w:hAnsi="標楷體" w:hint="eastAsia"/>
                <w:color w:val="000000"/>
                <w:sz w:val="20"/>
              </w:rPr>
              <w:t>新臺幣元</w:t>
            </w:r>
          </w:p>
        </w:tc>
      </w:tr>
      <w:tr w:rsidR="00D15519" w:rsidRPr="000D2836" w:rsidTr="009A3824">
        <w:trPr>
          <w:cantSplit/>
          <w:trHeight w:hRule="exact" w:val="360"/>
        </w:trPr>
        <w:tc>
          <w:tcPr>
            <w:tcW w:w="7587" w:type="dxa"/>
            <w:gridSpan w:val="6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D15519" w:rsidRPr="001F4A0F" w:rsidRDefault="00D15519" w:rsidP="009A3824">
            <w:pPr>
              <w:ind w:left="1701" w:right="1985"/>
              <w:jc w:val="distribute"/>
              <w:rPr>
                <w:rFonts w:ascii="標楷體" w:eastAsia="標楷體" w:hAnsi="標楷體"/>
                <w:sz w:val="20"/>
              </w:rPr>
            </w:pPr>
            <w:r w:rsidRPr="001F4A0F">
              <w:rPr>
                <w:rFonts w:ascii="標楷體" w:eastAsia="標楷體" w:hAnsi="標楷體" w:hint="eastAsia"/>
                <w:sz w:val="20"/>
              </w:rPr>
              <w:t>正                                 數</w:t>
            </w:r>
          </w:p>
        </w:tc>
        <w:tc>
          <w:tcPr>
            <w:tcW w:w="176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15519" w:rsidRPr="001F4A0F" w:rsidRDefault="00D15519" w:rsidP="009A3824">
            <w:pPr>
              <w:ind w:left="79" w:right="79"/>
              <w:jc w:val="distribute"/>
              <w:rPr>
                <w:rFonts w:ascii="標楷體" w:eastAsia="標楷體" w:hAnsi="標楷體"/>
                <w:sz w:val="20"/>
              </w:rPr>
            </w:pPr>
            <w:r w:rsidRPr="001F4A0F">
              <w:rPr>
                <w:rFonts w:ascii="標楷體" w:eastAsia="標楷體" w:hAnsi="標楷體" w:hint="eastAsia"/>
                <w:sz w:val="20"/>
              </w:rPr>
              <w:t>應繳回縣庫數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:rsidR="00D15519" w:rsidRPr="001F4A0F" w:rsidRDefault="00D15519" w:rsidP="009A3824">
            <w:pPr>
              <w:ind w:left="57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1F4A0F">
              <w:rPr>
                <w:rFonts w:ascii="標楷體" w:eastAsia="標楷體" w:hAnsi="標楷體" w:hint="eastAsia"/>
                <w:sz w:val="20"/>
              </w:rPr>
              <w:t xml:space="preserve"> 備  </w:t>
            </w:r>
            <w:proofErr w:type="gramStart"/>
            <w:r w:rsidRPr="001F4A0F">
              <w:rPr>
                <w:rFonts w:ascii="標楷體" w:eastAsia="標楷體" w:hAnsi="標楷體" w:hint="eastAsia"/>
                <w:sz w:val="20"/>
              </w:rPr>
              <w:t>註</w:t>
            </w:r>
            <w:proofErr w:type="gramEnd"/>
          </w:p>
        </w:tc>
      </w:tr>
      <w:tr w:rsidR="00D15519" w:rsidRPr="000D2836" w:rsidTr="009A3824">
        <w:trPr>
          <w:cantSplit/>
          <w:trHeight w:hRule="exact" w:val="340"/>
        </w:trPr>
        <w:tc>
          <w:tcPr>
            <w:tcW w:w="2608" w:type="dxa"/>
            <w:gridSpan w:val="2"/>
            <w:tcBorders>
              <w:left w:val="nil"/>
              <w:bottom w:val="nil"/>
            </w:tcBorders>
            <w:vAlign w:val="center"/>
          </w:tcPr>
          <w:p w:rsidR="00D15519" w:rsidRPr="001F4A0F" w:rsidRDefault="00D15519" w:rsidP="009A3824">
            <w:pPr>
              <w:ind w:left="55" w:right="91"/>
              <w:jc w:val="distribute"/>
              <w:rPr>
                <w:rFonts w:ascii="標楷體" w:eastAsia="標楷體" w:hAnsi="標楷體"/>
                <w:sz w:val="20"/>
              </w:rPr>
            </w:pPr>
            <w:r w:rsidRPr="001F4A0F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096" w:type="dxa"/>
            <w:gridSpan w:val="2"/>
            <w:tcBorders>
              <w:bottom w:val="nil"/>
            </w:tcBorders>
            <w:vAlign w:val="center"/>
          </w:tcPr>
          <w:p w:rsidR="00D15519" w:rsidRPr="001F4A0F" w:rsidRDefault="00D15519" w:rsidP="009A3824">
            <w:pPr>
              <w:ind w:left="55" w:right="91"/>
              <w:jc w:val="distribute"/>
              <w:rPr>
                <w:rFonts w:ascii="標楷體" w:eastAsia="標楷體" w:hAnsi="標楷體"/>
                <w:sz w:val="20"/>
              </w:rPr>
            </w:pPr>
            <w:r w:rsidRPr="001F4A0F">
              <w:rPr>
                <w:rFonts w:ascii="標楷體" w:eastAsia="標楷體" w:hAnsi="標楷體" w:hint="eastAsia"/>
                <w:color w:val="000000"/>
                <w:sz w:val="20"/>
              </w:rPr>
              <w:t>保留</w:t>
            </w:r>
            <w:r w:rsidRPr="001F4A0F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2883" w:type="dxa"/>
            <w:gridSpan w:val="2"/>
            <w:tcBorders>
              <w:bottom w:val="nil"/>
              <w:right w:val="single" w:sz="12" w:space="0" w:color="auto"/>
            </w:tcBorders>
            <w:vAlign w:val="center"/>
          </w:tcPr>
          <w:p w:rsidR="00D15519" w:rsidRPr="001F4A0F" w:rsidRDefault="00D15519" w:rsidP="009A3824">
            <w:pPr>
              <w:ind w:left="55" w:right="91"/>
              <w:jc w:val="distribute"/>
              <w:rPr>
                <w:rFonts w:ascii="標楷體" w:eastAsia="標楷體" w:hAnsi="標楷體"/>
                <w:sz w:val="20"/>
              </w:rPr>
            </w:pPr>
            <w:r w:rsidRPr="001F4A0F"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769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15519" w:rsidRPr="001F4A0F" w:rsidRDefault="00D15519" w:rsidP="009A3824">
            <w:pPr>
              <w:ind w:left="77" w:right="79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68" w:type="dxa"/>
            <w:vMerge/>
            <w:tcBorders>
              <w:left w:val="single" w:sz="12" w:space="0" w:color="auto"/>
              <w:right w:val="nil"/>
            </w:tcBorders>
          </w:tcPr>
          <w:p w:rsidR="00D15519" w:rsidRPr="001F4A0F" w:rsidRDefault="00D15519" w:rsidP="009A3824">
            <w:pPr>
              <w:ind w:right="414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15519" w:rsidRPr="000D2836" w:rsidTr="009A3824">
        <w:trPr>
          <w:cantSplit/>
          <w:trHeight w:hRule="exact" w:val="340"/>
        </w:trPr>
        <w:tc>
          <w:tcPr>
            <w:tcW w:w="1278" w:type="dxa"/>
            <w:tcBorders>
              <w:left w:val="nil"/>
              <w:bottom w:val="single" w:sz="4" w:space="0" w:color="auto"/>
            </w:tcBorders>
            <w:vAlign w:val="center"/>
          </w:tcPr>
          <w:p w:rsidR="00D15519" w:rsidRPr="001F4A0F" w:rsidRDefault="00D15519" w:rsidP="009A382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1F4A0F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vAlign w:val="center"/>
          </w:tcPr>
          <w:p w:rsidR="00D15519" w:rsidRPr="001F4A0F" w:rsidRDefault="00D15519" w:rsidP="009A3824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 w:rsidRPr="001F4A0F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vAlign w:val="center"/>
          </w:tcPr>
          <w:p w:rsidR="00D15519" w:rsidRPr="001F4A0F" w:rsidRDefault="00D15519" w:rsidP="009A3824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 w:rsidRPr="001F4A0F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:rsidR="00D15519" w:rsidRPr="001F4A0F" w:rsidRDefault="00D15519" w:rsidP="009A3824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 w:rsidRPr="001F4A0F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center"/>
          </w:tcPr>
          <w:p w:rsidR="00D15519" w:rsidRPr="001F4A0F" w:rsidRDefault="00D15519" w:rsidP="009A3824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 w:rsidRPr="001F4A0F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D15519" w:rsidRPr="001F4A0F" w:rsidRDefault="00D15519" w:rsidP="009A3824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 w:rsidRPr="001F4A0F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91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D15519" w:rsidRPr="002E55A9" w:rsidRDefault="00D15519" w:rsidP="009A3824">
            <w:pPr>
              <w:ind w:left="79" w:right="79"/>
              <w:jc w:val="distribute"/>
              <w:rPr>
                <w:rFonts w:ascii="標楷體" w:eastAsia="標楷體" w:hAnsi="標楷體"/>
                <w:spacing w:val="-6"/>
                <w:sz w:val="20"/>
              </w:rPr>
            </w:pPr>
            <w:r w:rsidRPr="002E55A9">
              <w:rPr>
                <w:rFonts w:ascii="標楷體" w:eastAsia="標楷體" w:hAnsi="標楷體" w:hint="eastAsia"/>
                <w:spacing w:val="-6"/>
                <w:sz w:val="20"/>
              </w:rPr>
              <w:t>剔除數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D15519" w:rsidRPr="002E55A9" w:rsidRDefault="00D15519" w:rsidP="009A3824">
            <w:pPr>
              <w:ind w:left="79" w:right="79"/>
              <w:jc w:val="distribute"/>
              <w:rPr>
                <w:rFonts w:ascii="標楷體" w:eastAsia="標楷體" w:hAnsi="標楷體"/>
                <w:spacing w:val="-6"/>
                <w:sz w:val="20"/>
              </w:rPr>
            </w:pPr>
            <w:r w:rsidRPr="002E55A9">
              <w:rPr>
                <w:rFonts w:ascii="標楷體" w:eastAsia="標楷體" w:hAnsi="標楷體" w:hint="eastAsia"/>
                <w:spacing w:val="-6"/>
                <w:sz w:val="20"/>
              </w:rPr>
              <w:t>減列數</w:t>
            </w:r>
          </w:p>
        </w:tc>
        <w:tc>
          <w:tcPr>
            <w:tcW w:w="868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D15519" w:rsidRPr="001F4A0F" w:rsidRDefault="00D15519" w:rsidP="009A3824">
            <w:pPr>
              <w:ind w:left="77" w:right="79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D15519" w:rsidRPr="000D2836" w:rsidTr="009A3824">
        <w:trPr>
          <w:cantSplit/>
          <w:trHeight w:val="567"/>
        </w:trPr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15519" w:rsidRPr="00605C1B" w:rsidRDefault="00D15519" w:rsidP="009A3824">
            <w:pPr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5519" w:rsidRPr="00605C1B" w:rsidRDefault="00D15519" w:rsidP="009A3824">
            <w:pPr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5519" w:rsidRPr="00605C1B" w:rsidRDefault="00D15519" w:rsidP="009A3824">
            <w:pPr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5519" w:rsidRPr="00605C1B" w:rsidRDefault="00D15519" w:rsidP="009A3824">
            <w:pPr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5519" w:rsidRPr="00605C1B" w:rsidRDefault="00D15519" w:rsidP="009A382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D15519" w:rsidRPr="00605C1B" w:rsidRDefault="00D15519" w:rsidP="009A382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2,504,651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D15519" w:rsidRPr="00605C1B" w:rsidRDefault="00D15519" w:rsidP="009A3824">
            <w:pPr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D15519" w:rsidRPr="00605C1B" w:rsidRDefault="00D15519" w:rsidP="009A3824">
            <w:pPr>
              <w:jc w:val="right"/>
              <w:rPr>
                <w:rFonts w:ascii="細明體" w:eastAsia="細明體" w:hAnsi="細明體"/>
                <w:b/>
                <w:spacing w:val="-10"/>
                <w:w w:val="95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pacing w:val="-10"/>
                <w:w w:val="95"/>
                <w:sz w:val="18"/>
                <w:szCs w:val="18"/>
              </w:rPr>
              <w:t>－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</w:tcPr>
          <w:p w:rsidR="00D15519" w:rsidRPr="00605C1B" w:rsidRDefault="00D15519" w:rsidP="009A3824">
            <w:pPr>
              <w:jc w:val="both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</w:p>
        </w:tc>
      </w:tr>
      <w:tr w:rsidR="00D15519" w:rsidRPr="000D2836" w:rsidTr="009A3824">
        <w:trPr>
          <w:cantSplit/>
          <w:trHeight w:val="567"/>
        </w:trPr>
        <w:tc>
          <w:tcPr>
            <w:tcW w:w="12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5519" w:rsidRPr="00605C1B" w:rsidRDefault="00D15519" w:rsidP="009A3824">
            <w:pPr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519" w:rsidRPr="00605C1B" w:rsidRDefault="00D15519" w:rsidP="009A3824">
            <w:pPr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519" w:rsidRPr="00605C1B" w:rsidRDefault="00D15519" w:rsidP="009A3824">
            <w:pPr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519" w:rsidRPr="00605C1B" w:rsidRDefault="00D15519" w:rsidP="009A3824">
            <w:pPr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519" w:rsidRPr="00605C1B" w:rsidRDefault="00D15519" w:rsidP="009A382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15519" w:rsidRPr="00605C1B" w:rsidRDefault="00D15519" w:rsidP="009A382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2,504,651</w:t>
            </w:r>
          </w:p>
        </w:tc>
        <w:tc>
          <w:tcPr>
            <w:tcW w:w="918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15519" w:rsidRPr="00605C1B" w:rsidRDefault="00D15519" w:rsidP="009A3824">
            <w:pPr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15519" w:rsidRPr="00605C1B" w:rsidRDefault="00D15519" w:rsidP="009A3824">
            <w:pPr>
              <w:jc w:val="right"/>
              <w:rPr>
                <w:rFonts w:ascii="細明體" w:eastAsia="細明體" w:hAnsi="細明體"/>
                <w:b/>
                <w:spacing w:val="-10"/>
                <w:w w:val="95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pacing w:val="-10"/>
                <w:w w:val="95"/>
                <w:sz w:val="18"/>
                <w:szCs w:val="18"/>
              </w:rPr>
              <w:t>－</w:t>
            </w:r>
          </w:p>
        </w:tc>
        <w:tc>
          <w:tcPr>
            <w:tcW w:w="86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D15519" w:rsidRPr="00605C1B" w:rsidRDefault="00D15519" w:rsidP="009A3824">
            <w:pPr>
              <w:jc w:val="both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</w:p>
        </w:tc>
      </w:tr>
      <w:tr w:rsidR="00D15519" w:rsidRPr="000D2836" w:rsidTr="009A3824">
        <w:trPr>
          <w:cantSplit/>
          <w:trHeight w:val="567"/>
        </w:trPr>
        <w:tc>
          <w:tcPr>
            <w:tcW w:w="12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5519" w:rsidRPr="00605C1B" w:rsidRDefault="00D15519" w:rsidP="009A3824">
            <w:pPr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519" w:rsidRPr="00605C1B" w:rsidRDefault="00D15519" w:rsidP="009A3824">
            <w:pPr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519" w:rsidRPr="00605C1B" w:rsidRDefault="00D15519" w:rsidP="009A3824">
            <w:pPr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519" w:rsidRPr="00605C1B" w:rsidRDefault="00D15519" w:rsidP="009A3824">
            <w:pPr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519" w:rsidRPr="00605C1B" w:rsidRDefault="00D15519" w:rsidP="009A382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15519" w:rsidRPr="00605C1B" w:rsidRDefault="00D15519" w:rsidP="009A382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z w:val="18"/>
                <w:szCs w:val="18"/>
              </w:rPr>
              <w:t>2,504,651</w:t>
            </w:r>
          </w:p>
        </w:tc>
        <w:tc>
          <w:tcPr>
            <w:tcW w:w="918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15519" w:rsidRPr="00605C1B" w:rsidRDefault="00D15519" w:rsidP="009A3824">
            <w:pPr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15519" w:rsidRPr="00605C1B" w:rsidRDefault="00D15519" w:rsidP="009A3824">
            <w:pPr>
              <w:jc w:val="right"/>
              <w:rPr>
                <w:rFonts w:ascii="細明體" w:eastAsia="細明體" w:hAnsi="細明體"/>
                <w:spacing w:val="-10"/>
                <w:w w:val="95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pacing w:val="-10"/>
                <w:w w:val="95"/>
                <w:sz w:val="18"/>
                <w:szCs w:val="18"/>
              </w:rPr>
              <w:t>－</w:t>
            </w:r>
          </w:p>
        </w:tc>
        <w:tc>
          <w:tcPr>
            <w:tcW w:w="86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D15519" w:rsidRPr="00605C1B" w:rsidRDefault="00D15519" w:rsidP="009A3824">
            <w:pPr>
              <w:jc w:val="both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</w:tr>
      <w:tr w:rsidR="00D15519" w:rsidRPr="000D2836" w:rsidTr="009A3824">
        <w:trPr>
          <w:cantSplit/>
          <w:trHeight w:val="822"/>
        </w:trPr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519" w:rsidRPr="00605C1B" w:rsidRDefault="00D15519" w:rsidP="009A3824">
            <w:pPr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519" w:rsidRPr="00605C1B" w:rsidRDefault="00D15519" w:rsidP="009A3824">
            <w:pPr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519" w:rsidRPr="00605C1B" w:rsidRDefault="00D15519" w:rsidP="009A3824">
            <w:pPr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519" w:rsidRPr="00605C1B" w:rsidRDefault="00D15519" w:rsidP="009A3824">
            <w:pPr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519" w:rsidRPr="00605C1B" w:rsidRDefault="00D15519" w:rsidP="009A382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15519" w:rsidRPr="00605C1B" w:rsidRDefault="00D15519" w:rsidP="009A382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z w:val="18"/>
                <w:szCs w:val="18"/>
              </w:rPr>
              <w:t>2,504,651</w:t>
            </w:r>
          </w:p>
        </w:tc>
        <w:tc>
          <w:tcPr>
            <w:tcW w:w="918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15519" w:rsidRPr="00605C1B" w:rsidRDefault="00D15519" w:rsidP="009A3824">
            <w:pPr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15519" w:rsidRPr="00605C1B" w:rsidRDefault="00D15519" w:rsidP="009A3824">
            <w:pPr>
              <w:jc w:val="right"/>
              <w:rPr>
                <w:rFonts w:ascii="細明體" w:eastAsia="細明體" w:hAnsi="細明體"/>
                <w:spacing w:val="-10"/>
                <w:w w:val="95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pacing w:val="-10"/>
                <w:w w:val="95"/>
                <w:sz w:val="18"/>
                <w:szCs w:val="18"/>
              </w:rPr>
              <w:t>－</w:t>
            </w:r>
          </w:p>
        </w:tc>
        <w:tc>
          <w:tcPr>
            <w:tcW w:w="86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:rsidR="00D15519" w:rsidRPr="00605C1B" w:rsidRDefault="00D15519" w:rsidP="009A3824">
            <w:pPr>
              <w:jc w:val="both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 xml:space="preserve"> </w:t>
            </w:r>
          </w:p>
        </w:tc>
      </w:tr>
    </w:tbl>
    <w:p w:rsidR="00366984" w:rsidRDefault="00366984" w:rsidP="00B415FD">
      <w:pPr>
        <w:spacing w:line="20" w:lineRule="exact"/>
        <w:jc w:val="both"/>
        <w:rPr>
          <w:rFonts w:ascii="標楷體" w:eastAsia="標楷體" w:hAnsi="標楷體"/>
          <w:bCs/>
          <w:kern w:val="0"/>
          <w:sz w:val="2"/>
          <w:szCs w:val="2"/>
        </w:rPr>
      </w:pPr>
    </w:p>
    <w:p w:rsidR="00FE5E1E" w:rsidRDefault="00FE5E1E" w:rsidP="00B415FD">
      <w:pPr>
        <w:spacing w:line="20" w:lineRule="exact"/>
        <w:jc w:val="both"/>
        <w:rPr>
          <w:rFonts w:ascii="標楷體" w:eastAsia="標楷體" w:hAnsi="標楷體"/>
          <w:bCs/>
          <w:kern w:val="0"/>
          <w:sz w:val="2"/>
          <w:szCs w:val="2"/>
        </w:rPr>
      </w:pPr>
    </w:p>
    <w:p w:rsidR="00FE5E1E" w:rsidRDefault="00FE5E1E" w:rsidP="00B415FD">
      <w:pPr>
        <w:spacing w:line="20" w:lineRule="exact"/>
        <w:jc w:val="both"/>
        <w:rPr>
          <w:rFonts w:ascii="標楷體" w:eastAsia="標楷體" w:hAnsi="標楷體"/>
          <w:bCs/>
          <w:kern w:val="0"/>
          <w:sz w:val="2"/>
          <w:szCs w:val="2"/>
        </w:rPr>
      </w:pPr>
    </w:p>
    <w:p w:rsidR="00FE5E1E" w:rsidRDefault="00FE5E1E" w:rsidP="00B415FD">
      <w:pPr>
        <w:spacing w:line="20" w:lineRule="exact"/>
        <w:jc w:val="both"/>
        <w:rPr>
          <w:rFonts w:ascii="標楷體" w:eastAsia="標楷體" w:hAnsi="標楷體"/>
          <w:bCs/>
          <w:kern w:val="0"/>
          <w:sz w:val="2"/>
          <w:szCs w:val="2"/>
        </w:rPr>
      </w:pPr>
    </w:p>
    <w:p w:rsidR="00FE5E1E" w:rsidRDefault="00FE5E1E" w:rsidP="00B415FD">
      <w:pPr>
        <w:spacing w:line="20" w:lineRule="exact"/>
        <w:jc w:val="both"/>
        <w:rPr>
          <w:rFonts w:ascii="標楷體" w:eastAsia="標楷體" w:hAnsi="標楷體"/>
          <w:bCs/>
          <w:kern w:val="0"/>
          <w:sz w:val="2"/>
          <w:szCs w:val="2"/>
        </w:rPr>
      </w:pPr>
    </w:p>
    <w:p w:rsidR="00FE5E1E" w:rsidRDefault="00FE5E1E" w:rsidP="00B415FD">
      <w:pPr>
        <w:spacing w:line="20" w:lineRule="exact"/>
        <w:jc w:val="both"/>
        <w:rPr>
          <w:rFonts w:ascii="標楷體" w:eastAsia="標楷體" w:hAnsi="標楷體"/>
          <w:bCs/>
          <w:kern w:val="0"/>
          <w:sz w:val="2"/>
          <w:szCs w:val="2"/>
        </w:rPr>
      </w:pPr>
    </w:p>
    <w:tbl>
      <w:tblPr>
        <w:tblW w:w="10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4"/>
        <w:gridCol w:w="994"/>
        <w:gridCol w:w="987"/>
        <w:gridCol w:w="931"/>
        <w:gridCol w:w="501"/>
        <w:gridCol w:w="409"/>
        <w:gridCol w:w="1147"/>
        <w:gridCol w:w="938"/>
        <w:gridCol w:w="894"/>
        <w:gridCol w:w="1701"/>
        <w:gridCol w:w="891"/>
      </w:tblGrid>
      <w:tr w:rsidR="003E1AEB" w:rsidRPr="003E1AEB" w:rsidTr="00F074FE">
        <w:trPr>
          <w:cantSplit/>
          <w:trHeight w:val="520"/>
          <w:tblHeader/>
        </w:trPr>
        <w:tc>
          <w:tcPr>
            <w:tcW w:w="10247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3E1AEB" w:rsidRPr="003E1AEB" w:rsidRDefault="00D57416" w:rsidP="009A3824">
            <w:pPr>
              <w:spacing w:beforeLines="50" w:before="180"/>
              <w:jc w:val="both"/>
              <w:rPr>
                <w:rFonts w:ascii="標楷體" w:eastAsia="標楷體"/>
                <w:b/>
                <w:sz w:val="32"/>
                <w:szCs w:val="36"/>
                <w:u w:val="single"/>
              </w:rPr>
            </w:pPr>
            <w:r w:rsidRPr="003E1AEB">
              <w:rPr>
                <w:rFonts w:ascii="標楷體" w:eastAsia="標楷體" w:hint="eastAsia"/>
                <w:b/>
                <w:sz w:val="32"/>
                <w:szCs w:val="36"/>
                <w:u w:val="single"/>
              </w:rPr>
              <w:t>以前年</w:t>
            </w:r>
            <w:r w:rsidR="003E1AEB" w:rsidRPr="003E1AEB">
              <w:rPr>
                <w:rFonts w:ascii="標楷體" w:eastAsia="標楷體" w:hint="eastAsia"/>
                <w:b/>
                <w:sz w:val="32"/>
                <w:szCs w:val="36"/>
                <w:u w:val="single"/>
              </w:rPr>
              <w:t>度歲入轉入數決算</w:t>
            </w:r>
            <w:proofErr w:type="gramStart"/>
            <w:r w:rsidR="003E1AEB" w:rsidRPr="003E1AEB">
              <w:rPr>
                <w:rFonts w:ascii="標楷體" w:eastAsia="標楷體" w:hint="eastAsia"/>
                <w:b/>
                <w:sz w:val="32"/>
                <w:szCs w:val="36"/>
                <w:u w:val="single"/>
              </w:rPr>
              <w:t>修正數明細</w:t>
            </w:r>
            <w:proofErr w:type="gramEnd"/>
            <w:r w:rsidR="003E1AEB" w:rsidRPr="003E1AEB">
              <w:rPr>
                <w:rFonts w:ascii="標楷體" w:eastAsia="標楷體" w:hint="eastAsia"/>
                <w:b/>
                <w:sz w:val="32"/>
                <w:szCs w:val="36"/>
                <w:u w:val="single"/>
              </w:rPr>
              <w:t>表</w:t>
            </w:r>
          </w:p>
        </w:tc>
      </w:tr>
      <w:tr w:rsidR="003E1AEB" w:rsidRPr="003E1AEB" w:rsidTr="009A3824">
        <w:trPr>
          <w:cantSplit/>
          <w:trHeight w:hRule="exact" w:val="391"/>
          <w:tblHeader/>
        </w:trPr>
        <w:tc>
          <w:tcPr>
            <w:tcW w:w="426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1AEB" w:rsidRPr="003E1AEB" w:rsidRDefault="003E1AEB" w:rsidP="003E1AEB">
            <w:pPr>
              <w:jc w:val="both"/>
              <w:rPr>
                <w:rFonts w:ascii="標楷體" w:eastAsia="標楷體"/>
                <w:spacing w:val="20"/>
                <w:szCs w:val="24"/>
              </w:rPr>
            </w:pPr>
            <w:bookmarkStart w:id="0" w:name="_GoBack"/>
            <w:bookmarkEnd w:id="0"/>
          </w:p>
        </w:tc>
        <w:tc>
          <w:tcPr>
            <w:tcW w:w="59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E1AEB" w:rsidRPr="003E1AEB" w:rsidRDefault="003E1AEB" w:rsidP="009A3824">
            <w:pPr>
              <w:ind w:right="6"/>
              <w:jc w:val="right"/>
              <w:rPr>
                <w:rFonts w:ascii="標楷體" w:eastAsia="標楷體"/>
                <w:sz w:val="20"/>
              </w:rPr>
            </w:pPr>
            <w:r w:rsidRPr="003E1AEB">
              <w:rPr>
                <w:rFonts w:ascii="標楷體" w:eastAsia="標楷體" w:hint="eastAsia"/>
                <w:sz w:val="20"/>
              </w:rPr>
              <w:t>單位：新臺幣元</w:t>
            </w:r>
          </w:p>
        </w:tc>
      </w:tr>
      <w:tr w:rsidR="003E1AEB" w:rsidRPr="003E1AEB" w:rsidTr="002E55A9">
        <w:trPr>
          <w:cantSplit/>
          <w:trHeight w:val="360"/>
          <w:tblHeader/>
        </w:trPr>
        <w:tc>
          <w:tcPr>
            <w:tcW w:w="7655" w:type="dxa"/>
            <w:gridSpan w:val="9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3E1AEB" w:rsidRPr="003E1AEB" w:rsidRDefault="003E1AEB" w:rsidP="003E1AEB">
            <w:pPr>
              <w:ind w:left="1701" w:right="1985"/>
              <w:jc w:val="distribute"/>
              <w:rPr>
                <w:rFonts w:ascii="標楷體" w:eastAsia="標楷體"/>
                <w:sz w:val="20"/>
              </w:rPr>
            </w:pPr>
            <w:r w:rsidRPr="003E1AEB">
              <w:rPr>
                <w:rFonts w:ascii="標楷體" w:eastAsia="標楷體" w:hint="eastAsia"/>
                <w:sz w:val="20"/>
              </w:rPr>
              <w:t>正數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E1AEB" w:rsidRPr="003E1AEB" w:rsidRDefault="003E1AEB" w:rsidP="003E1AEB">
            <w:pPr>
              <w:ind w:left="91" w:right="91"/>
              <w:jc w:val="distribute"/>
              <w:rPr>
                <w:rFonts w:ascii="標楷體" w:eastAsia="標楷體"/>
                <w:sz w:val="20"/>
              </w:rPr>
            </w:pPr>
            <w:r w:rsidRPr="003E1AEB">
              <w:rPr>
                <w:rFonts w:ascii="標楷體" w:eastAsia="標楷體" w:hint="eastAsia"/>
                <w:sz w:val="20"/>
              </w:rPr>
              <w:t>應繳回縣庫數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E1AEB" w:rsidRPr="003E1AEB" w:rsidRDefault="003E1AEB" w:rsidP="003E1AEB">
            <w:pPr>
              <w:ind w:left="113" w:right="113"/>
              <w:jc w:val="distribute"/>
              <w:rPr>
                <w:rFonts w:ascii="標楷體" w:eastAsia="標楷體"/>
                <w:sz w:val="20"/>
              </w:rPr>
            </w:pPr>
            <w:r w:rsidRPr="003E1AEB">
              <w:rPr>
                <w:rFonts w:ascii="標楷體" w:eastAsia="標楷體" w:hint="eastAsia"/>
                <w:sz w:val="20"/>
              </w:rPr>
              <w:t>備註</w:t>
            </w:r>
          </w:p>
        </w:tc>
      </w:tr>
      <w:tr w:rsidR="003E1AEB" w:rsidRPr="003E1AEB" w:rsidTr="002E55A9">
        <w:trPr>
          <w:cantSplit/>
          <w:trHeight w:val="163"/>
          <w:tblHeader/>
        </w:trPr>
        <w:tc>
          <w:tcPr>
            <w:tcW w:w="376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E1AEB" w:rsidRPr="003E1AEB" w:rsidRDefault="003E1AEB" w:rsidP="003E1AEB">
            <w:pPr>
              <w:ind w:left="91" w:right="91"/>
              <w:jc w:val="distribute"/>
              <w:rPr>
                <w:rFonts w:ascii="標楷體" w:eastAsia="標楷體"/>
                <w:sz w:val="20"/>
              </w:rPr>
            </w:pPr>
            <w:r w:rsidRPr="003E1AEB">
              <w:rPr>
                <w:rFonts w:ascii="標楷體" w:eastAsia="標楷體" w:hint="eastAsia"/>
                <w:sz w:val="20"/>
              </w:rPr>
              <w:t>實現數</w:t>
            </w:r>
          </w:p>
        </w:tc>
        <w:tc>
          <w:tcPr>
            <w:tcW w:w="3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E1AEB" w:rsidRPr="003E1AEB" w:rsidRDefault="003E1AEB" w:rsidP="003E1AEB">
            <w:pPr>
              <w:ind w:left="91" w:right="91"/>
              <w:jc w:val="distribute"/>
              <w:rPr>
                <w:rFonts w:ascii="標楷體" w:eastAsia="標楷體"/>
                <w:sz w:val="20"/>
              </w:rPr>
            </w:pPr>
            <w:r w:rsidRPr="003E1AEB">
              <w:rPr>
                <w:rFonts w:ascii="標楷體" w:eastAsia="標楷體" w:hint="eastAsia"/>
                <w:sz w:val="20"/>
              </w:rPr>
              <w:t>未</w:t>
            </w:r>
            <w:proofErr w:type="gramStart"/>
            <w:r w:rsidRPr="003E1AEB">
              <w:rPr>
                <w:rFonts w:ascii="標楷體" w:eastAsia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701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E1AEB" w:rsidRPr="003E1AEB" w:rsidRDefault="003E1AEB" w:rsidP="003E1AEB">
            <w:pPr>
              <w:widowControl/>
              <w:rPr>
                <w:rFonts w:ascii="標楷體" w:eastAsia="標楷體"/>
                <w:sz w:val="20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E1AEB" w:rsidRPr="003E1AEB" w:rsidRDefault="003E1AEB" w:rsidP="003E1AEB">
            <w:pPr>
              <w:widowControl/>
              <w:rPr>
                <w:rFonts w:ascii="標楷體" w:eastAsia="標楷體"/>
                <w:sz w:val="20"/>
              </w:rPr>
            </w:pPr>
          </w:p>
        </w:tc>
      </w:tr>
      <w:tr w:rsidR="003E1AEB" w:rsidRPr="003E1AEB" w:rsidTr="009A3824">
        <w:trPr>
          <w:cantSplit/>
          <w:trHeight w:hRule="exact" w:val="386"/>
          <w:tblHeader/>
        </w:trPr>
        <w:tc>
          <w:tcPr>
            <w:tcW w:w="18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E1AEB" w:rsidRPr="003E1AEB" w:rsidRDefault="003E1AEB" w:rsidP="003E1AEB">
            <w:pPr>
              <w:ind w:left="79" w:right="79"/>
              <w:jc w:val="distribute"/>
              <w:rPr>
                <w:rFonts w:ascii="標楷體" w:eastAsia="標楷體"/>
                <w:sz w:val="20"/>
              </w:rPr>
            </w:pPr>
            <w:proofErr w:type="gramStart"/>
            <w:r w:rsidRPr="003E1AEB">
              <w:rPr>
                <w:rFonts w:ascii="標楷體"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E1AEB" w:rsidRPr="003E1AEB" w:rsidRDefault="003E1AEB" w:rsidP="003E1AEB">
            <w:pPr>
              <w:ind w:left="79" w:right="79"/>
              <w:jc w:val="distribute"/>
              <w:rPr>
                <w:rFonts w:ascii="標楷體" w:eastAsia="標楷體"/>
                <w:sz w:val="20"/>
              </w:rPr>
            </w:pPr>
            <w:r w:rsidRPr="003E1AEB">
              <w:rPr>
                <w:rFonts w:ascii="標楷體" w:eastAsia="標楷體" w:hint="eastAsia"/>
                <w:sz w:val="20"/>
              </w:rPr>
              <w:t>保留數</w:t>
            </w:r>
          </w:p>
        </w:tc>
        <w:tc>
          <w:tcPr>
            <w:tcW w:w="20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1AEB" w:rsidRPr="003E1AEB" w:rsidRDefault="003E1AEB" w:rsidP="003E1AEB">
            <w:pPr>
              <w:ind w:left="79" w:right="79"/>
              <w:jc w:val="distribute"/>
              <w:rPr>
                <w:rFonts w:ascii="標楷體" w:eastAsia="標楷體"/>
                <w:sz w:val="20"/>
              </w:rPr>
            </w:pPr>
            <w:proofErr w:type="gramStart"/>
            <w:r w:rsidRPr="003E1AEB">
              <w:rPr>
                <w:rFonts w:ascii="標楷體"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3E1AEB" w:rsidRPr="003E1AEB" w:rsidRDefault="003E1AEB" w:rsidP="003E1AEB">
            <w:pPr>
              <w:ind w:left="79" w:right="79"/>
              <w:jc w:val="distribute"/>
              <w:rPr>
                <w:rFonts w:ascii="標楷體" w:eastAsia="標楷體"/>
                <w:sz w:val="20"/>
              </w:rPr>
            </w:pPr>
            <w:r w:rsidRPr="003E1AEB">
              <w:rPr>
                <w:rFonts w:ascii="標楷體" w:eastAsia="標楷體" w:hint="eastAsia"/>
                <w:sz w:val="20"/>
              </w:rPr>
              <w:t>保留數</w:t>
            </w:r>
          </w:p>
        </w:tc>
        <w:tc>
          <w:tcPr>
            <w:tcW w:w="1701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E1AEB" w:rsidRPr="003E1AEB" w:rsidRDefault="003E1AEB" w:rsidP="003E1AEB">
            <w:pPr>
              <w:widowControl/>
              <w:rPr>
                <w:rFonts w:ascii="標楷體" w:eastAsia="標楷體"/>
                <w:sz w:val="20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E1AEB" w:rsidRPr="003E1AEB" w:rsidRDefault="003E1AEB" w:rsidP="003E1AEB">
            <w:pPr>
              <w:widowControl/>
              <w:rPr>
                <w:rFonts w:ascii="標楷體" w:eastAsia="標楷體"/>
                <w:sz w:val="20"/>
              </w:rPr>
            </w:pPr>
          </w:p>
        </w:tc>
      </w:tr>
      <w:tr w:rsidR="003E1AEB" w:rsidRPr="003E1AEB" w:rsidTr="002E55A9">
        <w:trPr>
          <w:cantSplit/>
          <w:trHeight w:hRule="exact" w:val="340"/>
          <w:tblHeader/>
        </w:trPr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AEB" w:rsidRPr="003E1AEB" w:rsidRDefault="003E1AEB" w:rsidP="003E1AEB">
            <w:pPr>
              <w:ind w:left="79" w:right="79"/>
              <w:jc w:val="distribute"/>
              <w:rPr>
                <w:rFonts w:ascii="標楷體" w:eastAsia="標楷體"/>
                <w:sz w:val="20"/>
              </w:rPr>
            </w:pPr>
            <w:r w:rsidRPr="003E1AEB">
              <w:rPr>
                <w:rFonts w:ascii="標楷體" w:eastAsia="標楷體" w:hint="eastAsia"/>
                <w:sz w:val="20"/>
              </w:rPr>
              <w:t>增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AEB" w:rsidRPr="003E1AEB" w:rsidRDefault="003E1AEB" w:rsidP="003E1AEB">
            <w:pPr>
              <w:ind w:left="79" w:right="79"/>
              <w:jc w:val="distribute"/>
              <w:rPr>
                <w:rFonts w:ascii="標楷體" w:eastAsia="標楷體"/>
                <w:sz w:val="20"/>
              </w:rPr>
            </w:pPr>
            <w:r w:rsidRPr="003E1AEB">
              <w:rPr>
                <w:rFonts w:ascii="標楷體" w:eastAsia="標楷體" w:hint="eastAsia"/>
                <w:sz w:val="20"/>
              </w:rPr>
              <w:t>減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AEB" w:rsidRPr="003E1AEB" w:rsidRDefault="003E1AEB" w:rsidP="003E1AEB">
            <w:pPr>
              <w:ind w:left="79" w:right="79"/>
              <w:jc w:val="distribute"/>
              <w:rPr>
                <w:rFonts w:ascii="標楷體" w:eastAsia="標楷體"/>
                <w:sz w:val="20"/>
              </w:rPr>
            </w:pPr>
            <w:r w:rsidRPr="003E1AEB">
              <w:rPr>
                <w:rFonts w:ascii="標楷體" w:eastAsia="標楷體" w:hint="eastAsia"/>
                <w:sz w:val="20"/>
              </w:rPr>
              <w:t>增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AEB" w:rsidRPr="003E1AEB" w:rsidRDefault="003E1AEB" w:rsidP="003E1AEB">
            <w:pPr>
              <w:ind w:left="79" w:right="79"/>
              <w:jc w:val="distribute"/>
              <w:rPr>
                <w:rFonts w:ascii="標楷體" w:eastAsia="標楷體"/>
                <w:sz w:val="20"/>
              </w:rPr>
            </w:pPr>
            <w:r w:rsidRPr="003E1AEB">
              <w:rPr>
                <w:rFonts w:ascii="標楷體" w:eastAsia="標楷體" w:hint="eastAsia"/>
                <w:sz w:val="20"/>
              </w:rPr>
              <w:t>減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AEB" w:rsidRPr="003E1AEB" w:rsidRDefault="003E1AEB" w:rsidP="003E1AEB">
            <w:pPr>
              <w:ind w:left="79" w:right="79"/>
              <w:jc w:val="distribute"/>
              <w:rPr>
                <w:rFonts w:ascii="標楷體" w:eastAsia="標楷體"/>
                <w:sz w:val="20"/>
              </w:rPr>
            </w:pPr>
            <w:r w:rsidRPr="003E1AEB">
              <w:rPr>
                <w:rFonts w:ascii="標楷體" w:eastAsia="標楷體" w:hint="eastAsia"/>
                <w:sz w:val="20"/>
              </w:rPr>
              <w:t>增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AEB" w:rsidRPr="003E1AEB" w:rsidRDefault="003E1AEB" w:rsidP="003E1AEB">
            <w:pPr>
              <w:ind w:left="79" w:right="79"/>
              <w:jc w:val="distribute"/>
              <w:rPr>
                <w:rFonts w:ascii="標楷體" w:eastAsia="標楷體"/>
                <w:sz w:val="20"/>
              </w:rPr>
            </w:pPr>
            <w:r w:rsidRPr="003E1AEB">
              <w:rPr>
                <w:rFonts w:ascii="標楷體" w:eastAsia="標楷體" w:hint="eastAsia"/>
                <w:sz w:val="20"/>
              </w:rPr>
              <w:t>減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AEB" w:rsidRPr="003E1AEB" w:rsidRDefault="003E1AEB" w:rsidP="003E1AEB">
            <w:pPr>
              <w:ind w:left="79" w:right="79"/>
              <w:jc w:val="distribute"/>
              <w:rPr>
                <w:rFonts w:ascii="標楷體" w:eastAsia="標楷體"/>
                <w:sz w:val="20"/>
              </w:rPr>
            </w:pPr>
            <w:r w:rsidRPr="003E1AEB">
              <w:rPr>
                <w:rFonts w:ascii="標楷體" w:eastAsia="標楷體" w:hint="eastAsia"/>
                <w:sz w:val="20"/>
              </w:rPr>
              <w:t>增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E1AEB" w:rsidRPr="003E1AEB" w:rsidRDefault="003E1AEB" w:rsidP="003E1AEB">
            <w:pPr>
              <w:ind w:left="79" w:right="79"/>
              <w:jc w:val="distribute"/>
              <w:rPr>
                <w:rFonts w:ascii="標楷體" w:eastAsia="標楷體"/>
                <w:sz w:val="20"/>
              </w:rPr>
            </w:pPr>
            <w:r w:rsidRPr="003E1AEB">
              <w:rPr>
                <w:rFonts w:ascii="標楷體" w:eastAsia="標楷體" w:hint="eastAsia"/>
                <w:sz w:val="20"/>
              </w:rPr>
              <w:t>減</w:t>
            </w:r>
          </w:p>
        </w:tc>
        <w:tc>
          <w:tcPr>
            <w:tcW w:w="1701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E1AEB" w:rsidRPr="003E1AEB" w:rsidRDefault="003E1AEB" w:rsidP="003E1AEB">
            <w:pPr>
              <w:widowControl/>
              <w:rPr>
                <w:rFonts w:ascii="標楷體" w:eastAsia="標楷體"/>
                <w:sz w:val="20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E1AEB" w:rsidRPr="003E1AEB" w:rsidRDefault="003E1AEB" w:rsidP="003E1AEB">
            <w:pPr>
              <w:widowControl/>
              <w:rPr>
                <w:rFonts w:ascii="標楷體" w:eastAsia="標楷體"/>
                <w:sz w:val="20"/>
              </w:rPr>
            </w:pPr>
          </w:p>
        </w:tc>
      </w:tr>
      <w:tr w:rsidR="003E1AEB" w:rsidRPr="003E1AEB" w:rsidTr="002E55A9">
        <w:trPr>
          <w:cantSplit/>
          <w:trHeight w:val="454"/>
        </w:trPr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3E1AEB" w:rsidRPr="00605C1B" w:rsidRDefault="003E1AEB" w:rsidP="003E1AEB">
            <w:pPr>
              <w:jc w:val="right"/>
              <w:rPr>
                <w:rFonts w:ascii="細明體" w:eastAsia="細明體" w:hAnsi="細明體"/>
                <w:b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pacing w:val="-20"/>
                <w:sz w:val="18"/>
                <w:szCs w:val="18"/>
              </w:rPr>
              <w:t>－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3E1AEB" w:rsidRPr="00605C1B" w:rsidRDefault="003E1AEB" w:rsidP="003E1AEB">
            <w:pPr>
              <w:jc w:val="right"/>
              <w:rPr>
                <w:rFonts w:ascii="細明體" w:eastAsia="細明體" w:hAnsi="細明體"/>
                <w:b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pacing w:val="-20"/>
                <w:sz w:val="18"/>
                <w:szCs w:val="18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AEB" w:rsidRPr="00605C1B" w:rsidRDefault="003E1AEB" w:rsidP="003E1AEB">
            <w:pPr>
              <w:jc w:val="right"/>
              <w:rPr>
                <w:rFonts w:ascii="細明體" w:eastAsia="細明體" w:hAnsi="細明體"/>
                <w:b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pacing w:val="-20"/>
                <w:sz w:val="18"/>
                <w:szCs w:val="18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AEB" w:rsidRPr="00605C1B" w:rsidRDefault="003E1AEB" w:rsidP="003E1AEB">
            <w:pPr>
              <w:jc w:val="right"/>
              <w:rPr>
                <w:rFonts w:ascii="細明體" w:eastAsia="細明體" w:hAnsi="細明體"/>
                <w:b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pacing w:val="-20"/>
                <w:sz w:val="18"/>
                <w:szCs w:val="18"/>
              </w:rPr>
              <w:t>－</w:t>
            </w:r>
          </w:p>
        </w:tc>
        <w:tc>
          <w:tcPr>
            <w:tcW w:w="9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AEB" w:rsidRPr="00605C1B" w:rsidRDefault="003E1AEB" w:rsidP="003E1AEB">
            <w:pPr>
              <w:jc w:val="right"/>
              <w:rPr>
                <w:rFonts w:ascii="細明體" w:eastAsia="細明體" w:hAnsi="細明體"/>
                <w:b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pacing w:val="-20"/>
                <w:sz w:val="18"/>
                <w:szCs w:val="18"/>
              </w:rPr>
              <w:t>－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AEB" w:rsidRPr="00605C1B" w:rsidRDefault="003E1AEB" w:rsidP="003E1AE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324,487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AEB" w:rsidRPr="00605C1B" w:rsidRDefault="003E1AEB" w:rsidP="003E1AEB">
            <w:pPr>
              <w:jc w:val="right"/>
              <w:rPr>
                <w:rFonts w:ascii="細明體" w:eastAsia="細明體" w:hAnsi="細明體"/>
                <w:b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pacing w:val="-20"/>
                <w:sz w:val="18"/>
                <w:szCs w:val="18"/>
              </w:rPr>
              <w:t>－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3E1AEB" w:rsidRPr="00605C1B" w:rsidRDefault="003E1AEB" w:rsidP="003E1AEB">
            <w:pPr>
              <w:jc w:val="right"/>
              <w:rPr>
                <w:rFonts w:ascii="細明體" w:eastAsia="細明體" w:hAnsi="細明體"/>
                <w:b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pacing w:val="-20"/>
                <w:sz w:val="18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3E1AEB" w:rsidRPr="00605C1B" w:rsidRDefault="003E1AEB" w:rsidP="003E1AEB">
            <w:pPr>
              <w:jc w:val="right"/>
              <w:rPr>
                <w:rFonts w:ascii="細明體" w:eastAsia="細明體" w:hAnsi="細明體"/>
                <w:b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pacing w:val="-20"/>
                <w:sz w:val="18"/>
                <w:szCs w:val="18"/>
              </w:rPr>
              <w:t>－</w:t>
            </w:r>
          </w:p>
        </w:tc>
        <w:tc>
          <w:tcPr>
            <w:tcW w:w="89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3E1AEB" w:rsidRPr="00605C1B" w:rsidRDefault="003E1AEB" w:rsidP="003E1AEB">
            <w:pPr>
              <w:jc w:val="both"/>
              <w:rPr>
                <w:rFonts w:ascii="細明體" w:eastAsia="細明體" w:hAnsi="細明體"/>
                <w:b/>
                <w:spacing w:val="-20"/>
                <w:sz w:val="18"/>
                <w:szCs w:val="18"/>
              </w:rPr>
            </w:pPr>
          </w:p>
        </w:tc>
      </w:tr>
      <w:tr w:rsidR="003E1AEB" w:rsidRPr="003E1AEB" w:rsidTr="002E55A9">
        <w:trPr>
          <w:cantSplit/>
          <w:trHeight w:val="454"/>
        </w:trPr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3E1AEB" w:rsidRPr="00605C1B" w:rsidRDefault="003E1AEB" w:rsidP="003E1AEB">
            <w:pPr>
              <w:jc w:val="right"/>
              <w:rPr>
                <w:rFonts w:ascii="細明體" w:eastAsia="細明體" w:hAnsi="細明體"/>
                <w:b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pacing w:val="-20"/>
                <w:sz w:val="18"/>
                <w:szCs w:val="18"/>
              </w:rPr>
              <w:t>－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3E1AEB" w:rsidRPr="00605C1B" w:rsidRDefault="003E1AEB" w:rsidP="003E1AEB">
            <w:pPr>
              <w:jc w:val="right"/>
              <w:rPr>
                <w:rFonts w:ascii="細明體" w:eastAsia="細明體" w:hAnsi="細明體"/>
                <w:b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pacing w:val="-20"/>
                <w:sz w:val="18"/>
                <w:szCs w:val="18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AEB" w:rsidRPr="00605C1B" w:rsidRDefault="003E1AEB" w:rsidP="003E1AEB">
            <w:pPr>
              <w:jc w:val="right"/>
              <w:rPr>
                <w:rFonts w:ascii="細明體" w:eastAsia="細明體" w:hAnsi="細明體"/>
                <w:b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pacing w:val="-20"/>
                <w:sz w:val="18"/>
                <w:szCs w:val="18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AEB" w:rsidRPr="00605C1B" w:rsidRDefault="003E1AEB" w:rsidP="003E1AEB">
            <w:pPr>
              <w:jc w:val="right"/>
              <w:rPr>
                <w:rFonts w:ascii="細明體" w:eastAsia="細明體" w:hAnsi="細明體"/>
                <w:b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pacing w:val="-20"/>
                <w:sz w:val="18"/>
                <w:szCs w:val="18"/>
              </w:rPr>
              <w:t>－</w:t>
            </w:r>
          </w:p>
        </w:tc>
        <w:tc>
          <w:tcPr>
            <w:tcW w:w="9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AEB" w:rsidRPr="00605C1B" w:rsidRDefault="003E1AEB" w:rsidP="003E1AEB">
            <w:pPr>
              <w:jc w:val="right"/>
              <w:rPr>
                <w:rFonts w:ascii="細明體" w:eastAsia="細明體" w:hAnsi="細明體"/>
                <w:b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pacing w:val="-20"/>
                <w:sz w:val="18"/>
                <w:szCs w:val="18"/>
              </w:rPr>
              <w:t>－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AEB" w:rsidRPr="00605C1B" w:rsidRDefault="003E1AEB" w:rsidP="003E1AE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324,487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AEB" w:rsidRPr="00605C1B" w:rsidRDefault="003E1AEB" w:rsidP="003E1AEB">
            <w:pPr>
              <w:jc w:val="right"/>
              <w:rPr>
                <w:rFonts w:ascii="細明體" w:eastAsia="細明體" w:hAnsi="細明體"/>
                <w:b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pacing w:val="-20"/>
                <w:sz w:val="18"/>
                <w:szCs w:val="18"/>
              </w:rPr>
              <w:t>－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3E1AEB" w:rsidRPr="00605C1B" w:rsidRDefault="003E1AEB" w:rsidP="003E1AEB">
            <w:pPr>
              <w:jc w:val="right"/>
              <w:rPr>
                <w:rFonts w:ascii="細明體" w:eastAsia="細明體" w:hAnsi="細明體"/>
                <w:b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pacing w:val="-20"/>
                <w:sz w:val="18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3E1AEB" w:rsidRPr="00605C1B" w:rsidRDefault="003E1AEB" w:rsidP="003E1AEB">
            <w:pPr>
              <w:jc w:val="right"/>
              <w:rPr>
                <w:rFonts w:ascii="細明體" w:eastAsia="細明體" w:hAnsi="細明體"/>
                <w:b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b/>
                <w:noProof/>
                <w:spacing w:val="-20"/>
                <w:sz w:val="18"/>
                <w:szCs w:val="18"/>
              </w:rPr>
              <w:t>－</w:t>
            </w:r>
          </w:p>
        </w:tc>
        <w:tc>
          <w:tcPr>
            <w:tcW w:w="89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3E1AEB" w:rsidRPr="00605C1B" w:rsidRDefault="003E1AEB" w:rsidP="003E1AEB">
            <w:pPr>
              <w:jc w:val="both"/>
              <w:rPr>
                <w:rFonts w:ascii="細明體" w:eastAsia="細明體" w:hAnsi="細明體"/>
                <w:b/>
                <w:spacing w:val="-20"/>
                <w:sz w:val="18"/>
                <w:szCs w:val="18"/>
              </w:rPr>
            </w:pPr>
          </w:p>
        </w:tc>
      </w:tr>
      <w:tr w:rsidR="003E1AEB" w:rsidRPr="003E1AEB" w:rsidTr="002E55A9">
        <w:trPr>
          <w:cantSplit/>
          <w:trHeight w:val="454"/>
        </w:trPr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3E1AEB" w:rsidRPr="00605C1B" w:rsidRDefault="003E1AEB" w:rsidP="003E1AEB">
            <w:pPr>
              <w:jc w:val="right"/>
              <w:rPr>
                <w:rFonts w:ascii="細明體" w:eastAsia="細明體" w:hAnsi="細明體"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pacing w:val="-20"/>
                <w:sz w:val="18"/>
                <w:szCs w:val="18"/>
              </w:rPr>
              <w:t>－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3E1AEB" w:rsidRPr="00605C1B" w:rsidRDefault="003E1AEB" w:rsidP="003E1AEB">
            <w:pPr>
              <w:jc w:val="right"/>
              <w:rPr>
                <w:rFonts w:ascii="細明體" w:eastAsia="細明體" w:hAnsi="細明體"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pacing w:val="-20"/>
                <w:sz w:val="18"/>
                <w:szCs w:val="18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AEB" w:rsidRPr="00605C1B" w:rsidRDefault="003E1AEB" w:rsidP="003E1AEB">
            <w:pPr>
              <w:jc w:val="right"/>
              <w:rPr>
                <w:rFonts w:ascii="細明體" w:eastAsia="細明體" w:hAnsi="細明體"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pacing w:val="-20"/>
                <w:sz w:val="18"/>
                <w:szCs w:val="18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AEB" w:rsidRPr="00605C1B" w:rsidRDefault="003E1AEB" w:rsidP="003E1AEB">
            <w:pPr>
              <w:jc w:val="right"/>
              <w:rPr>
                <w:rFonts w:ascii="細明體" w:eastAsia="細明體" w:hAnsi="細明體"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pacing w:val="-20"/>
                <w:sz w:val="18"/>
                <w:szCs w:val="18"/>
              </w:rPr>
              <w:t>－</w:t>
            </w:r>
          </w:p>
        </w:tc>
        <w:tc>
          <w:tcPr>
            <w:tcW w:w="9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AEB" w:rsidRPr="00605C1B" w:rsidRDefault="003E1AEB" w:rsidP="003E1AEB">
            <w:pPr>
              <w:ind w:leftChars="100" w:left="240"/>
              <w:jc w:val="right"/>
              <w:rPr>
                <w:rFonts w:ascii="細明體" w:eastAsia="細明體" w:hAnsi="細明體"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pacing w:val="-20"/>
                <w:sz w:val="18"/>
                <w:szCs w:val="18"/>
              </w:rPr>
              <w:t>－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AEB" w:rsidRPr="00605C1B" w:rsidRDefault="003E1AEB" w:rsidP="003E1AE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z w:val="18"/>
                <w:szCs w:val="18"/>
              </w:rPr>
              <w:t>324,487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AEB" w:rsidRPr="00605C1B" w:rsidRDefault="003E1AEB" w:rsidP="003E1AEB">
            <w:pPr>
              <w:jc w:val="right"/>
              <w:rPr>
                <w:rFonts w:ascii="細明體" w:eastAsia="細明體" w:hAnsi="細明體"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pacing w:val="-20"/>
                <w:sz w:val="18"/>
                <w:szCs w:val="18"/>
              </w:rPr>
              <w:t>－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3E1AEB" w:rsidRPr="00605C1B" w:rsidRDefault="003E1AEB" w:rsidP="003E1AEB">
            <w:pPr>
              <w:jc w:val="right"/>
              <w:rPr>
                <w:rFonts w:ascii="細明體" w:eastAsia="細明體" w:hAnsi="細明體"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pacing w:val="-20"/>
                <w:sz w:val="18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3E1AEB" w:rsidRPr="00605C1B" w:rsidRDefault="003E1AEB" w:rsidP="003E1AEB">
            <w:pPr>
              <w:jc w:val="right"/>
              <w:rPr>
                <w:rFonts w:ascii="細明體" w:eastAsia="細明體" w:hAnsi="細明體"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pacing w:val="-20"/>
                <w:sz w:val="18"/>
                <w:szCs w:val="18"/>
              </w:rPr>
              <w:t>－</w:t>
            </w:r>
          </w:p>
        </w:tc>
        <w:tc>
          <w:tcPr>
            <w:tcW w:w="89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3E1AEB" w:rsidRPr="00605C1B" w:rsidRDefault="003E1AEB" w:rsidP="003E1AEB">
            <w:pPr>
              <w:jc w:val="both"/>
              <w:rPr>
                <w:rFonts w:ascii="細明體" w:eastAsia="細明體" w:hAnsi="細明體"/>
                <w:spacing w:val="-20"/>
                <w:sz w:val="18"/>
                <w:szCs w:val="18"/>
              </w:rPr>
            </w:pPr>
          </w:p>
        </w:tc>
      </w:tr>
      <w:tr w:rsidR="003E1AEB" w:rsidRPr="003E1AEB" w:rsidTr="00D57416">
        <w:trPr>
          <w:cantSplit/>
          <w:trHeight w:val="454"/>
        </w:trPr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1AEB" w:rsidRPr="00605C1B" w:rsidRDefault="003E1AEB" w:rsidP="003E1AEB">
            <w:pPr>
              <w:jc w:val="right"/>
              <w:rPr>
                <w:rFonts w:ascii="細明體" w:eastAsia="細明體" w:hAnsi="細明體"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pacing w:val="-20"/>
                <w:sz w:val="18"/>
                <w:szCs w:val="18"/>
              </w:rPr>
              <w:t>－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1AEB" w:rsidRPr="00605C1B" w:rsidRDefault="003E1AEB" w:rsidP="003E1AEB">
            <w:pPr>
              <w:jc w:val="right"/>
              <w:rPr>
                <w:rFonts w:ascii="細明體" w:eastAsia="細明體" w:hAnsi="細明體"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pacing w:val="-20"/>
                <w:sz w:val="18"/>
                <w:szCs w:val="18"/>
              </w:rPr>
              <w:t>－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AEB" w:rsidRPr="00605C1B" w:rsidRDefault="003E1AEB" w:rsidP="003E1AEB">
            <w:pPr>
              <w:jc w:val="right"/>
              <w:rPr>
                <w:rFonts w:ascii="細明體" w:eastAsia="細明體" w:hAnsi="細明體"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pacing w:val="-20"/>
                <w:sz w:val="18"/>
                <w:szCs w:val="18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AEB" w:rsidRPr="00605C1B" w:rsidRDefault="003E1AEB" w:rsidP="003E1AEB">
            <w:pPr>
              <w:jc w:val="right"/>
              <w:rPr>
                <w:rFonts w:ascii="細明體" w:eastAsia="細明體" w:hAnsi="細明體"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pacing w:val="-20"/>
                <w:sz w:val="18"/>
                <w:szCs w:val="18"/>
              </w:rPr>
              <w:t>－</w:t>
            </w:r>
          </w:p>
        </w:tc>
        <w:tc>
          <w:tcPr>
            <w:tcW w:w="9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AEB" w:rsidRPr="00605C1B" w:rsidRDefault="003E1AEB" w:rsidP="003E1AEB">
            <w:pPr>
              <w:ind w:leftChars="200" w:left="480"/>
              <w:jc w:val="right"/>
              <w:rPr>
                <w:rFonts w:ascii="細明體" w:eastAsia="細明體" w:hAnsi="細明體"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pacing w:val="-20"/>
                <w:sz w:val="18"/>
                <w:szCs w:val="18"/>
              </w:rPr>
              <w:t>－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AEB" w:rsidRPr="00605C1B" w:rsidRDefault="003E1AEB" w:rsidP="003E1AE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z w:val="18"/>
                <w:szCs w:val="18"/>
              </w:rPr>
              <w:t>324,487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AEB" w:rsidRPr="00605C1B" w:rsidRDefault="003E1AEB" w:rsidP="003E1AEB">
            <w:pPr>
              <w:jc w:val="right"/>
              <w:rPr>
                <w:rFonts w:ascii="細明體" w:eastAsia="細明體" w:hAnsi="細明體"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pacing w:val="-20"/>
                <w:sz w:val="18"/>
                <w:szCs w:val="18"/>
              </w:rPr>
              <w:t>－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E1AEB" w:rsidRPr="00605C1B" w:rsidRDefault="003E1AEB" w:rsidP="003E1AEB">
            <w:pPr>
              <w:jc w:val="right"/>
              <w:rPr>
                <w:rFonts w:ascii="細明體" w:eastAsia="細明體" w:hAnsi="細明體"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pacing w:val="-20"/>
                <w:sz w:val="18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E1AEB" w:rsidRPr="00605C1B" w:rsidRDefault="003E1AEB" w:rsidP="003E1AEB">
            <w:pPr>
              <w:jc w:val="right"/>
              <w:rPr>
                <w:rFonts w:ascii="細明體" w:eastAsia="細明體" w:hAnsi="細明體"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pacing w:val="-20"/>
                <w:sz w:val="18"/>
                <w:szCs w:val="18"/>
              </w:rPr>
              <w:t>－</w:t>
            </w:r>
          </w:p>
        </w:tc>
        <w:tc>
          <w:tcPr>
            <w:tcW w:w="891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hideMark/>
          </w:tcPr>
          <w:p w:rsidR="003E1AEB" w:rsidRPr="00605C1B" w:rsidRDefault="003E1AEB" w:rsidP="003E1AEB">
            <w:pPr>
              <w:jc w:val="both"/>
              <w:rPr>
                <w:rFonts w:ascii="細明體" w:eastAsia="細明體" w:hAnsi="細明體"/>
                <w:spacing w:val="-20"/>
                <w:sz w:val="18"/>
                <w:szCs w:val="18"/>
              </w:rPr>
            </w:pPr>
            <w:r w:rsidRPr="00605C1B">
              <w:rPr>
                <w:rFonts w:ascii="細明體" w:eastAsia="細明體" w:hAnsi="細明體" w:hint="eastAsia"/>
                <w:noProof/>
                <w:spacing w:val="-20"/>
                <w:sz w:val="18"/>
                <w:szCs w:val="18"/>
              </w:rPr>
              <w:t xml:space="preserve"> </w:t>
            </w:r>
          </w:p>
        </w:tc>
      </w:tr>
    </w:tbl>
    <w:p w:rsidR="003E1AEB" w:rsidRPr="003E1AEB" w:rsidRDefault="003E1AEB" w:rsidP="00251AAF">
      <w:pPr>
        <w:spacing w:line="20" w:lineRule="exact"/>
        <w:rPr>
          <w:rFonts w:ascii="標楷體" w:eastAsia="標楷體"/>
          <w:color w:val="FF0000"/>
          <w:spacing w:val="-20"/>
          <w:sz w:val="18"/>
        </w:rPr>
      </w:pPr>
    </w:p>
    <w:sectPr w:rsidR="003E1AEB" w:rsidRPr="003E1AEB" w:rsidSect="00313F41">
      <w:footerReference w:type="even" r:id="rId8"/>
      <w:footerReference w:type="default" r:id="rId9"/>
      <w:headerReference w:type="first" r:id="rId10"/>
      <w:footerReference w:type="first" r:id="rId11"/>
      <w:pgSz w:w="11907" w:h="16839" w:code="9"/>
      <w:pgMar w:top="1418" w:right="851" w:bottom="1418" w:left="851" w:header="1021" w:footer="737" w:gutter="0"/>
      <w:pgNumType w:chapStyle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416" w:rsidRDefault="00D57416">
      <w:r>
        <w:separator/>
      </w:r>
    </w:p>
  </w:endnote>
  <w:endnote w:type="continuationSeparator" w:id="0">
    <w:p w:rsidR="00D57416" w:rsidRDefault="00D57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標楷體"/>
    <w:charset w:val="88"/>
    <w:family w:val="script"/>
    <w:pitch w:val="fixed"/>
    <w:sig w:usb0="80000001" w:usb1="28091800" w:usb2="00000016" w:usb3="00000000" w:csb0="00100000" w:csb1="00000000"/>
  </w:font>
  <w:font w:name="華康儷中黑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416" w:rsidRDefault="00D57416">
    <w:pPr>
      <w:pStyle w:val="ab"/>
      <w:jc w:val="center"/>
    </w:pPr>
    <w:r w:rsidRPr="00E02DBC">
      <w:rPr>
        <w:rFonts w:hint="eastAsia"/>
        <w:sz w:val="24"/>
        <w:szCs w:val="24"/>
      </w:rPr>
      <w:t>丁－</w:t>
    </w:r>
    <w:sdt>
      <w:sdtPr>
        <w:rPr>
          <w:sz w:val="24"/>
          <w:szCs w:val="24"/>
        </w:rPr>
        <w:id w:val="-963732713"/>
        <w:docPartObj>
          <w:docPartGallery w:val="Page Numbers (Bottom of Page)"/>
          <w:docPartUnique/>
        </w:docPartObj>
      </w:sdtPr>
      <w:sdtEndPr>
        <w:rPr>
          <w:sz w:val="20"/>
          <w:szCs w:val="20"/>
        </w:rPr>
      </w:sdtEndPr>
      <w:sdtContent>
        <w:r w:rsidRPr="003F3620">
          <w:rPr>
            <w:sz w:val="24"/>
            <w:szCs w:val="24"/>
          </w:rPr>
          <w:fldChar w:fldCharType="begin"/>
        </w:r>
        <w:r w:rsidRPr="003F3620">
          <w:rPr>
            <w:sz w:val="24"/>
            <w:szCs w:val="24"/>
          </w:rPr>
          <w:instrText>PAGE   \* MERGEFORMAT</w:instrText>
        </w:r>
        <w:r w:rsidRPr="003F3620">
          <w:rPr>
            <w:sz w:val="24"/>
            <w:szCs w:val="24"/>
          </w:rPr>
          <w:fldChar w:fldCharType="separate"/>
        </w:r>
        <w:r w:rsidRPr="005142BF">
          <w:rPr>
            <w:noProof/>
            <w:sz w:val="24"/>
            <w:szCs w:val="24"/>
            <w:lang w:val="zh-TW"/>
          </w:rPr>
          <w:t>20</w:t>
        </w:r>
        <w:r w:rsidRPr="003F3620">
          <w:rPr>
            <w:sz w:val="24"/>
            <w:szCs w:val="24"/>
          </w:rPr>
          <w:fldChar w:fldCharType="end"/>
        </w:r>
      </w:sdtContent>
    </w:sdt>
  </w:p>
  <w:p w:rsidR="00D57416" w:rsidRDefault="00D57416">
    <w:pPr>
      <w:pStyle w:val="ab"/>
      <w:jc w:val="center"/>
      <w:rPr>
        <w:sz w:val="24"/>
      </w:rPr>
    </w:pPr>
  </w:p>
  <w:p w:rsidR="00D57416" w:rsidRDefault="00D5741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220391"/>
      <w:docPartObj>
        <w:docPartGallery w:val="Page Numbers (Bottom of Page)"/>
        <w:docPartUnique/>
      </w:docPartObj>
    </w:sdtPr>
    <w:sdtEndPr>
      <w:rPr>
        <w:spacing w:val="0"/>
        <w:sz w:val="24"/>
        <w:szCs w:val="24"/>
      </w:rPr>
    </w:sdtEndPr>
    <w:sdtContent>
      <w:p w:rsidR="00D57416" w:rsidRPr="00040874" w:rsidRDefault="00D57416" w:rsidP="00040874">
        <w:pPr>
          <w:pStyle w:val="ab"/>
          <w:jc w:val="center"/>
          <w:rPr>
            <w:spacing w:val="0"/>
          </w:rPr>
        </w:pPr>
        <w:r w:rsidRPr="00040874">
          <w:rPr>
            <w:rFonts w:hint="eastAsia"/>
            <w:spacing w:val="0"/>
            <w:sz w:val="24"/>
            <w:szCs w:val="24"/>
          </w:rPr>
          <w:t>丁</w:t>
        </w:r>
        <w:r w:rsidRPr="00040874">
          <w:rPr>
            <w:rFonts w:hAnsi="標楷體" w:hint="eastAsia"/>
            <w:spacing w:val="0"/>
            <w:sz w:val="24"/>
            <w:szCs w:val="24"/>
          </w:rPr>
          <w:t>－</w:t>
        </w:r>
        <w:r w:rsidRPr="00040874">
          <w:rPr>
            <w:spacing w:val="0"/>
            <w:sz w:val="24"/>
            <w:szCs w:val="24"/>
          </w:rPr>
          <w:fldChar w:fldCharType="begin"/>
        </w:r>
        <w:r w:rsidRPr="00040874">
          <w:rPr>
            <w:spacing w:val="0"/>
            <w:sz w:val="24"/>
            <w:szCs w:val="24"/>
          </w:rPr>
          <w:instrText xml:space="preserve"> PAGE   \* MERGEFORMAT </w:instrText>
        </w:r>
        <w:r w:rsidRPr="00040874">
          <w:rPr>
            <w:spacing w:val="0"/>
            <w:sz w:val="24"/>
            <w:szCs w:val="24"/>
          </w:rPr>
          <w:fldChar w:fldCharType="separate"/>
        </w:r>
        <w:r w:rsidR="009A3824" w:rsidRPr="009A3824">
          <w:rPr>
            <w:noProof/>
            <w:spacing w:val="0"/>
            <w:sz w:val="24"/>
            <w:szCs w:val="24"/>
            <w:lang w:val="zh-TW"/>
          </w:rPr>
          <w:t>2</w:t>
        </w:r>
        <w:r w:rsidRPr="00040874">
          <w:rPr>
            <w:spacing w:val="0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220385"/>
      <w:docPartObj>
        <w:docPartGallery w:val="Page Numbers (Bottom of Page)"/>
        <w:docPartUnique/>
      </w:docPartObj>
    </w:sdtPr>
    <w:sdtEndPr/>
    <w:sdtContent>
      <w:p w:rsidR="00D57416" w:rsidRPr="00E02DBC" w:rsidRDefault="00D57416" w:rsidP="00C43A74">
        <w:pPr>
          <w:pStyle w:val="ab"/>
          <w:jc w:val="center"/>
        </w:pPr>
        <w:r w:rsidRPr="00C43A74">
          <w:rPr>
            <w:rFonts w:hint="eastAsia"/>
            <w:sz w:val="24"/>
            <w:szCs w:val="24"/>
          </w:rPr>
          <w:t>丁－</w:t>
        </w:r>
        <w:r w:rsidRPr="00C43A74">
          <w:rPr>
            <w:sz w:val="24"/>
            <w:szCs w:val="24"/>
          </w:rPr>
          <w:fldChar w:fldCharType="begin"/>
        </w:r>
        <w:r w:rsidRPr="00C43A74">
          <w:rPr>
            <w:sz w:val="24"/>
            <w:szCs w:val="24"/>
          </w:rPr>
          <w:instrText xml:space="preserve"> PAGE   \* MERGEFORMAT </w:instrText>
        </w:r>
        <w:r w:rsidRPr="00C43A74">
          <w:rPr>
            <w:sz w:val="24"/>
            <w:szCs w:val="24"/>
          </w:rPr>
          <w:fldChar w:fldCharType="separate"/>
        </w:r>
        <w:r w:rsidRPr="00CE20C1">
          <w:rPr>
            <w:noProof/>
            <w:sz w:val="24"/>
            <w:szCs w:val="24"/>
            <w:lang w:val="zh-TW"/>
          </w:rPr>
          <w:t>1</w:t>
        </w:r>
        <w:r w:rsidRPr="00C43A74">
          <w:rPr>
            <w:sz w:val="24"/>
            <w:szCs w:val="24"/>
          </w:rPr>
          <w:fldChar w:fldCharType="end"/>
        </w:r>
      </w:p>
    </w:sdtContent>
  </w:sdt>
  <w:p w:rsidR="00D57416" w:rsidRDefault="00D5741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416" w:rsidRDefault="00D57416">
      <w:r>
        <w:separator/>
      </w:r>
    </w:p>
  </w:footnote>
  <w:footnote w:type="continuationSeparator" w:id="0">
    <w:p w:rsidR="00D57416" w:rsidRDefault="00D57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416" w:rsidRDefault="00D57416">
    <w:pPr>
      <w:pStyle w:val="af2"/>
    </w:pPr>
  </w:p>
  <w:p w:rsidR="00D57416" w:rsidRDefault="00D57416">
    <w:pPr>
      <w:pStyle w:val="af2"/>
    </w:pPr>
  </w:p>
  <w:p w:rsidR="00D57416" w:rsidRDefault="00D57416">
    <w:pPr>
      <w:pStyle w:val="af2"/>
    </w:pPr>
  </w:p>
  <w:p w:rsidR="00D57416" w:rsidRDefault="00D57416">
    <w:pPr>
      <w:pStyle w:val="af2"/>
    </w:pPr>
  </w:p>
  <w:p w:rsidR="00D57416" w:rsidRDefault="00D574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FF2DA2"/>
    <w:multiLevelType w:val="hybridMultilevel"/>
    <w:tmpl w:val="3DD45F6A"/>
    <w:lvl w:ilvl="0" w:tplc="A504161A">
      <w:start w:val="5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EE46E39"/>
    <w:multiLevelType w:val="singleLevel"/>
    <w:tmpl w:val="9A6CC3A8"/>
    <w:lvl w:ilvl="0">
      <w:start w:val="1"/>
      <w:numFmt w:val="ideographLegalTraditional"/>
      <w:pStyle w:val="4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2" w15:restartNumberingAfterBreak="0">
    <w:nsid w:val="6DFF13AC"/>
    <w:multiLevelType w:val="singleLevel"/>
    <w:tmpl w:val="BB74FB98"/>
    <w:lvl w:ilvl="0">
      <w:start w:val="1"/>
      <w:numFmt w:val="ideographTraditional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mirrorMargin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61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265"/>
    <w:rsid w:val="000008A1"/>
    <w:rsid w:val="00000AC6"/>
    <w:rsid w:val="00002330"/>
    <w:rsid w:val="00005355"/>
    <w:rsid w:val="00013E5A"/>
    <w:rsid w:val="00014503"/>
    <w:rsid w:val="00015704"/>
    <w:rsid w:val="00016FFD"/>
    <w:rsid w:val="00017276"/>
    <w:rsid w:val="00020060"/>
    <w:rsid w:val="00024F59"/>
    <w:rsid w:val="00025533"/>
    <w:rsid w:val="000315ED"/>
    <w:rsid w:val="000331EF"/>
    <w:rsid w:val="00033DBE"/>
    <w:rsid w:val="000357DB"/>
    <w:rsid w:val="0003750B"/>
    <w:rsid w:val="0004005F"/>
    <w:rsid w:val="00040874"/>
    <w:rsid w:val="000426CB"/>
    <w:rsid w:val="00042A65"/>
    <w:rsid w:val="00043D6B"/>
    <w:rsid w:val="00044D50"/>
    <w:rsid w:val="00047483"/>
    <w:rsid w:val="000505A5"/>
    <w:rsid w:val="00051448"/>
    <w:rsid w:val="000622FF"/>
    <w:rsid w:val="000637BA"/>
    <w:rsid w:val="00063F74"/>
    <w:rsid w:val="00063FA2"/>
    <w:rsid w:val="00067EDF"/>
    <w:rsid w:val="000704C6"/>
    <w:rsid w:val="00070A43"/>
    <w:rsid w:val="00073310"/>
    <w:rsid w:val="00074D8C"/>
    <w:rsid w:val="00075824"/>
    <w:rsid w:val="00075D9A"/>
    <w:rsid w:val="000801D6"/>
    <w:rsid w:val="00080A49"/>
    <w:rsid w:val="00081A45"/>
    <w:rsid w:val="00084337"/>
    <w:rsid w:val="00086588"/>
    <w:rsid w:val="0008693D"/>
    <w:rsid w:val="00086CEA"/>
    <w:rsid w:val="00087AC2"/>
    <w:rsid w:val="00091049"/>
    <w:rsid w:val="000912A5"/>
    <w:rsid w:val="00092B20"/>
    <w:rsid w:val="000934A8"/>
    <w:rsid w:val="0009715A"/>
    <w:rsid w:val="00097979"/>
    <w:rsid w:val="00097B16"/>
    <w:rsid w:val="000A77B6"/>
    <w:rsid w:val="000A7DC0"/>
    <w:rsid w:val="000B11B0"/>
    <w:rsid w:val="000B1C60"/>
    <w:rsid w:val="000B2353"/>
    <w:rsid w:val="000B3A51"/>
    <w:rsid w:val="000B4F0C"/>
    <w:rsid w:val="000B54B2"/>
    <w:rsid w:val="000B5E7A"/>
    <w:rsid w:val="000B5F24"/>
    <w:rsid w:val="000C0469"/>
    <w:rsid w:val="000C0B39"/>
    <w:rsid w:val="000C0DA6"/>
    <w:rsid w:val="000C3488"/>
    <w:rsid w:val="000C4225"/>
    <w:rsid w:val="000D0A83"/>
    <w:rsid w:val="000D24B8"/>
    <w:rsid w:val="000D2836"/>
    <w:rsid w:val="000D596D"/>
    <w:rsid w:val="000D5E82"/>
    <w:rsid w:val="000D6D62"/>
    <w:rsid w:val="000D7001"/>
    <w:rsid w:val="000D7A8C"/>
    <w:rsid w:val="000E0196"/>
    <w:rsid w:val="000E1076"/>
    <w:rsid w:val="000E33D1"/>
    <w:rsid w:val="000E4797"/>
    <w:rsid w:val="000E4E8C"/>
    <w:rsid w:val="000E6DA7"/>
    <w:rsid w:val="000E7164"/>
    <w:rsid w:val="000F0C64"/>
    <w:rsid w:val="000F77FB"/>
    <w:rsid w:val="00107B2C"/>
    <w:rsid w:val="00107B3A"/>
    <w:rsid w:val="001102DF"/>
    <w:rsid w:val="00110A3B"/>
    <w:rsid w:val="0011322F"/>
    <w:rsid w:val="001145E1"/>
    <w:rsid w:val="001160A3"/>
    <w:rsid w:val="0011643A"/>
    <w:rsid w:val="00116E4E"/>
    <w:rsid w:val="00117141"/>
    <w:rsid w:val="0012112A"/>
    <w:rsid w:val="001235A8"/>
    <w:rsid w:val="001236D4"/>
    <w:rsid w:val="00126DA9"/>
    <w:rsid w:val="00127D25"/>
    <w:rsid w:val="001304BC"/>
    <w:rsid w:val="00132CF5"/>
    <w:rsid w:val="00134F66"/>
    <w:rsid w:val="00136796"/>
    <w:rsid w:val="00136EBE"/>
    <w:rsid w:val="00137AD8"/>
    <w:rsid w:val="00142FE9"/>
    <w:rsid w:val="00146B35"/>
    <w:rsid w:val="00151AFB"/>
    <w:rsid w:val="0015212D"/>
    <w:rsid w:val="00154B50"/>
    <w:rsid w:val="00155642"/>
    <w:rsid w:val="00157A93"/>
    <w:rsid w:val="0016290B"/>
    <w:rsid w:val="00171046"/>
    <w:rsid w:val="00171FEB"/>
    <w:rsid w:val="00173096"/>
    <w:rsid w:val="00173F61"/>
    <w:rsid w:val="001848FA"/>
    <w:rsid w:val="001862A6"/>
    <w:rsid w:val="0019193F"/>
    <w:rsid w:val="00191F2B"/>
    <w:rsid w:val="00192E79"/>
    <w:rsid w:val="0019377E"/>
    <w:rsid w:val="00193849"/>
    <w:rsid w:val="0019487C"/>
    <w:rsid w:val="001A17E2"/>
    <w:rsid w:val="001A3993"/>
    <w:rsid w:val="001A39F5"/>
    <w:rsid w:val="001A70F4"/>
    <w:rsid w:val="001B2C92"/>
    <w:rsid w:val="001B36E8"/>
    <w:rsid w:val="001B39C6"/>
    <w:rsid w:val="001B4798"/>
    <w:rsid w:val="001C08A5"/>
    <w:rsid w:val="001C39B9"/>
    <w:rsid w:val="001D1221"/>
    <w:rsid w:val="001D3735"/>
    <w:rsid w:val="001D5173"/>
    <w:rsid w:val="001D6142"/>
    <w:rsid w:val="001D67DC"/>
    <w:rsid w:val="001E2095"/>
    <w:rsid w:val="001F036B"/>
    <w:rsid w:val="001F0C9F"/>
    <w:rsid w:val="001F16C5"/>
    <w:rsid w:val="001F1DA2"/>
    <w:rsid w:val="001F2054"/>
    <w:rsid w:val="001F2CD1"/>
    <w:rsid w:val="001F35A9"/>
    <w:rsid w:val="001F398E"/>
    <w:rsid w:val="001F4522"/>
    <w:rsid w:val="001F4A0F"/>
    <w:rsid w:val="001F73A0"/>
    <w:rsid w:val="001F7D84"/>
    <w:rsid w:val="0020057C"/>
    <w:rsid w:val="00200FA7"/>
    <w:rsid w:val="00203E6A"/>
    <w:rsid w:val="00207827"/>
    <w:rsid w:val="00207C4F"/>
    <w:rsid w:val="00207E42"/>
    <w:rsid w:val="00212FEB"/>
    <w:rsid w:val="00214354"/>
    <w:rsid w:val="002143EF"/>
    <w:rsid w:val="002215A7"/>
    <w:rsid w:val="00224FFE"/>
    <w:rsid w:val="00225A49"/>
    <w:rsid w:val="002318E4"/>
    <w:rsid w:val="00232429"/>
    <w:rsid w:val="002351D7"/>
    <w:rsid w:val="00235846"/>
    <w:rsid w:val="002363B9"/>
    <w:rsid w:val="0023681A"/>
    <w:rsid w:val="00236A18"/>
    <w:rsid w:val="00240597"/>
    <w:rsid w:val="0024155F"/>
    <w:rsid w:val="00241857"/>
    <w:rsid w:val="00243991"/>
    <w:rsid w:val="00245B18"/>
    <w:rsid w:val="00247547"/>
    <w:rsid w:val="00251AAF"/>
    <w:rsid w:val="00253622"/>
    <w:rsid w:val="002536EB"/>
    <w:rsid w:val="002539E5"/>
    <w:rsid w:val="002547D8"/>
    <w:rsid w:val="00257521"/>
    <w:rsid w:val="00257CC3"/>
    <w:rsid w:val="00262089"/>
    <w:rsid w:val="00262B27"/>
    <w:rsid w:val="00266BAA"/>
    <w:rsid w:val="00266DB2"/>
    <w:rsid w:val="00267676"/>
    <w:rsid w:val="002713C0"/>
    <w:rsid w:val="002724D7"/>
    <w:rsid w:val="00272D0A"/>
    <w:rsid w:val="00272DB0"/>
    <w:rsid w:val="00274265"/>
    <w:rsid w:val="0028700C"/>
    <w:rsid w:val="0028703E"/>
    <w:rsid w:val="00287A4C"/>
    <w:rsid w:val="00292C04"/>
    <w:rsid w:val="002948F7"/>
    <w:rsid w:val="002979EF"/>
    <w:rsid w:val="00297F9E"/>
    <w:rsid w:val="002A262A"/>
    <w:rsid w:val="002B06A5"/>
    <w:rsid w:val="002B0757"/>
    <w:rsid w:val="002B15B4"/>
    <w:rsid w:val="002B24B8"/>
    <w:rsid w:val="002B2798"/>
    <w:rsid w:val="002B7298"/>
    <w:rsid w:val="002B7BE3"/>
    <w:rsid w:val="002C19F1"/>
    <w:rsid w:val="002C1D03"/>
    <w:rsid w:val="002C1F05"/>
    <w:rsid w:val="002C463C"/>
    <w:rsid w:val="002C5716"/>
    <w:rsid w:val="002C5923"/>
    <w:rsid w:val="002C6A7E"/>
    <w:rsid w:val="002D066B"/>
    <w:rsid w:val="002D1737"/>
    <w:rsid w:val="002D1CBD"/>
    <w:rsid w:val="002D23B8"/>
    <w:rsid w:val="002D27CD"/>
    <w:rsid w:val="002D3072"/>
    <w:rsid w:val="002D5810"/>
    <w:rsid w:val="002D6A54"/>
    <w:rsid w:val="002D6B65"/>
    <w:rsid w:val="002D76A9"/>
    <w:rsid w:val="002E0463"/>
    <w:rsid w:val="002E081D"/>
    <w:rsid w:val="002E55A9"/>
    <w:rsid w:val="002E6707"/>
    <w:rsid w:val="002E682D"/>
    <w:rsid w:val="002F15BF"/>
    <w:rsid w:val="002F2073"/>
    <w:rsid w:val="002F3FA2"/>
    <w:rsid w:val="002F52E7"/>
    <w:rsid w:val="003003BB"/>
    <w:rsid w:val="00303775"/>
    <w:rsid w:val="00304C2D"/>
    <w:rsid w:val="0030787D"/>
    <w:rsid w:val="003103E4"/>
    <w:rsid w:val="003130B5"/>
    <w:rsid w:val="00313F41"/>
    <w:rsid w:val="003161EB"/>
    <w:rsid w:val="00317FAF"/>
    <w:rsid w:val="003203C6"/>
    <w:rsid w:val="00320A3A"/>
    <w:rsid w:val="00320C80"/>
    <w:rsid w:val="003211FF"/>
    <w:rsid w:val="00321858"/>
    <w:rsid w:val="0032269A"/>
    <w:rsid w:val="00323AB8"/>
    <w:rsid w:val="00327D5F"/>
    <w:rsid w:val="00331F23"/>
    <w:rsid w:val="003323EA"/>
    <w:rsid w:val="00333B85"/>
    <w:rsid w:val="00333E60"/>
    <w:rsid w:val="00337ECE"/>
    <w:rsid w:val="00340BBF"/>
    <w:rsid w:val="003414AC"/>
    <w:rsid w:val="0034226E"/>
    <w:rsid w:val="003427AD"/>
    <w:rsid w:val="00342D5D"/>
    <w:rsid w:val="003437D5"/>
    <w:rsid w:val="0034415E"/>
    <w:rsid w:val="00347519"/>
    <w:rsid w:val="00350924"/>
    <w:rsid w:val="00356484"/>
    <w:rsid w:val="00357086"/>
    <w:rsid w:val="003618E3"/>
    <w:rsid w:val="00361A4C"/>
    <w:rsid w:val="00364EE4"/>
    <w:rsid w:val="00365E46"/>
    <w:rsid w:val="00366984"/>
    <w:rsid w:val="0036731F"/>
    <w:rsid w:val="003709CF"/>
    <w:rsid w:val="00371AFE"/>
    <w:rsid w:val="003729AE"/>
    <w:rsid w:val="00374283"/>
    <w:rsid w:val="0037432F"/>
    <w:rsid w:val="00374F7A"/>
    <w:rsid w:val="0037508F"/>
    <w:rsid w:val="00375457"/>
    <w:rsid w:val="00387EB6"/>
    <w:rsid w:val="00391169"/>
    <w:rsid w:val="00391EB4"/>
    <w:rsid w:val="00392360"/>
    <w:rsid w:val="003924AC"/>
    <w:rsid w:val="003934EE"/>
    <w:rsid w:val="00393ED9"/>
    <w:rsid w:val="00397380"/>
    <w:rsid w:val="003A0CFF"/>
    <w:rsid w:val="003A0DBE"/>
    <w:rsid w:val="003A27D8"/>
    <w:rsid w:val="003A4EA9"/>
    <w:rsid w:val="003A6815"/>
    <w:rsid w:val="003A7320"/>
    <w:rsid w:val="003A7606"/>
    <w:rsid w:val="003A7FBE"/>
    <w:rsid w:val="003C0E50"/>
    <w:rsid w:val="003C1839"/>
    <w:rsid w:val="003C3BCF"/>
    <w:rsid w:val="003C4933"/>
    <w:rsid w:val="003C69B9"/>
    <w:rsid w:val="003C78E2"/>
    <w:rsid w:val="003D0265"/>
    <w:rsid w:val="003D1280"/>
    <w:rsid w:val="003D354F"/>
    <w:rsid w:val="003D7721"/>
    <w:rsid w:val="003E04CC"/>
    <w:rsid w:val="003E137C"/>
    <w:rsid w:val="003E1741"/>
    <w:rsid w:val="003E1AEB"/>
    <w:rsid w:val="003E28CE"/>
    <w:rsid w:val="003E29C2"/>
    <w:rsid w:val="003E6841"/>
    <w:rsid w:val="003E75B8"/>
    <w:rsid w:val="003F00EC"/>
    <w:rsid w:val="003F3620"/>
    <w:rsid w:val="003F5E74"/>
    <w:rsid w:val="00400322"/>
    <w:rsid w:val="004024D4"/>
    <w:rsid w:val="00403320"/>
    <w:rsid w:val="00403A0B"/>
    <w:rsid w:val="00406A74"/>
    <w:rsid w:val="00407352"/>
    <w:rsid w:val="00411767"/>
    <w:rsid w:val="0041206C"/>
    <w:rsid w:val="004122D3"/>
    <w:rsid w:val="00417B4E"/>
    <w:rsid w:val="004235F1"/>
    <w:rsid w:val="004303FC"/>
    <w:rsid w:val="00431413"/>
    <w:rsid w:val="00432850"/>
    <w:rsid w:val="00432F4B"/>
    <w:rsid w:val="00435B64"/>
    <w:rsid w:val="00437CF8"/>
    <w:rsid w:val="004427FB"/>
    <w:rsid w:val="00443000"/>
    <w:rsid w:val="00444BEC"/>
    <w:rsid w:val="0044526C"/>
    <w:rsid w:val="004466B7"/>
    <w:rsid w:val="00446853"/>
    <w:rsid w:val="0044720B"/>
    <w:rsid w:val="00450D91"/>
    <w:rsid w:val="00451B18"/>
    <w:rsid w:val="00451B2A"/>
    <w:rsid w:val="004525CE"/>
    <w:rsid w:val="00455B8B"/>
    <w:rsid w:val="00461AFA"/>
    <w:rsid w:val="00464013"/>
    <w:rsid w:val="0046775D"/>
    <w:rsid w:val="00471639"/>
    <w:rsid w:val="00471E23"/>
    <w:rsid w:val="00473D25"/>
    <w:rsid w:val="004752E9"/>
    <w:rsid w:val="0048182F"/>
    <w:rsid w:val="00491650"/>
    <w:rsid w:val="004928B6"/>
    <w:rsid w:val="00496874"/>
    <w:rsid w:val="00497086"/>
    <w:rsid w:val="004A01C5"/>
    <w:rsid w:val="004A10A4"/>
    <w:rsid w:val="004A1BE8"/>
    <w:rsid w:val="004A3CFC"/>
    <w:rsid w:val="004A45AD"/>
    <w:rsid w:val="004A5E23"/>
    <w:rsid w:val="004A67EA"/>
    <w:rsid w:val="004A7A70"/>
    <w:rsid w:val="004B17CE"/>
    <w:rsid w:val="004B19EC"/>
    <w:rsid w:val="004B4426"/>
    <w:rsid w:val="004B740C"/>
    <w:rsid w:val="004B7B9C"/>
    <w:rsid w:val="004C3316"/>
    <w:rsid w:val="004C622F"/>
    <w:rsid w:val="004C75C8"/>
    <w:rsid w:val="004D1239"/>
    <w:rsid w:val="004D1EA8"/>
    <w:rsid w:val="004D2A04"/>
    <w:rsid w:val="004D37B9"/>
    <w:rsid w:val="004D385A"/>
    <w:rsid w:val="004E08C7"/>
    <w:rsid w:val="004E1E97"/>
    <w:rsid w:val="004E378D"/>
    <w:rsid w:val="004F094B"/>
    <w:rsid w:val="004F0F2D"/>
    <w:rsid w:val="004F1636"/>
    <w:rsid w:val="004F4423"/>
    <w:rsid w:val="00504121"/>
    <w:rsid w:val="00504CDF"/>
    <w:rsid w:val="00504E0F"/>
    <w:rsid w:val="0050585F"/>
    <w:rsid w:val="00507869"/>
    <w:rsid w:val="00512BAB"/>
    <w:rsid w:val="005142BF"/>
    <w:rsid w:val="005143C9"/>
    <w:rsid w:val="00514DE8"/>
    <w:rsid w:val="00516E7D"/>
    <w:rsid w:val="00520898"/>
    <w:rsid w:val="00521830"/>
    <w:rsid w:val="00523097"/>
    <w:rsid w:val="00523ADB"/>
    <w:rsid w:val="00524C5B"/>
    <w:rsid w:val="005274CE"/>
    <w:rsid w:val="005275A2"/>
    <w:rsid w:val="005327A5"/>
    <w:rsid w:val="005338D2"/>
    <w:rsid w:val="0053507C"/>
    <w:rsid w:val="00543E0E"/>
    <w:rsid w:val="00543E12"/>
    <w:rsid w:val="005478D0"/>
    <w:rsid w:val="00547D52"/>
    <w:rsid w:val="005505B3"/>
    <w:rsid w:val="00555599"/>
    <w:rsid w:val="00555CF2"/>
    <w:rsid w:val="00555FD6"/>
    <w:rsid w:val="005563D3"/>
    <w:rsid w:val="00557DD8"/>
    <w:rsid w:val="00562D28"/>
    <w:rsid w:val="005636E3"/>
    <w:rsid w:val="00564C71"/>
    <w:rsid w:val="00566586"/>
    <w:rsid w:val="005665EE"/>
    <w:rsid w:val="00566655"/>
    <w:rsid w:val="0057076E"/>
    <w:rsid w:val="00573B33"/>
    <w:rsid w:val="0057415C"/>
    <w:rsid w:val="00576628"/>
    <w:rsid w:val="00580166"/>
    <w:rsid w:val="00580AD7"/>
    <w:rsid w:val="00592395"/>
    <w:rsid w:val="00594C6B"/>
    <w:rsid w:val="005A0EFD"/>
    <w:rsid w:val="005A30FA"/>
    <w:rsid w:val="005A3A04"/>
    <w:rsid w:val="005A5894"/>
    <w:rsid w:val="005A5C24"/>
    <w:rsid w:val="005A75BC"/>
    <w:rsid w:val="005A7943"/>
    <w:rsid w:val="005B21A7"/>
    <w:rsid w:val="005B359B"/>
    <w:rsid w:val="005B35A9"/>
    <w:rsid w:val="005C02B8"/>
    <w:rsid w:val="005C4D8F"/>
    <w:rsid w:val="005C565B"/>
    <w:rsid w:val="005D1A57"/>
    <w:rsid w:val="005D4E6F"/>
    <w:rsid w:val="005D5189"/>
    <w:rsid w:val="005D70F7"/>
    <w:rsid w:val="005E13C9"/>
    <w:rsid w:val="005E27D7"/>
    <w:rsid w:val="005E3930"/>
    <w:rsid w:val="005E73A0"/>
    <w:rsid w:val="005E7DF8"/>
    <w:rsid w:val="005F2976"/>
    <w:rsid w:val="005F441C"/>
    <w:rsid w:val="005F4E0C"/>
    <w:rsid w:val="005F6560"/>
    <w:rsid w:val="0060041D"/>
    <w:rsid w:val="00603206"/>
    <w:rsid w:val="00605C1B"/>
    <w:rsid w:val="00605D35"/>
    <w:rsid w:val="00610B3C"/>
    <w:rsid w:val="006116F8"/>
    <w:rsid w:val="00612FD8"/>
    <w:rsid w:val="00613062"/>
    <w:rsid w:val="0061444C"/>
    <w:rsid w:val="0061760E"/>
    <w:rsid w:val="006259CB"/>
    <w:rsid w:val="006260DC"/>
    <w:rsid w:val="00627DE0"/>
    <w:rsid w:val="00631C26"/>
    <w:rsid w:val="006354D5"/>
    <w:rsid w:val="0063604D"/>
    <w:rsid w:val="00640B54"/>
    <w:rsid w:val="006427CD"/>
    <w:rsid w:val="00642AF8"/>
    <w:rsid w:val="00645126"/>
    <w:rsid w:val="00647B13"/>
    <w:rsid w:val="00651A4B"/>
    <w:rsid w:val="006530E1"/>
    <w:rsid w:val="0065317C"/>
    <w:rsid w:val="00662275"/>
    <w:rsid w:val="00663284"/>
    <w:rsid w:val="0066384E"/>
    <w:rsid w:val="00664918"/>
    <w:rsid w:val="00665205"/>
    <w:rsid w:val="0066611D"/>
    <w:rsid w:val="006662AD"/>
    <w:rsid w:val="00670AD3"/>
    <w:rsid w:val="006739BB"/>
    <w:rsid w:val="00674DAD"/>
    <w:rsid w:val="0067633D"/>
    <w:rsid w:val="00682977"/>
    <w:rsid w:val="006841B5"/>
    <w:rsid w:val="00684970"/>
    <w:rsid w:val="00685EC4"/>
    <w:rsid w:val="0068682D"/>
    <w:rsid w:val="006879FA"/>
    <w:rsid w:val="006920BE"/>
    <w:rsid w:val="00692BD8"/>
    <w:rsid w:val="00693139"/>
    <w:rsid w:val="00694605"/>
    <w:rsid w:val="00696D9F"/>
    <w:rsid w:val="006A28CF"/>
    <w:rsid w:val="006A380F"/>
    <w:rsid w:val="006A628C"/>
    <w:rsid w:val="006A6F03"/>
    <w:rsid w:val="006B0204"/>
    <w:rsid w:val="006B23C7"/>
    <w:rsid w:val="006B2FE2"/>
    <w:rsid w:val="006B4CCA"/>
    <w:rsid w:val="006B4F37"/>
    <w:rsid w:val="006B63C0"/>
    <w:rsid w:val="006C146E"/>
    <w:rsid w:val="006C28EE"/>
    <w:rsid w:val="006C2A91"/>
    <w:rsid w:val="006C3097"/>
    <w:rsid w:val="006D5819"/>
    <w:rsid w:val="006D5B20"/>
    <w:rsid w:val="006E03F3"/>
    <w:rsid w:val="006E07E4"/>
    <w:rsid w:val="006E1F7D"/>
    <w:rsid w:val="006E493D"/>
    <w:rsid w:val="006F1761"/>
    <w:rsid w:val="006F24CC"/>
    <w:rsid w:val="006F613B"/>
    <w:rsid w:val="006F6D88"/>
    <w:rsid w:val="00711B12"/>
    <w:rsid w:val="0071232F"/>
    <w:rsid w:val="00714413"/>
    <w:rsid w:val="00724736"/>
    <w:rsid w:val="00730485"/>
    <w:rsid w:val="00731A06"/>
    <w:rsid w:val="00732858"/>
    <w:rsid w:val="00734280"/>
    <w:rsid w:val="00734751"/>
    <w:rsid w:val="007408DA"/>
    <w:rsid w:val="007421EB"/>
    <w:rsid w:val="0074226F"/>
    <w:rsid w:val="00744710"/>
    <w:rsid w:val="0074624C"/>
    <w:rsid w:val="007467CF"/>
    <w:rsid w:val="007502FB"/>
    <w:rsid w:val="007519A0"/>
    <w:rsid w:val="00752880"/>
    <w:rsid w:val="00762D05"/>
    <w:rsid w:val="00762DD8"/>
    <w:rsid w:val="00763851"/>
    <w:rsid w:val="00764C21"/>
    <w:rsid w:val="007668E5"/>
    <w:rsid w:val="00767EC4"/>
    <w:rsid w:val="007703AF"/>
    <w:rsid w:val="007709D6"/>
    <w:rsid w:val="00771A39"/>
    <w:rsid w:val="00771BFE"/>
    <w:rsid w:val="00772890"/>
    <w:rsid w:val="00774124"/>
    <w:rsid w:val="00774C4E"/>
    <w:rsid w:val="00775294"/>
    <w:rsid w:val="00775858"/>
    <w:rsid w:val="00777D50"/>
    <w:rsid w:val="0078196E"/>
    <w:rsid w:val="0078228B"/>
    <w:rsid w:val="00783A89"/>
    <w:rsid w:val="0078429A"/>
    <w:rsid w:val="00785968"/>
    <w:rsid w:val="0078779E"/>
    <w:rsid w:val="00791C59"/>
    <w:rsid w:val="00794991"/>
    <w:rsid w:val="007A1F9E"/>
    <w:rsid w:val="007A25C2"/>
    <w:rsid w:val="007A55D8"/>
    <w:rsid w:val="007A5F6A"/>
    <w:rsid w:val="007A6EBC"/>
    <w:rsid w:val="007A77E7"/>
    <w:rsid w:val="007B15E8"/>
    <w:rsid w:val="007B1D35"/>
    <w:rsid w:val="007B6FDC"/>
    <w:rsid w:val="007B76CC"/>
    <w:rsid w:val="007B7CED"/>
    <w:rsid w:val="007C16D3"/>
    <w:rsid w:val="007C36FF"/>
    <w:rsid w:val="007C3D3F"/>
    <w:rsid w:val="007C6257"/>
    <w:rsid w:val="007C7BEB"/>
    <w:rsid w:val="007D0FCE"/>
    <w:rsid w:val="007D1DB1"/>
    <w:rsid w:val="007D1F1F"/>
    <w:rsid w:val="007D3989"/>
    <w:rsid w:val="007D3A72"/>
    <w:rsid w:val="007D5A2D"/>
    <w:rsid w:val="007D6557"/>
    <w:rsid w:val="007E2698"/>
    <w:rsid w:val="007E3F7F"/>
    <w:rsid w:val="007E68A9"/>
    <w:rsid w:val="007E71BE"/>
    <w:rsid w:val="007E7DDB"/>
    <w:rsid w:val="007F2A87"/>
    <w:rsid w:val="007F365E"/>
    <w:rsid w:val="007F4C0A"/>
    <w:rsid w:val="007F540C"/>
    <w:rsid w:val="007F602C"/>
    <w:rsid w:val="00802538"/>
    <w:rsid w:val="00803DE3"/>
    <w:rsid w:val="008049DD"/>
    <w:rsid w:val="008063CB"/>
    <w:rsid w:val="00810BFB"/>
    <w:rsid w:val="00810F9F"/>
    <w:rsid w:val="00811B97"/>
    <w:rsid w:val="00812266"/>
    <w:rsid w:val="008141AF"/>
    <w:rsid w:val="0081488C"/>
    <w:rsid w:val="00814B06"/>
    <w:rsid w:val="00815E6E"/>
    <w:rsid w:val="008212AD"/>
    <w:rsid w:val="00822557"/>
    <w:rsid w:val="00823D65"/>
    <w:rsid w:val="00823FAF"/>
    <w:rsid w:val="00824079"/>
    <w:rsid w:val="00825B49"/>
    <w:rsid w:val="0082699D"/>
    <w:rsid w:val="008271B0"/>
    <w:rsid w:val="00831913"/>
    <w:rsid w:val="00832396"/>
    <w:rsid w:val="00833565"/>
    <w:rsid w:val="00834496"/>
    <w:rsid w:val="00835E5B"/>
    <w:rsid w:val="00841DF6"/>
    <w:rsid w:val="00841F9D"/>
    <w:rsid w:val="00842123"/>
    <w:rsid w:val="00844006"/>
    <w:rsid w:val="008525EC"/>
    <w:rsid w:val="0085266C"/>
    <w:rsid w:val="008535EE"/>
    <w:rsid w:val="00854FD2"/>
    <w:rsid w:val="008631C8"/>
    <w:rsid w:val="00863E0E"/>
    <w:rsid w:val="00864B93"/>
    <w:rsid w:val="00866467"/>
    <w:rsid w:val="0086721E"/>
    <w:rsid w:val="008677F0"/>
    <w:rsid w:val="00870869"/>
    <w:rsid w:val="008809ED"/>
    <w:rsid w:val="008825F8"/>
    <w:rsid w:val="0088754B"/>
    <w:rsid w:val="00887C72"/>
    <w:rsid w:val="008918FE"/>
    <w:rsid w:val="008920ED"/>
    <w:rsid w:val="00893EDF"/>
    <w:rsid w:val="00894809"/>
    <w:rsid w:val="00897DFA"/>
    <w:rsid w:val="00897F90"/>
    <w:rsid w:val="008A05B4"/>
    <w:rsid w:val="008A1ABC"/>
    <w:rsid w:val="008A25B8"/>
    <w:rsid w:val="008A3442"/>
    <w:rsid w:val="008A3D25"/>
    <w:rsid w:val="008A50FC"/>
    <w:rsid w:val="008A5D6E"/>
    <w:rsid w:val="008A64FD"/>
    <w:rsid w:val="008B0934"/>
    <w:rsid w:val="008B1D09"/>
    <w:rsid w:val="008B2DEC"/>
    <w:rsid w:val="008B3A62"/>
    <w:rsid w:val="008C159C"/>
    <w:rsid w:val="008C216E"/>
    <w:rsid w:val="008C4ACC"/>
    <w:rsid w:val="008C54A8"/>
    <w:rsid w:val="008C55E2"/>
    <w:rsid w:val="008C59CC"/>
    <w:rsid w:val="008C5ED1"/>
    <w:rsid w:val="008C6889"/>
    <w:rsid w:val="008C72B6"/>
    <w:rsid w:val="008D1DE8"/>
    <w:rsid w:val="008D397E"/>
    <w:rsid w:val="008D5985"/>
    <w:rsid w:val="008D5BD6"/>
    <w:rsid w:val="008D77F0"/>
    <w:rsid w:val="008E03C5"/>
    <w:rsid w:val="008E20DB"/>
    <w:rsid w:val="008E4686"/>
    <w:rsid w:val="008E51D7"/>
    <w:rsid w:val="008E704D"/>
    <w:rsid w:val="008F0514"/>
    <w:rsid w:val="008F1D40"/>
    <w:rsid w:val="008F2467"/>
    <w:rsid w:val="008F3F1E"/>
    <w:rsid w:val="008F4231"/>
    <w:rsid w:val="008F6CCF"/>
    <w:rsid w:val="0090130D"/>
    <w:rsid w:val="00903B63"/>
    <w:rsid w:val="00904CD9"/>
    <w:rsid w:val="00904CE1"/>
    <w:rsid w:val="0090746E"/>
    <w:rsid w:val="009076D1"/>
    <w:rsid w:val="0091417E"/>
    <w:rsid w:val="00915A8E"/>
    <w:rsid w:val="00916451"/>
    <w:rsid w:val="009170B1"/>
    <w:rsid w:val="00920CC6"/>
    <w:rsid w:val="00921966"/>
    <w:rsid w:val="009265BF"/>
    <w:rsid w:val="00926691"/>
    <w:rsid w:val="009273FB"/>
    <w:rsid w:val="00930E10"/>
    <w:rsid w:val="009362E4"/>
    <w:rsid w:val="0093777C"/>
    <w:rsid w:val="00940461"/>
    <w:rsid w:val="00946B8A"/>
    <w:rsid w:val="009517C4"/>
    <w:rsid w:val="00951CC4"/>
    <w:rsid w:val="00953B3C"/>
    <w:rsid w:val="00955302"/>
    <w:rsid w:val="0096063A"/>
    <w:rsid w:val="00961F21"/>
    <w:rsid w:val="009635CD"/>
    <w:rsid w:val="00964557"/>
    <w:rsid w:val="00964B9A"/>
    <w:rsid w:val="00965635"/>
    <w:rsid w:val="00966011"/>
    <w:rsid w:val="009679CC"/>
    <w:rsid w:val="00967D8C"/>
    <w:rsid w:val="0097171D"/>
    <w:rsid w:val="00976BBF"/>
    <w:rsid w:val="00982B07"/>
    <w:rsid w:val="00982D22"/>
    <w:rsid w:val="00987DA5"/>
    <w:rsid w:val="00992E7A"/>
    <w:rsid w:val="00993C56"/>
    <w:rsid w:val="00994130"/>
    <w:rsid w:val="009955A6"/>
    <w:rsid w:val="009969BF"/>
    <w:rsid w:val="00997BD2"/>
    <w:rsid w:val="009A1EE4"/>
    <w:rsid w:val="009A3824"/>
    <w:rsid w:val="009B0DF7"/>
    <w:rsid w:val="009B1FBF"/>
    <w:rsid w:val="009B27B1"/>
    <w:rsid w:val="009C0461"/>
    <w:rsid w:val="009C0E71"/>
    <w:rsid w:val="009C0F6C"/>
    <w:rsid w:val="009C411A"/>
    <w:rsid w:val="009C4ED8"/>
    <w:rsid w:val="009C538C"/>
    <w:rsid w:val="009C74BB"/>
    <w:rsid w:val="009C776F"/>
    <w:rsid w:val="009D03BB"/>
    <w:rsid w:val="009D0625"/>
    <w:rsid w:val="009D1393"/>
    <w:rsid w:val="009D5780"/>
    <w:rsid w:val="009D759A"/>
    <w:rsid w:val="009E0E3B"/>
    <w:rsid w:val="009E130F"/>
    <w:rsid w:val="009E2364"/>
    <w:rsid w:val="009E243B"/>
    <w:rsid w:val="009E31BA"/>
    <w:rsid w:val="009E5EF3"/>
    <w:rsid w:val="009F15EA"/>
    <w:rsid w:val="009F2B11"/>
    <w:rsid w:val="009F2C1A"/>
    <w:rsid w:val="009F594B"/>
    <w:rsid w:val="009F5AF7"/>
    <w:rsid w:val="009F6237"/>
    <w:rsid w:val="009F6D3E"/>
    <w:rsid w:val="009F70B8"/>
    <w:rsid w:val="00A00525"/>
    <w:rsid w:val="00A005A6"/>
    <w:rsid w:val="00A00BB5"/>
    <w:rsid w:val="00A02DD4"/>
    <w:rsid w:val="00A05D37"/>
    <w:rsid w:val="00A05F97"/>
    <w:rsid w:val="00A06BDE"/>
    <w:rsid w:val="00A12016"/>
    <w:rsid w:val="00A130F5"/>
    <w:rsid w:val="00A222E3"/>
    <w:rsid w:val="00A24057"/>
    <w:rsid w:val="00A24E7E"/>
    <w:rsid w:val="00A25D18"/>
    <w:rsid w:val="00A277DE"/>
    <w:rsid w:val="00A3168F"/>
    <w:rsid w:val="00A32704"/>
    <w:rsid w:val="00A354FC"/>
    <w:rsid w:val="00A36658"/>
    <w:rsid w:val="00A43BE1"/>
    <w:rsid w:val="00A45B96"/>
    <w:rsid w:val="00A46176"/>
    <w:rsid w:val="00A51D65"/>
    <w:rsid w:val="00A52961"/>
    <w:rsid w:val="00A54531"/>
    <w:rsid w:val="00A54F34"/>
    <w:rsid w:val="00A62DC4"/>
    <w:rsid w:val="00A638CD"/>
    <w:rsid w:val="00A640AE"/>
    <w:rsid w:val="00A6643D"/>
    <w:rsid w:val="00A70777"/>
    <w:rsid w:val="00A709EB"/>
    <w:rsid w:val="00A73DA0"/>
    <w:rsid w:val="00A7405A"/>
    <w:rsid w:val="00A76168"/>
    <w:rsid w:val="00A831B5"/>
    <w:rsid w:val="00A84D37"/>
    <w:rsid w:val="00A84F41"/>
    <w:rsid w:val="00A867D2"/>
    <w:rsid w:val="00A90053"/>
    <w:rsid w:val="00A90C3D"/>
    <w:rsid w:val="00A923F6"/>
    <w:rsid w:val="00A9406A"/>
    <w:rsid w:val="00A94851"/>
    <w:rsid w:val="00A96267"/>
    <w:rsid w:val="00A96A66"/>
    <w:rsid w:val="00A974F9"/>
    <w:rsid w:val="00AA2724"/>
    <w:rsid w:val="00AA47A1"/>
    <w:rsid w:val="00AA5E5C"/>
    <w:rsid w:val="00AA62F3"/>
    <w:rsid w:val="00AA71DC"/>
    <w:rsid w:val="00AA7265"/>
    <w:rsid w:val="00AA73BF"/>
    <w:rsid w:val="00AB0C7F"/>
    <w:rsid w:val="00AB3A19"/>
    <w:rsid w:val="00AB3A94"/>
    <w:rsid w:val="00AB3C4D"/>
    <w:rsid w:val="00AB7F01"/>
    <w:rsid w:val="00AC5C30"/>
    <w:rsid w:val="00AD3F29"/>
    <w:rsid w:val="00AD4C4C"/>
    <w:rsid w:val="00AE1C66"/>
    <w:rsid w:val="00AE1F30"/>
    <w:rsid w:val="00AE424B"/>
    <w:rsid w:val="00AE5EE3"/>
    <w:rsid w:val="00AE6566"/>
    <w:rsid w:val="00AF079A"/>
    <w:rsid w:val="00AF19AB"/>
    <w:rsid w:val="00AF3C3A"/>
    <w:rsid w:val="00AF4FAA"/>
    <w:rsid w:val="00AF502F"/>
    <w:rsid w:val="00B012F6"/>
    <w:rsid w:val="00B01FA0"/>
    <w:rsid w:val="00B04462"/>
    <w:rsid w:val="00B04B30"/>
    <w:rsid w:val="00B05798"/>
    <w:rsid w:val="00B06E46"/>
    <w:rsid w:val="00B126A3"/>
    <w:rsid w:val="00B1273B"/>
    <w:rsid w:val="00B12DD9"/>
    <w:rsid w:val="00B13097"/>
    <w:rsid w:val="00B1767B"/>
    <w:rsid w:val="00B17D96"/>
    <w:rsid w:val="00B20288"/>
    <w:rsid w:val="00B2117B"/>
    <w:rsid w:val="00B250E2"/>
    <w:rsid w:val="00B2564D"/>
    <w:rsid w:val="00B271B4"/>
    <w:rsid w:val="00B27F02"/>
    <w:rsid w:val="00B30311"/>
    <w:rsid w:val="00B33AF4"/>
    <w:rsid w:val="00B34E02"/>
    <w:rsid w:val="00B37FBE"/>
    <w:rsid w:val="00B415FD"/>
    <w:rsid w:val="00B4197A"/>
    <w:rsid w:val="00B436F4"/>
    <w:rsid w:val="00B43F9E"/>
    <w:rsid w:val="00B45846"/>
    <w:rsid w:val="00B46F1A"/>
    <w:rsid w:val="00B47CA2"/>
    <w:rsid w:val="00B47D65"/>
    <w:rsid w:val="00B504D5"/>
    <w:rsid w:val="00B53117"/>
    <w:rsid w:val="00B54AB9"/>
    <w:rsid w:val="00B55A1E"/>
    <w:rsid w:val="00B56055"/>
    <w:rsid w:val="00B56697"/>
    <w:rsid w:val="00B56717"/>
    <w:rsid w:val="00B5700F"/>
    <w:rsid w:val="00B61716"/>
    <w:rsid w:val="00B6376F"/>
    <w:rsid w:val="00B641CB"/>
    <w:rsid w:val="00B66E30"/>
    <w:rsid w:val="00B66FBF"/>
    <w:rsid w:val="00B70DFA"/>
    <w:rsid w:val="00B71489"/>
    <w:rsid w:val="00B75CD1"/>
    <w:rsid w:val="00B80BDB"/>
    <w:rsid w:val="00B907C6"/>
    <w:rsid w:val="00B91361"/>
    <w:rsid w:val="00B924B6"/>
    <w:rsid w:val="00B94DAD"/>
    <w:rsid w:val="00BA0E05"/>
    <w:rsid w:val="00BA1184"/>
    <w:rsid w:val="00BA1DF6"/>
    <w:rsid w:val="00BA2288"/>
    <w:rsid w:val="00BA4062"/>
    <w:rsid w:val="00BA6A9F"/>
    <w:rsid w:val="00BB0559"/>
    <w:rsid w:val="00BB3230"/>
    <w:rsid w:val="00BB7CE7"/>
    <w:rsid w:val="00BC2915"/>
    <w:rsid w:val="00BC424C"/>
    <w:rsid w:val="00BC7302"/>
    <w:rsid w:val="00BD4716"/>
    <w:rsid w:val="00BD491A"/>
    <w:rsid w:val="00BD6927"/>
    <w:rsid w:val="00BE124F"/>
    <w:rsid w:val="00BE1D2A"/>
    <w:rsid w:val="00BE4DFA"/>
    <w:rsid w:val="00BF1BD7"/>
    <w:rsid w:val="00BF2972"/>
    <w:rsid w:val="00BF2B62"/>
    <w:rsid w:val="00BF33A1"/>
    <w:rsid w:val="00BF3CDF"/>
    <w:rsid w:val="00BF3D6A"/>
    <w:rsid w:val="00BF79F5"/>
    <w:rsid w:val="00C05298"/>
    <w:rsid w:val="00C0598C"/>
    <w:rsid w:val="00C070E0"/>
    <w:rsid w:val="00C073C0"/>
    <w:rsid w:val="00C07CE7"/>
    <w:rsid w:val="00C115ED"/>
    <w:rsid w:val="00C150A5"/>
    <w:rsid w:val="00C1558A"/>
    <w:rsid w:val="00C16BAB"/>
    <w:rsid w:val="00C22442"/>
    <w:rsid w:val="00C238C4"/>
    <w:rsid w:val="00C2391B"/>
    <w:rsid w:val="00C2436E"/>
    <w:rsid w:val="00C24625"/>
    <w:rsid w:val="00C2470A"/>
    <w:rsid w:val="00C27697"/>
    <w:rsid w:val="00C3107F"/>
    <w:rsid w:val="00C32897"/>
    <w:rsid w:val="00C33D13"/>
    <w:rsid w:val="00C3463F"/>
    <w:rsid w:val="00C37217"/>
    <w:rsid w:val="00C43A74"/>
    <w:rsid w:val="00C47C9B"/>
    <w:rsid w:val="00C47D5F"/>
    <w:rsid w:val="00C51047"/>
    <w:rsid w:val="00C526C2"/>
    <w:rsid w:val="00C531ED"/>
    <w:rsid w:val="00C5404A"/>
    <w:rsid w:val="00C54129"/>
    <w:rsid w:val="00C54FED"/>
    <w:rsid w:val="00C60295"/>
    <w:rsid w:val="00C60E0F"/>
    <w:rsid w:val="00C6149A"/>
    <w:rsid w:val="00C6167A"/>
    <w:rsid w:val="00C623CD"/>
    <w:rsid w:val="00C67462"/>
    <w:rsid w:val="00C70B2E"/>
    <w:rsid w:val="00C75FCC"/>
    <w:rsid w:val="00C80BEC"/>
    <w:rsid w:val="00C82844"/>
    <w:rsid w:val="00C84EA1"/>
    <w:rsid w:val="00C852AC"/>
    <w:rsid w:val="00C871DE"/>
    <w:rsid w:val="00C92232"/>
    <w:rsid w:val="00C92DAD"/>
    <w:rsid w:val="00C97A99"/>
    <w:rsid w:val="00C97F94"/>
    <w:rsid w:val="00CA099F"/>
    <w:rsid w:val="00CA3B3A"/>
    <w:rsid w:val="00CA43BC"/>
    <w:rsid w:val="00CA5707"/>
    <w:rsid w:val="00CB1813"/>
    <w:rsid w:val="00CB1B94"/>
    <w:rsid w:val="00CB3F09"/>
    <w:rsid w:val="00CB4A0E"/>
    <w:rsid w:val="00CB5551"/>
    <w:rsid w:val="00CB77F8"/>
    <w:rsid w:val="00CC0A1A"/>
    <w:rsid w:val="00CC53A0"/>
    <w:rsid w:val="00CC5414"/>
    <w:rsid w:val="00CC7AA8"/>
    <w:rsid w:val="00CD1599"/>
    <w:rsid w:val="00CD4474"/>
    <w:rsid w:val="00CD506F"/>
    <w:rsid w:val="00CE08C4"/>
    <w:rsid w:val="00CE20C1"/>
    <w:rsid w:val="00CE27D3"/>
    <w:rsid w:val="00CE625A"/>
    <w:rsid w:val="00CE65A4"/>
    <w:rsid w:val="00CE70B4"/>
    <w:rsid w:val="00CF4692"/>
    <w:rsid w:val="00CF67CD"/>
    <w:rsid w:val="00CF6953"/>
    <w:rsid w:val="00D02833"/>
    <w:rsid w:val="00D0751B"/>
    <w:rsid w:val="00D11D10"/>
    <w:rsid w:val="00D1373E"/>
    <w:rsid w:val="00D15519"/>
    <w:rsid w:val="00D215B4"/>
    <w:rsid w:val="00D223E3"/>
    <w:rsid w:val="00D22617"/>
    <w:rsid w:val="00D2375F"/>
    <w:rsid w:val="00D34F80"/>
    <w:rsid w:val="00D36623"/>
    <w:rsid w:val="00D41D0F"/>
    <w:rsid w:val="00D42EFC"/>
    <w:rsid w:val="00D43239"/>
    <w:rsid w:val="00D4366E"/>
    <w:rsid w:val="00D45776"/>
    <w:rsid w:val="00D504C4"/>
    <w:rsid w:val="00D514B9"/>
    <w:rsid w:val="00D54503"/>
    <w:rsid w:val="00D548E9"/>
    <w:rsid w:val="00D56159"/>
    <w:rsid w:val="00D56273"/>
    <w:rsid w:val="00D56C0C"/>
    <w:rsid w:val="00D57416"/>
    <w:rsid w:val="00D62BD4"/>
    <w:rsid w:val="00D64C17"/>
    <w:rsid w:val="00D70002"/>
    <w:rsid w:val="00D70E47"/>
    <w:rsid w:val="00D73118"/>
    <w:rsid w:val="00D74637"/>
    <w:rsid w:val="00D75F3C"/>
    <w:rsid w:val="00D76A47"/>
    <w:rsid w:val="00D772C9"/>
    <w:rsid w:val="00D77932"/>
    <w:rsid w:val="00D808B8"/>
    <w:rsid w:val="00D81DCA"/>
    <w:rsid w:val="00D82662"/>
    <w:rsid w:val="00D82F7A"/>
    <w:rsid w:val="00D845EA"/>
    <w:rsid w:val="00D849B2"/>
    <w:rsid w:val="00D8728D"/>
    <w:rsid w:val="00D8747A"/>
    <w:rsid w:val="00D875D6"/>
    <w:rsid w:val="00D9205F"/>
    <w:rsid w:val="00D93084"/>
    <w:rsid w:val="00D933DC"/>
    <w:rsid w:val="00D93A27"/>
    <w:rsid w:val="00D94004"/>
    <w:rsid w:val="00D9584E"/>
    <w:rsid w:val="00D95C31"/>
    <w:rsid w:val="00D97BBB"/>
    <w:rsid w:val="00DA1BF8"/>
    <w:rsid w:val="00DA6388"/>
    <w:rsid w:val="00DA7E01"/>
    <w:rsid w:val="00DB031F"/>
    <w:rsid w:val="00DB1306"/>
    <w:rsid w:val="00DB174E"/>
    <w:rsid w:val="00DB2A08"/>
    <w:rsid w:val="00DB2F88"/>
    <w:rsid w:val="00DB3462"/>
    <w:rsid w:val="00DB47B7"/>
    <w:rsid w:val="00DB4A55"/>
    <w:rsid w:val="00DB5938"/>
    <w:rsid w:val="00DB65E2"/>
    <w:rsid w:val="00DC158F"/>
    <w:rsid w:val="00DC1C09"/>
    <w:rsid w:val="00DC5F7A"/>
    <w:rsid w:val="00DD0533"/>
    <w:rsid w:val="00DD0943"/>
    <w:rsid w:val="00DD6EDA"/>
    <w:rsid w:val="00DD7F67"/>
    <w:rsid w:val="00DE00DE"/>
    <w:rsid w:val="00DE095B"/>
    <w:rsid w:val="00DE1F54"/>
    <w:rsid w:val="00DE3BA3"/>
    <w:rsid w:val="00DE3BF2"/>
    <w:rsid w:val="00DE4425"/>
    <w:rsid w:val="00DE4E42"/>
    <w:rsid w:val="00DE5FC4"/>
    <w:rsid w:val="00DE68DB"/>
    <w:rsid w:val="00DE6E52"/>
    <w:rsid w:val="00DE7114"/>
    <w:rsid w:val="00DF1754"/>
    <w:rsid w:val="00DF3B64"/>
    <w:rsid w:val="00DF7447"/>
    <w:rsid w:val="00DF77E4"/>
    <w:rsid w:val="00DF7B79"/>
    <w:rsid w:val="00E00045"/>
    <w:rsid w:val="00E02DBC"/>
    <w:rsid w:val="00E041A8"/>
    <w:rsid w:val="00E06B8C"/>
    <w:rsid w:val="00E071A7"/>
    <w:rsid w:val="00E10143"/>
    <w:rsid w:val="00E1056D"/>
    <w:rsid w:val="00E1206D"/>
    <w:rsid w:val="00E134FD"/>
    <w:rsid w:val="00E13EBB"/>
    <w:rsid w:val="00E2237C"/>
    <w:rsid w:val="00E23683"/>
    <w:rsid w:val="00E23688"/>
    <w:rsid w:val="00E33F14"/>
    <w:rsid w:val="00E3476C"/>
    <w:rsid w:val="00E34A67"/>
    <w:rsid w:val="00E34A9D"/>
    <w:rsid w:val="00E352B1"/>
    <w:rsid w:val="00E4264F"/>
    <w:rsid w:val="00E4393A"/>
    <w:rsid w:val="00E46F81"/>
    <w:rsid w:val="00E50B12"/>
    <w:rsid w:val="00E529C2"/>
    <w:rsid w:val="00E53BA0"/>
    <w:rsid w:val="00E550B5"/>
    <w:rsid w:val="00E64D51"/>
    <w:rsid w:val="00E674AE"/>
    <w:rsid w:val="00E67F04"/>
    <w:rsid w:val="00E73314"/>
    <w:rsid w:val="00E808CB"/>
    <w:rsid w:val="00E81A78"/>
    <w:rsid w:val="00E82B28"/>
    <w:rsid w:val="00E836B3"/>
    <w:rsid w:val="00E83785"/>
    <w:rsid w:val="00E86309"/>
    <w:rsid w:val="00E9098A"/>
    <w:rsid w:val="00E91170"/>
    <w:rsid w:val="00E92656"/>
    <w:rsid w:val="00E958FC"/>
    <w:rsid w:val="00E969FB"/>
    <w:rsid w:val="00E97318"/>
    <w:rsid w:val="00E97C38"/>
    <w:rsid w:val="00EA3005"/>
    <w:rsid w:val="00EA3FD4"/>
    <w:rsid w:val="00EA6663"/>
    <w:rsid w:val="00EB1004"/>
    <w:rsid w:val="00EB5B9E"/>
    <w:rsid w:val="00EB64B7"/>
    <w:rsid w:val="00EC0BE7"/>
    <w:rsid w:val="00EC2093"/>
    <w:rsid w:val="00EC45DA"/>
    <w:rsid w:val="00EC7F1B"/>
    <w:rsid w:val="00ED1B10"/>
    <w:rsid w:val="00ED68B0"/>
    <w:rsid w:val="00ED6E7D"/>
    <w:rsid w:val="00ED7D29"/>
    <w:rsid w:val="00ED7FEE"/>
    <w:rsid w:val="00EE1EC5"/>
    <w:rsid w:val="00EE5240"/>
    <w:rsid w:val="00EE637A"/>
    <w:rsid w:val="00EE7F31"/>
    <w:rsid w:val="00EF0E75"/>
    <w:rsid w:val="00EF1F83"/>
    <w:rsid w:val="00EF2B6F"/>
    <w:rsid w:val="00EF337D"/>
    <w:rsid w:val="00F016AC"/>
    <w:rsid w:val="00F02F04"/>
    <w:rsid w:val="00F038BD"/>
    <w:rsid w:val="00F061D3"/>
    <w:rsid w:val="00F074FE"/>
    <w:rsid w:val="00F10652"/>
    <w:rsid w:val="00F12934"/>
    <w:rsid w:val="00F12D9B"/>
    <w:rsid w:val="00F162B5"/>
    <w:rsid w:val="00F17464"/>
    <w:rsid w:val="00F228A1"/>
    <w:rsid w:val="00F23976"/>
    <w:rsid w:val="00F265B0"/>
    <w:rsid w:val="00F27949"/>
    <w:rsid w:val="00F30FF8"/>
    <w:rsid w:val="00F34A0F"/>
    <w:rsid w:val="00F3737A"/>
    <w:rsid w:val="00F41E2A"/>
    <w:rsid w:val="00F42354"/>
    <w:rsid w:val="00F43A1A"/>
    <w:rsid w:val="00F54BC0"/>
    <w:rsid w:val="00F6296D"/>
    <w:rsid w:val="00F63971"/>
    <w:rsid w:val="00F67C75"/>
    <w:rsid w:val="00F67CC5"/>
    <w:rsid w:val="00F705D5"/>
    <w:rsid w:val="00F70600"/>
    <w:rsid w:val="00F73AF6"/>
    <w:rsid w:val="00F753CB"/>
    <w:rsid w:val="00F831F7"/>
    <w:rsid w:val="00F8495F"/>
    <w:rsid w:val="00F85E72"/>
    <w:rsid w:val="00F86F25"/>
    <w:rsid w:val="00F876A1"/>
    <w:rsid w:val="00F910D4"/>
    <w:rsid w:val="00F91DE2"/>
    <w:rsid w:val="00FA60C2"/>
    <w:rsid w:val="00FB03A9"/>
    <w:rsid w:val="00FB2D74"/>
    <w:rsid w:val="00FB32D6"/>
    <w:rsid w:val="00FB69B6"/>
    <w:rsid w:val="00FB7837"/>
    <w:rsid w:val="00FC308C"/>
    <w:rsid w:val="00FC6611"/>
    <w:rsid w:val="00FD2BAA"/>
    <w:rsid w:val="00FD506A"/>
    <w:rsid w:val="00FE0E76"/>
    <w:rsid w:val="00FE29AC"/>
    <w:rsid w:val="00FE5E1E"/>
    <w:rsid w:val="00FF033A"/>
    <w:rsid w:val="00FF0B5F"/>
    <w:rsid w:val="00FF25E0"/>
    <w:rsid w:val="00FF3C76"/>
    <w:rsid w:val="00FF51D0"/>
    <w:rsid w:val="00FF5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6177"/>
    <o:shapelayout v:ext="edit">
      <o:idmap v:ext="edit" data="1"/>
    </o:shapelayout>
  </w:shapeDefaults>
  <w:decimalSymbol w:val="."/>
  <w:listSeparator w:val=","/>
  <w15:docId w15:val="{90918082-6C5F-4893-AF58-321CB6844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12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C43A74"/>
    <w:pPr>
      <w:keepNext/>
      <w:jc w:val="right"/>
      <w:outlineLvl w:val="0"/>
    </w:pPr>
    <w:rPr>
      <w:rFonts w:ascii="標楷體" w:eastAsia="標楷體"/>
      <w:b/>
      <w:bCs/>
      <w:spacing w:val="-1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F25E0"/>
    <w:pPr>
      <w:jc w:val="right"/>
    </w:pPr>
    <w:rPr>
      <w:rFonts w:ascii="標楷體" w:eastAsia="標楷體"/>
      <w:b/>
      <w:sz w:val="18"/>
    </w:rPr>
  </w:style>
  <w:style w:type="paragraph" w:customStyle="1" w:styleId="4">
    <w:name w:val="樣式4"/>
    <w:basedOn w:val="a"/>
    <w:autoRedefine/>
    <w:rsid w:val="00FF25E0"/>
    <w:pPr>
      <w:numPr>
        <w:numId w:val="1"/>
      </w:numPr>
      <w:spacing w:before="120" w:after="120" w:line="440" w:lineRule="exact"/>
      <w:ind w:left="573" w:hanging="573"/>
      <w:jc w:val="both"/>
    </w:pPr>
    <w:rPr>
      <w:rFonts w:ascii="標楷體" w:eastAsia="標楷體"/>
      <w:b/>
      <w:spacing w:val="10"/>
      <w:sz w:val="28"/>
    </w:rPr>
  </w:style>
  <w:style w:type="paragraph" w:styleId="a5">
    <w:name w:val="annotation text"/>
    <w:basedOn w:val="a"/>
    <w:link w:val="a6"/>
    <w:semiHidden/>
    <w:rsid w:val="00FF25E0"/>
  </w:style>
  <w:style w:type="paragraph" w:styleId="a7">
    <w:name w:val="Date"/>
    <w:basedOn w:val="a"/>
    <w:next w:val="a"/>
    <w:link w:val="a8"/>
    <w:rsid w:val="00FF25E0"/>
    <w:pPr>
      <w:jc w:val="right"/>
    </w:pPr>
    <w:rPr>
      <w:rFonts w:eastAsia="標楷體"/>
      <w:sz w:val="20"/>
    </w:rPr>
  </w:style>
  <w:style w:type="paragraph" w:styleId="a9">
    <w:name w:val="Plain Text"/>
    <w:basedOn w:val="a"/>
    <w:link w:val="aa"/>
    <w:rsid w:val="00FF25E0"/>
    <w:rPr>
      <w:rFonts w:ascii="細明體" w:eastAsia="細明體" w:hAnsi="Courier New"/>
    </w:rPr>
  </w:style>
  <w:style w:type="paragraph" w:styleId="ab">
    <w:name w:val="footer"/>
    <w:basedOn w:val="a"/>
    <w:link w:val="ac"/>
    <w:rsid w:val="00FF25E0"/>
    <w:pPr>
      <w:tabs>
        <w:tab w:val="center" w:pos="4153"/>
        <w:tab w:val="right" w:pos="8306"/>
      </w:tabs>
      <w:snapToGrid w:val="0"/>
      <w:jc w:val="right"/>
    </w:pPr>
    <w:rPr>
      <w:rFonts w:ascii="標楷體" w:eastAsia="標楷體"/>
      <w:spacing w:val="-10"/>
      <w:sz w:val="20"/>
    </w:rPr>
  </w:style>
  <w:style w:type="paragraph" w:customStyle="1" w:styleId="ad">
    <w:name w:val="甲乙丙"/>
    <w:basedOn w:val="a"/>
    <w:rsid w:val="00FF25E0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customStyle="1" w:styleId="ae">
    <w:name w:val="壹貳參"/>
    <w:basedOn w:val="ad"/>
    <w:rsid w:val="00FF25E0"/>
    <w:pPr>
      <w:spacing w:after="240"/>
      <w:ind w:left="624"/>
      <w:jc w:val="left"/>
    </w:pPr>
    <w:rPr>
      <w:sz w:val="36"/>
    </w:rPr>
  </w:style>
  <w:style w:type="paragraph" w:customStyle="1" w:styleId="af">
    <w:name w:val="一二三"/>
    <w:basedOn w:val="ae"/>
    <w:rsid w:val="00FF25E0"/>
    <w:pPr>
      <w:spacing w:after="120"/>
      <w:ind w:left="0"/>
    </w:pPr>
    <w:rPr>
      <w:b w:val="0"/>
      <w:sz w:val="32"/>
    </w:rPr>
  </w:style>
  <w:style w:type="paragraph" w:customStyle="1" w:styleId="af0">
    <w:name w:val="括號一二三"/>
    <w:basedOn w:val="af"/>
    <w:rsid w:val="00FF25E0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f0"/>
    <w:rsid w:val="00FF25E0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rsid w:val="00FF25E0"/>
    <w:pPr>
      <w:ind w:firstLine="624"/>
    </w:pPr>
  </w:style>
  <w:style w:type="paragraph" w:customStyle="1" w:styleId="1231">
    <w:name w:val="圓圈123"/>
    <w:basedOn w:val="1230"/>
    <w:rsid w:val="00FF25E0"/>
    <w:pPr>
      <w:ind w:firstLine="1008"/>
    </w:pPr>
  </w:style>
  <w:style w:type="paragraph" w:customStyle="1" w:styleId="af1">
    <w:name w:val="表格字"/>
    <w:basedOn w:val="a"/>
    <w:rsid w:val="00FF25E0"/>
    <w:pPr>
      <w:spacing w:line="240" w:lineRule="exact"/>
      <w:ind w:left="369" w:right="57" w:hanging="369"/>
      <w:jc w:val="both"/>
    </w:pPr>
    <w:rPr>
      <w:rFonts w:ascii="標楷體" w:eastAsia="標楷體"/>
      <w:sz w:val="20"/>
    </w:rPr>
  </w:style>
  <w:style w:type="paragraph" w:customStyle="1" w:styleId="11">
    <w:name w:val="樣式1"/>
    <w:basedOn w:val="a"/>
    <w:autoRedefine/>
    <w:rsid w:val="00FF25E0"/>
    <w:pPr>
      <w:spacing w:line="460" w:lineRule="exact"/>
      <w:ind w:firstLine="567"/>
      <w:jc w:val="both"/>
    </w:pPr>
    <w:rPr>
      <w:rFonts w:ascii="標楷體" w:eastAsia="標楷體"/>
      <w:sz w:val="28"/>
    </w:rPr>
  </w:style>
  <w:style w:type="paragraph" w:customStyle="1" w:styleId="2">
    <w:name w:val="樣式2"/>
    <w:basedOn w:val="a"/>
    <w:autoRedefine/>
    <w:rsid w:val="00FF25E0"/>
    <w:pPr>
      <w:spacing w:after="120" w:line="240" w:lineRule="atLeast"/>
      <w:jc w:val="both"/>
    </w:pPr>
    <w:rPr>
      <w:rFonts w:ascii="標楷體" w:eastAsia="標楷體" w:hAnsi="標楷體"/>
      <w:spacing w:val="20"/>
      <w:sz w:val="16"/>
      <w:szCs w:val="16"/>
    </w:rPr>
  </w:style>
  <w:style w:type="paragraph" w:customStyle="1" w:styleId="3">
    <w:name w:val="樣式3"/>
    <w:basedOn w:val="a"/>
    <w:autoRedefine/>
    <w:rsid w:val="00FF25E0"/>
    <w:pPr>
      <w:spacing w:before="120" w:after="120" w:line="460" w:lineRule="exact"/>
      <w:jc w:val="both"/>
    </w:pPr>
    <w:rPr>
      <w:b/>
      <w:spacing w:val="20"/>
      <w:sz w:val="28"/>
    </w:rPr>
  </w:style>
  <w:style w:type="paragraph" w:customStyle="1" w:styleId="5">
    <w:name w:val="樣式5"/>
    <w:basedOn w:val="a"/>
    <w:autoRedefine/>
    <w:rsid w:val="00FF25E0"/>
    <w:pPr>
      <w:spacing w:before="60" w:after="60" w:line="440" w:lineRule="exact"/>
      <w:ind w:left="567" w:hanging="567"/>
      <w:jc w:val="both"/>
    </w:pPr>
    <w:rPr>
      <w:rFonts w:ascii="新細明體"/>
      <w:b/>
      <w:spacing w:val="20"/>
    </w:rPr>
  </w:style>
  <w:style w:type="paragraph" w:customStyle="1" w:styleId="6">
    <w:name w:val="樣式6"/>
    <w:basedOn w:val="a"/>
    <w:autoRedefine/>
    <w:rsid w:val="00FF25E0"/>
    <w:pPr>
      <w:spacing w:line="440" w:lineRule="exact"/>
      <w:ind w:firstLine="510"/>
      <w:jc w:val="both"/>
    </w:pPr>
    <w:rPr>
      <w:rFonts w:ascii="標楷體" w:eastAsia="標楷體"/>
    </w:rPr>
  </w:style>
  <w:style w:type="paragraph" w:customStyle="1" w:styleId="7">
    <w:name w:val="樣式7"/>
    <w:basedOn w:val="a"/>
    <w:autoRedefine/>
    <w:rsid w:val="00FF25E0"/>
    <w:pPr>
      <w:spacing w:before="60" w:after="60" w:line="440" w:lineRule="exact"/>
      <w:ind w:firstLine="510"/>
      <w:jc w:val="both"/>
    </w:pPr>
    <w:rPr>
      <w:rFonts w:ascii="新細明體"/>
      <w:b/>
      <w:spacing w:val="20"/>
      <w:sz w:val="22"/>
    </w:rPr>
  </w:style>
  <w:style w:type="paragraph" w:customStyle="1" w:styleId="8">
    <w:name w:val="樣式8"/>
    <w:basedOn w:val="a"/>
    <w:autoRedefine/>
    <w:rsid w:val="00FF25E0"/>
    <w:pPr>
      <w:spacing w:line="440" w:lineRule="exact"/>
      <w:ind w:left="935" w:hanging="425"/>
      <w:jc w:val="both"/>
    </w:pPr>
    <w:rPr>
      <w:b/>
      <w:spacing w:val="14"/>
      <w:sz w:val="22"/>
    </w:rPr>
  </w:style>
  <w:style w:type="paragraph" w:styleId="af2">
    <w:name w:val="header"/>
    <w:basedOn w:val="a"/>
    <w:link w:val="af3"/>
    <w:rsid w:val="00FF25E0"/>
    <w:pPr>
      <w:tabs>
        <w:tab w:val="center" w:pos="4153"/>
        <w:tab w:val="right" w:pos="8306"/>
      </w:tabs>
      <w:snapToGrid w:val="0"/>
    </w:pPr>
    <w:rPr>
      <w:rFonts w:eastAsia="標楷體"/>
      <w:sz w:val="20"/>
    </w:rPr>
  </w:style>
  <w:style w:type="character" w:styleId="af4">
    <w:name w:val="page number"/>
    <w:basedOn w:val="a0"/>
    <w:rsid w:val="00FF25E0"/>
  </w:style>
  <w:style w:type="paragraph" w:styleId="af5">
    <w:name w:val="Balloon Text"/>
    <w:basedOn w:val="a"/>
    <w:link w:val="af6"/>
    <w:semiHidden/>
    <w:rsid w:val="00FF25E0"/>
    <w:rPr>
      <w:rFonts w:ascii="Arial" w:hAnsi="Arial"/>
      <w:sz w:val="18"/>
      <w:szCs w:val="18"/>
    </w:rPr>
  </w:style>
  <w:style w:type="paragraph" w:styleId="af7">
    <w:name w:val="List Bullet"/>
    <w:basedOn w:val="a"/>
    <w:autoRedefine/>
    <w:rsid w:val="00FF25E0"/>
    <w:pPr>
      <w:spacing w:line="240" w:lineRule="exact"/>
      <w:ind w:right="57"/>
      <w:jc w:val="right"/>
    </w:pPr>
    <w:rPr>
      <w:rFonts w:eastAsia="標楷體"/>
      <w:sz w:val="20"/>
    </w:rPr>
  </w:style>
  <w:style w:type="paragraph" w:customStyle="1" w:styleId="10035cm01cm">
    <w:name w:val="樣式 標楷體 10 點 粗體 分散對齊 左:  0.35 cm 右:  0.1 cm"/>
    <w:basedOn w:val="a"/>
    <w:rsid w:val="00FF25E0"/>
    <w:pPr>
      <w:ind w:left="200" w:right="57"/>
      <w:jc w:val="distribute"/>
    </w:pPr>
    <w:rPr>
      <w:rFonts w:ascii="標楷體" w:eastAsia="標楷體" w:cs="新細明體"/>
      <w:b/>
      <w:bCs/>
      <w:sz w:val="20"/>
    </w:rPr>
  </w:style>
  <w:style w:type="paragraph" w:customStyle="1" w:styleId="af8">
    <w:name w:val="表頭"/>
    <w:basedOn w:val="a"/>
    <w:rsid w:val="00FF25E0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-1">
    <w:name w:val="欄1-1"/>
    <w:basedOn w:val="a"/>
    <w:rsid w:val="00FF25E0"/>
    <w:pPr>
      <w:spacing w:beforeLines="20" w:afterLines="20"/>
      <w:jc w:val="distribute"/>
    </w:pPr>
    <w:rPr>
      <w:rFonts w:eastAsia="華康儷中黑"/>
      <w:spacing w:val="6"/>
      <w:sz w:val="21"/>
    </w:rPr>
  </w:style>
  <w:style w:type="paragraph" w:customStyle="1" w:styleId="af9">
    <w:name w:val="標題一、"/>
    <w:basedOn w:val="a"/>
    <w:rsid w:val="00FF25E0"/>
    <w:pPr>
      <w:spacing w:beforeLines="20" w:afterLines="20" w:line="400" w:lineRule="exact"/>
      <w:ind w:leftChars="100" w:left="310" w:hangingChars="210" w:hanging="210"/>
      <w:jc w:val="both"/>
    </w:pPr>
    <w:rPr>
      <w:rFonts w:eastAsia="標楷體" w:cs="新細明體"/>
      <w:bCs/>
      <w:sz w:val="32"/>
      <w:szCs w:val="32"/>
    </w:rPr>
  </w:style>
  <w:style w:type="paragraph" w:customStyle="1" w:styleId="1-3">
    <w:name w:val="欄1-3"/>
    <w:basedOn w:val="a"/>
    <w:rsid w:val="00FF25E0"/>
    <w:pPr>
      <w:spacing w:beforeLines="20" w:afterLines="20"/>
      <w:ind w:leftChars="150" w:left="150"/>
      <w:jc w:val="right"/>
    </w:pPr>
    <w:rPr>
      <w:rFonts w:eastAsia="華康楷書體W5"/>
      <w:spacing w:val="10"/>
      <w:sz w:val="19"/>
    </w:rPr>
  </w:style>
  <w:style w:type="paragraph" w:customStyle="1" w:styleId="2-">
    <w:name w:val="欄2-數字"/>
    <w:basedOn w:val="a"/>
    <w:rsid w:val="00FF25E0"/>
    <w:pPr>
      <w:spacing w:beforeLines="20" w:afterLines="20"/>
      <w:ind w:leftChars="10" w:left="24" w:rightChars="10" w:right="24"/>
      <w:jc w:val="right"/>
    </w:pPr>
    <w:rPr>
      <w:rFonts w:eastAsia="華康楷書體W5"/>
      <w:spacing w:val="-6"/>
      <w:w w:val="85"/>
      <w:sz w:val="20"/>
    </w:rPr>
  </w:style>
  <w:style w:type="character" w:customStyle="1" w:styleId="a6">
    <w:name w:val="註解文字 字元"/>
    <w:basedOn w:val="a0"/>
    <w:link w:val="a5"/>
    <w:semiHidden/>
    <w:rsid w:val="00524C5B"/>
    <w:rPr>
      <w:kern w:val="2"/>
      <w:sz w:val="24"/>
    </w:rPr>
  </w:style>
  <w:style w:type="character" w:customStyle="1" w:styleId="ac">
    <w:name w:val="頁尾 字元"/>
    <w:basedOn w:val="a0"/>
    <w:link w:val="ab"/>
    <w:rsid w:val="00524C5B"/>
    <w:rPr>
      <w:rFonts w:ascii="標楷體" w:eastAsia="標楷體"/>
      <w:spacing w:val="-10"/>
      <w:kern w:val="2"/>
    </w:rPr>
  </w:style>
  <w:style w:type="character" w:customStyle="1" w:styleId="a4">
    <w:name w:val="本文 字元"/>
    <w:basedOn w:val="a0"/>
    <w:link w:val="a3"/>
    <w:rsid w:val="00471639"/>
    <w:rPr>
      <w:rFonts w:ascii="標楷體" w:eastAsia="標楷體"/>
      <w:b/>
      <w:kern w:val="2"/>
      <w:sz w:val="18"/>
    </w:rPr>
  </w:style>
  <w:style w:type="character" w:customStyle="1" w:styleId="a8">
    <w:name w:val="日期 字元"/>
    <w:basedOn w:val="a0"/>
    <w:link w:val="a7"/>
    <w:rsid w:val="00471639"/>
    <w:rPr>
      <w:rFonts w:eastAsia="標楷體"/>
      <w:kern w:val="2"/>
    </w:rPr>
  </w:style>
  <w:style w:type="character" w:customStyle="1" w:styleId="aa">
    <w:name w:val="純文字 字元"/>
    <w:basedOn w:val="a0"/>
    <w:link w:val="a9"/>
    <w:rsid w:val="00471639"/>
    <w:rPr>
      <w:rFonts w:ascii="細明體" w:eastAsia="細明體" w:hAnsi="Courier New"/>
      <w:kern w:val="2"/>
      <w:sz w:val="24"/>
    </w:rPr>
  </w:style>
  <w:style w:type="character" w:customStyle="1" w:styleId="af3">
    <w:name w:val="頁首 字元"/>
    <w:basedOn w:val="a0"/>
    <w:link w:val="af2"/>
    <w:rsid w:val="00471639"/>
    <w:rPr>
      <w:rFonts w:eastAsia="標楷體"/>
      <w:kern w:val="2"/>
    </w:rPr>
  </w:style>
  <w:style w:type="character" w:customStyle="1" w:styleId="af6">
    <w:name w:val="註解方塊文字 字元"/>
    <w:basedOn w:val="a0"/>
    <w:link w:val="af5"/>
    <w:semiHidden/>
    <w:rsid w:val="00471639"/>
    <w:rPr>
      <w:rFonts w:ascii="Arial" w:hAnsi="Arial"/>
      <w:kern w:val="2"/>
      <w:sz w:val="18"/>
      <w:szCs w:val="18"/>
    </w:rPr>
  </w:style>
  <w:style w:type="character" w:customStyle="1" w:styleId="10">
    <w:name w:val="標題 1 字元"/>
    <w:basedOn w:val="a0"/>
    <w:link w:val="1"/>
    <w:rsid w:val="00C43A74"/>
    <w:rPr>
      <w:rFonts w:ascii="標楷體" w:eastAsia="標楷體"/>
      <w:b/>
      <w:bCs/>
      <w:spacing w:val="-10"/>
      <w:kern w:val="2"/>
      <w:sz w:val="18"/>
    </w:rPr>
  </w:style>
  <w:style w:type="character" w:styleId="afa">
    <w:name w:val="Subtle Emphasis"/>
    <w:basedOn w:val="a0"/>
    <w:uiPriority w:val="19"/>
    <w:qFormat/>
    <w:rsid w:val="00FB7837"/>
    <w:rPr>
      <w:i/>
      <w:iCs/>
      <w:color w:val="808080" w:themeColor="text1" w:themeTint="7F"/>
    </w:rPr>
  </w:style>
  <w:style w:type="paragraph" w:styleId="afb">
    <w:name w:val="List Paragraph"/>
    <w:basedOn w:val="a"/>
    <w:uiPriority w:val="34"/>
    <w:qFormat/>
    <w:rsid w:val="0019193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0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oUserFiles\0DbLJaiYged&#27506;&#20837;&#20358;&#28304;&#21029;&#27770;&#31639;&#23529;&#23450;&#34920;(&#24038;&#38913;)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27F1D3-5591-4F97-8D2B-7C2F77B18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0DbLJaiYged歲入來源別決算審定表(左頁).dot</Template>
  <TotalTime>28</TotalTime>
  <Pages>2</Pages>
  <Words>547</Words>
  <Characters>759</Characters>
  <Application>Microsoft Office Word</Application>
  <DocSecurity>0</DocSecurity>
  <Lines>6</Lines>
  <Paragraphs>2</Paragraphs>
  <ScaleCrop>false</ScaleCrop>
  <Company>N.A.O.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creator>收發</dc:creator>
  <cp:lastModifiedBy>高慧玲</cp:lastModifiedBy>
  <cp:revision>5</cp:revision>
  <cp:lastPrinted>2025-06-30T01:14:00Z</cp:lastPrinted>
  <dcterms:created xsi:type="dcterms:W3CDTF">2025-06-27T01:44:00Z</dcterms:created>
  <dcterms:modified xsi:type="dcterms:W3CDTF">2025-06-30T02:03:00Z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-1581187627</vt:i4>
  </property>
  <property fmtid="{D5CDD505-2E9C-101B-9397-08002B2CF9AE}" pid="3" name="_EmailSubject">
    <vt:lpwstr>檢送97年度臺北市地方總決算審核報告（含附屬單位決算及綜計表）電子檔案~~謝謝!!</vt:lpwstr>
  </property>
  <property fmtid="{D5CDD505-2E9C-101B-9397-08002B2CF9AE}" pid="4" name="_AuthorEmail">
    <vt:lpwstr>ping@TPAD.com</vt:lpwstr>
  </property>
  <property fmtid="{D5CDD505-2E9C-101B-9397-08002B2CF9AE}" pid="5" name="_AuthorEmailDisplayName">
    <vt:lpwstr>高淑萍</vt:lpwstr>
  </property>
  <property fmtid="{D5CDD505-2E9C-101B-9397-08002B2CF9AE}" pid="6" name="_ReviewingToolsShownOnce">
    <vt:lpwstr/>
  </property>
</Properties>
</file>