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"/>
        <w:gridCol w:w="386"/>
        <w:gridCol w:w="177"/>
        <w:gridCol w:w="219"/>
        <w:gridCol w:w="42"/>
        <w:gridCol w:w="16"/>
        <w:gridCol w:w="54"/>
        <w:gridCol w:w="65"/>
        <w:gridCol w:w="133"/>
        <w:gridCol w:w="87"/>
        <w:gridCol w:w="48"/>
        <w:gridCol w:w="129"/>
        <w:gridCol w:w="206"/>
        <w:gridCol w:w="97"/>
        <w:gridCol w:w="40"/>
        <w:gridCol w:w="54"/>
        <w:gridCol w:w="455"/>
        <w:gridCol w:w="294"/>
        <w:gridCol w:w="54"/>
        <w:gridCol w:w="764"/>
        <w:gridCol w:w="14"/>
        <w:gridCol w:w="12"/>
        <w:gridCol w:w="52"/>
        <w:gridCol w:w="46"/>
        <w:gridCol w:w="71"/>
        <w:gridCol w:w="449"/>
        <w:gridCol w:w="10"/>
        <w:gridCol w:w="206"/>
        <w:gridCol w:w="69"/>
        <w:gridCol w:w="16"/>
        <w:gridCol w:w="105"/>
        <w:gridCol w:w="65"/>
        <w:gridCol w:w="582"/>
        <w:gridCol w:w="103"/>
        <w:gridCol w:w="427"/>
        <w:gridCol w:w="308"/>
        <w:gridCol w:w="93"/>
        <w:gridCol w:w="26"/>
        <w:gridCol w:w="171"/>
        <w:gridCol w:w="520"/>
        <w:gridCol w:w="30"/>
        <w:gridCol w:w="135"/>
        <w:gridCol w:w="111"/>
        <w:gridCol w:w="143"/>
        <w:gridCol w:w="373"/>
        <w:gridCol w:w="270"/>
        <w:gridCol w:w="95"/>
        <w:gridCol w:w="109"/>
        <w:gridCol w:w="91"/>
        <w:gridCol w:w="607"/>
        <w:gridCol w:w="58"/>
        <w:gridCol w:w="103"/>
        <w:gridCol w:w="24"/>
        <w:gridCol w:w="111"/>
        <w:gridCol w:w="36"/>
        <w:gridCol w:w="941"/>
        <w:gridCol w:w="12"/>
      </w:tblGrid>
      <w:tr w:rsidR="002F51FB" w:rsidRPr="00036C3C" w14:paraId="3613DE24" w14:textId="77777777" w:rsidTr="00A36573">
        <w:trPr>
          <w:cantSplit/>
          <w:trHeight w:val="20"/>
        </w:trPr>
        <w:tc>
          <w:tcPr>
            <w:tcW w:w="4999" w:type="pct"/>
            <w:gridSpan w:val="5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3770" w14:textId="7E2B5FC4" w:rsidR="0011410A" w:rsidRPr="006E6672" w:rsidRDefault="0011410A" w:rsidP="002B10B1">
            <w:pPr>
              <w:rPr>
                <w:b/>
                <w:color w:val="000000"/>
                <w:spacing w:val="0"/>
                <w:sz w:val="36"/>
                <w:szCs w:val="36"/>
              </w:rPr>
            </w:pPr>
            <w:r w:rsidRPr="006E6672">
              <w:rPr>
                <w:rFonts w:hint="eastAsia"/>
                <w:b/>
                <w:color w:val="000000"/>
                <w:spacing w:val="0"/>
                <w:sz w:val="36"/>
                <w:szCs w:val="36"/>
              </w:rPr>
              <w:t>丁、決算修正</w:t>
            </w:r>
          </w:p>
          <w:p w14:paraId="2F71A6AC" w14:textId="0DBFC863" w:rsidR="002F51FB" w:rsidRPr="00B04626" w:rsidRDefault="00796D39" w:rsidP="002B10B1">
            <w:pPr>
              <w:rPr>
                <w:b/>
                <w:color w:val="000000"/>
                <w:spacing w:val="0"/>
                <w:sz w:val="36"/>
                <w:szCs w:val="36"/>
                <w:u w:val="single"/>
              </w:rPr>
            </w:pPr>
            <w:r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壹</w:t>
            </w:r>
            <w:r w:rsidR="002F51FB" w:rsidRPr="00B04626">
              <w:rPr>
                <w:b/>
                <w:color w:val="000000"/>
                <w:spacing w:val="0"/>
                <w:sz w:val="36"/>
                <w:szCs w:val="36"/>
                <w:u w:val="single"/>
              </w:rPr>
              <w:t>、</w:t>
            </w:r>
            <w:r w:rsidR="002F51FB"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="002F51FB"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11</w:t>
            </w:r>
            <w:r w:rsidR="00A84585"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3</w:t>
            </w:r>
            <w:proofErr w:type="gramEnd"/>
            <w:r w:rsidR="002F51FB"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年度嘉義市</w:t>
            </w:r>
          </w:p>
        </w:tc>
      </w:tr>
      <w:tr w:rsidR="002F51FB" w:rsidRPr="00036C3C" w14:paraId="65F19AA8" w14:textId="77777777" w:rsidTr="00A36573">
        <w:trPr>
          <w:cantSplit/>
          <w:trHeight w:val="454"/>
        </w:trPr>
        <w:tc>
          <w:tcPr>
            <w:tcW w:w="4999" w:type="pct"/>
            <w:gridSpan w:val="5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DD3C2" w14:textId="77777777" w:rsidR="002F51FB" w:rsidRPr="00B04626" w:rsidRDefault="002F51FB" w:rsidP="005A61FC">
            <w:pPr>
              <w:snapToGrid w:val="0"/>
              <w:jc w:val="both"/>
              <w:rPr>
                <w:spacing w:val="0"/>
                <w:sz w:val="20"/>
              </w:rPr>
            </w:pPr>
          </w:p>
        </w:tc>
      </w:tr>
      <w:tr w:rsidR="002F51FB" w:rsidRPr="00036C3C" w14:paraId="4105A887" w14:textId="77777777" w:rsidTr="00A36573">
        <w:trPr>
          <w:cantSplit/>
          <w:trHeight w:hRule="exact" w:val="454"/>
        </w:trPr>
        <w:tc>
          <w:tcPr>
            <w:tcW w:w="1776" w:type="pct"/>
            <w:gridSpan w:val="25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0C70F6E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int="eastAsia"/>
                <w:color w:val="000000"/>
                <w:spacing w:val="0"/>
                <w:sz w:val="20"/>
              </w:rPr>
              <w:t>科目</w:t>
            </w:r>
          </w:p>
        </w:tc>
        <w:tc>
          <w:tcPr>
            <w:tcW w:w="1986" w:type="pct"/>
            <w:gridSpan w:val="20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6FA78DC1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修正內容</w:t>
            </w:r>
          </w:p>
        </w:tc>
        <w:tc>
          <w:tcPr>
            <w:tcW w:w="1237" w:type="pct"/>
            <w:gridSpan w:val="1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9F6180F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修</w:t>
            </w:r>
          </w:p>
        </w:tc>
      </w:tr>
      <w:tr w:rsidR="002F51FB" w:rsidRPr="00036C3C" w14:paraId="35BF4961" w14:textId="77777777" w:rsidTr="00A36573">
        <w:trPr>
          <w:cantSplit/>
          <w:trHeight w:hRule="exact" w:val="454"/>
        </w:trPr>
        <w:tc>
          <w:tcPr>
            <w:tcW w:w="1776" w:type="pct"/>
            <w:gridSpan w:val="25"/>
            <w:vMerge/>
            <w:tcBorders>
              <w:top w:val="nil"/>
              <w:left w:val="nil"/>
              <w:bottom w:val="nil"/>
            </w:tcBorders>
          </w:tcPr>
          <w:p w14:paraId="111F1BE9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86" w:type="pct"/>
            <w:gridSpan w:val="20"/>
            <w:vMerge/>
            <w:tcBorders>
              <w:top w:val="nil"/>
              <w:bottom w:val="nil"/>
            </w:tcBorders>
            <w:vAlign w:val="center"/>
          </w:tcPr>
          <w:p w14:paraId="717E7D74" w14:textId="77777777" w:rsidR="002F51FB" w:rsidRPr="00B04626" w:rsidRDefault="002F51FB" w:rsidP="00717507">
            <w:pPr>
              <w:ind w:leftChars="50" w:left="70" w:rightChars="50" w:right="70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237" w:type="pct"/>
            <w:gridSpan w:val="1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FB3BE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</w:tr>
      <w:tr w:rsidR="002F51FB" w:rsidRPr="00036C3C" w14:paraId="43809518" w14:textId="77777777" w:rsidTr="00CE7B79">
        <w:trPr>
          <w:cantSplit/>
          <w:trHeight w:hRule="exact" w:val="510"/>
        </w:trPr>
        <w:tc>
          <w:tcPr>
            <w:tcW w:w="200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066EE16A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200" w:type="pct"/>
            <w:gridSpan w:val="2"/>
            <w:tcBorders>
              <w:bottom w:val="single" w:sz="4" w:space="0" w:color="auto"/>
            </w:tcBorders>
            <w:vAlign w:val="center"/>
          </w:tcPr>
          <w:p w14:paraId="66CA4472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200" w:type="pct"/>
            <w:gridSpan w:val="6"/>
            <w:tcBorders>
              <w:bottom w:val="single" w:sz="4" w:space="0" w:color="auto"/>
            </w:tcBorders>
            <w:vAlign w:val="center"/>
          </w:tcPr>
          <w:p w14:paraId="78B0B84E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目</w:t>
            </w:r>
          </w:p>
        </w:tc>
        <w:tc>
          <w:tcPr>
            <w:tcW w:w="1176" w:type="pct"/>
            <w:gridSpan w:val="15"/>
            <w:tcBorders>
              <w:bottom w:val="single" w:sz="4" w:space="0" w:color="auto"/>
            </w:tcBorders>
            <w:vAlign w:val="center"/>
          </w:tcPr>
          <w:p w14:paraId="2E9B81F2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986" w:type="pct"/>
            <w:gridSpan w:val="20"/>
            <w:vMerge/>
            <w:tcBorders>
              <w:bottom w:val="single" w:sz="4" w:space="0" w:color="auto"/>
            </w:tcBorders>
            <w:vAlign w:val="center"/>
          </w:tcPr>
          <w:p w14:paraId="1ED4F343" w14:textId="77777777" w:rsidR="002F51FB" w:rsidRPr="00B04626" w:rsidRDefault="002F51FB" w:rsidP="00717507">
            <w:pPr>
              <w:ind w:leftChars="50" w:left="70" w:rightChars="50" w:right="70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20" w:type="pct"/>
            <w:gridSpan w:val="6"/>
            <w:tcBorders>
              <w:bottom w:val="single" w:sz="4" w:space="0" w:color="auto"/>
            </w:tcBorders>
            <w:vAlign w:val="center"/>
          </w:tcPr>
          <w:p w14:paraId="6A851CB7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618" w:type="pct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AB8E59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減</w:t>
            </w:r>
          </w:p>
        </w:tc>
      </w:tr>
      <w:tr w:rsidR="00A84585" w:rsidRPr="00036C3C" w14:paraId="73796809" w14:textId="77777777" w:rsidTr="00C024D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20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E48C5E" w14:textId="77777777" w:rsidR="00A84585" w:rsidRPr="00B04626" w:rsidRDefault="00A84585" w:rsidP="00A84585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0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E9B308" w14:textId="77777777" w:rsidR="00A84585" w:rsidRPr="00B04626" w:rsidRDefault="00A84585" w:rsidP="00A84585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00" w:type="pct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8645A6" w14:textId="77777777" w:rsidR="00A84585" w:rsidRPr="00B04626" w:rsidRDefault="00A84585" w:rsidP="00A84585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1176" w:type="pct"/>
            <w:gridSpan w:val="1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22AC201" w14:textId="4049101A" w:rsidR="00A84585" w:rsidRPr="00B04626" w:rsidRDefault="00362041" w:rsidP="006E6672">
            <w:pPr>
              <w:spacing w:line="240" w:lineRule="exact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B04626">
              <w:rPr>
                <w:rFonts w:hAnsi="標楷體" w:hint="eastAsia"/>
                <w:b/>
                <w:noProof/>
                <w:spacing w:val="0"/>
                <w:sz w:val="20"/>
              </w:rPr>
              <w:t>合</w:t>
            </w:r>
            <w:r w:rsidR="00A84585" w:rsidRPr="00B04626">
              <w:rPr>
                <w:rFonts w:hAnsi="標楷體" w:hint="eastAsia"/>
                <w:b/>
                <w:noProof/>
                <w:spacing w:val="0"/>
                <w:sz w:val="20"/>
              </w:rPr>
              <w:t>計</w:t>
            </w:r>
          </w:p>
        </w:tc>
        <w:tc>
          <w:tcPr>
            <w:tcW w:w="1986" w:type="pct"/>
            <w:gridSpan w:val="20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616BE5" w14:textId="77777777" w:rsidR="00A84585" w:rsidRPr="00B04626" w:rsidRDefault="00A84585" w:rsidP="00A84585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620" w:type="pct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74E743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18" w:type="pct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D8E296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A84585" w:rsidRPr="00036C3C" w14:paraId="2DFDA7E9" w14:textId="77777777" w:rsidTr="00C024D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0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990F6B" w14:textId="3F72CF0B" w:rsidR="00A84585" w:rsidRPr="00B04626" w:rsidRDefault="00A84585" w:rsidP="00A84585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  <w:r w:rsidRPr="00B04626">
              <w:rPr>
                <w:rFonts w:hAnsi="標楷體" w:hint="eastAsia"/>
                <w:b/>
                <w:noProof/>
                <w:spacing w:val="0"/>
                <w:sz w:val="20"/>
              </w:rPr>
              <w:t>2</w:t>
            </w:r>
          </w:p>
        </w:tc>
        <w:tc>
          <w:tcPr>
            <w:tcW w:w="20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12FF2" w14:textId="77777777" w:rsidR="00A84585" w:rsidRPr="00B04626" w:rsidRDefault="00A84585" w:rsidP="00A84585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200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C939F8" w14:textId="77777777" w:rsidR="00A84585" w:rsidRPr="00B04626" w:rsidRDefault="00A84585" w:rsidP="00A84585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176" w:type="pct"/>
            <w:gridSpan w:val="1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C1BE07" w14:textId="116C233C" w:rsidR="00A84585" w:rsidRPr="00B04626" w:rsidRDefault="00A84585" w:rsidP="006E6672">
            <w:pPr>
              <w:spacing w:line="240" w:lineRule="exact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B04626">
              <w:rPr>
                <w:rFonts w:hAnsi="標楷體" w:hint="eastAsia"/>
                <w:b/>
                <w:noProof/>
                <w:spacing w:val="0"/>
                <w:sz w:val="20"/>
              </w:rPr>
              <w:t>市政府主管</w:t>
            </w:r>
          </w:p>
        </w:tc>
        <w:tc>
          <w:tcPr>
            <w:tcW w:w="1986" w:type="pct"/>
            <w:gridSpan w:val="2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A3F1B4" w14:textId="77777777" w:rsidR="00A84585" w:rsidRPr="00B04626" w:rsidRDefault="00A84585" w:rsidP="00A84585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620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C5418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18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B2DE0F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A84585" w:rsidRPr="00036C3C" w14:paraId="01EEB3F4" w14:textId="77777777" w:rsidTr="00C024D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0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1F73E7" w14:textId="77777777" w:rsidR="00A84585" w:rsidRPr="00B04626" w:rsidRDefault="00A84585" w:rsidP="00A84585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E5218" w14:textId="6412201A" w:rsidR="00A84585" w:rsidRPr="00B04626" w:rsidRDefault="00A84585" w:rsidP="00A84585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noProof/>
                <w:spacing w:val="0"/>
                <w:sz w:val="20"/>
              </w:rPr>
              <w:t>1</w:t>
            </w:r>
          </w:p>
        </w:tc>
        <w:tc>
          <w:tcPr>
            <w:tcW w:w="200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008DC" w14:textId="77777777" w:rsidR="00A84585" w:rsidRPr="00B04626" w:rsidRDefault="00A84585" w:rsidP="00A84585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176" w:type="pct"/>
            <w:gridSpan w:val="1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0A4DB" w14:textId="38E2C993" w:rsidR="00A84585" w:rsidRPr="00B04626" w:rsidRDefault="00A84585" w:rsidP="006E6672">
            <w:pPr>
              <w:spacing w:line="240" w:lineRule="exact"/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noProof/>
                <w:spacing w:val="0"/>
                <w:sz w:val="20"/>
              </w:rPr>
              <w:t>市政府</w:t>
            </w:r>
          </w:p>
        </w:tc>
        <w:tc>
          <w:tcPr>
            <w:tcW w:w="1986" w:type="pct"/>
            <w:gridSpan w:val="2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B14398" w14:textId="77777777" w:rsidR="00A84585" w:rsidRPr="00B04626" w:rsidRDefault="00A84585" w:rsidP="00A84585">
            <w:pPr>
              <w:spacing w:line="240" w:lineRule="exact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20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AF67C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18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ECBD5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A84585" w:rsidRPr="00036C3C" w14:paraId="15DD3524" w14:textId="77777777" w:rsidTr="00C024D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00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7A37A3" w14:textId="77777777" w:rsidR="00A84585" w:rsidRPr="00B04626" w:rsidRDefault="00A84585" w:rsidP="00A36573">
            <w:pPr>
              <w:spacing w:afterLines="50" w:after="240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53133" w14:textId="77777777" w:rsidR="00A84585" w:rsidRPr="00B04626" w:rsidRDefault="00A84585" w:rsidP="00A36573">
            <w:pPr>
              <w:spacing w:afterLines="50" w:after="240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2D38DD" w14:textId="64028D6D" w:rsidR="00A84585" w:rsidRPr="00B04626" w:rsidRDefault="00A84585" w:rsidP="00CE7B79">
            <w:pPr>
              <w:spacing w:afterLines="30" w:after="144" w:line="240" w:lineRule="exact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noProof/>
                <w:spacing w:val="0"/>
                <w:sz w:val="20"/>
              </w:rPr>
              <w:t>32</w:t>
            </w:r>
          </w:p>
        </w:tc>
        <w:tc>
          <w:tcPr>
            <w:tcW w:w="1176" w:type="pct"/>
            <w:gridSpan w:val="1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B26C4" w14:textId="66A5AD05" w:rsidR="00A84585" w:rsidRPr="00B04626" w:rsidRDefault="00A84585" w:rsidP="00CE7B79">
            <w:pPr>
              <w:spacing w:afterLines="30" w:after="144" w:line="240" w:lineRule="exact"/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noProof/>
                <w:spacing w:val="0"/>
                <w:sz w:val="20"/>
              </w:rPr>
              <w:t>社政業務</w:t>
            </w:r>
          </w:p>
        </w:tc>
        <w:tc>
          <w:tcPr>
            <w:tcW w:w="1986" w:type="pct"/>
            <w:gridSpan w:val="20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AF4AF" w14:textId="71D0EE55" w:rsidR="00A84585" w:rsidRPr="00B04626" w:rsidRDefault="00A84585" w:rsidP="00CE7B79">
            <w:pPr>
              <w:jc w:val="both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noProof/>
                <w:spacing w:val="0"/>
                <w:sz w:val="20"/>
              </w:rPr>
              <w:t>減列溢保留建立社區照顧關懷據點並設置巷弄長照站計畫經費</w:t>
            </w:r>
            <w:r w:rsidR="00B4196F">
              <w:rPr>
                <w:rFonts w:hAnsi="標楷體" w:hint="eastAsia"/>
                <w:noProof/>
                <w:spacing w:val="0"/>
                <w:sz w:val="20"/>
              </w:rPr>
              <w:t>。</w:t>
            </w:r>
          </w:p>
        </w:tc>
        <w:tc>
          <w:tcPr>
            <w:tcW w:w="620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C9C25B" w14:textId="77777777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18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31DC4C" w14:textId="77777777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A84585" w:rsidRPr="00036C3C" w14:paraId="5E9EBFDA" w14:textId="77777777" w:rsidTr="00C024D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200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E414ED" w14:textId="77777777" w:rsidR="00A84585" w:rsidRPr="00B04626" w:rsidRDefault="00A84585" w:rsidP="00A36573">
            <w:pPr>
              <w:spacing w:afterLines="90" w:after="432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036EFD" w14:textId="77777777" w:rsidR="00A84585" w:rsidRPr="00B04626" w:rsidRDefault="00A84585" w:rsidP="00A36573">
            <w:pPr>
              <w:spacing w:afterLines="90" w:after="432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59DCC" w14:textId="38D17218" w:rsidR="00A84585" w:rsidRPr="00B04626" w:rsidRDefault="00A84585" w:rsidP="00A36573">
            <w:pPr>
              <w:spacing w:afterLines="90" w:after="432" w:line="240" w:lineRule="exact"/>
              <w:jc w:val="center"/>
              <w:rPr>
                <w:rFonts w:hAnsi="標楷體"/>
                <w:noProof/>
                <w:spacing w:val="0"/>
                <w:sz w:val="20"/>
              </w:rPr>
            </w:pPr>
            <w:r w:rsidRPr="00B04626">
              <w:rPr>
                <w:rFonts w:hAnsi="標楷體" w:hint="eastAsia"/>
                <w:noProof/>
                <w:spacing w:val="0"/>
                <w:sz w:val="20"/>
              </w:rPr>
              <w:t>33</w:t>
            </w:r>
          </w:p>
        </w:tc>
        <w:tc>
          <w:tcPr>
            <w:tcW w:w="1176" w:type="pct"/>
            <w:gridSpan w:val="1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439CAA" w14:textId="5612E433" w:rsidR="00A84585" w:rsidRPr="00B04626" w:rsidRDefault="00A84585" w:rsidP="00A36573">
            <w:pPr>
              <w:spacing w:afterLines="90" w:after="432" w:line="240" w:lineRule="exact"/>
              <w:ind w:leftChars="200" w:left="280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B04626">
              <w:rPr>
                <w:rFonts w:hAnsi="標楷體" w:hint="eastAsia"/>
                <w:noProof/>
                <w:spacing w:val="0"/>
                <w:sz w:val="20"/>
              </w:rPr>
              <w:t>充實社會福利設備</w:t>
            </w:r>
          </w:p>
        </w:tc>
        <w:tc>
          <w:tcPr>
            <w:tcW w:w="1986" w:type="pct"/>
            <w:gridSpan w:val="2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DDB7C" w14:textId="5DB23AE4" w:rsidR="00A84585" w:rsidRPr="00B04626" w:rsidRDefault="00A84585" w:rsidP="00CE7B79">
            <w:pPr>
              <w:spacing w:beforeLines="15" w:before="72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B04626">
              <w:rPr>
                <w:rFonts w:hAnsi="標楷體" w:hint="eastAsia"/>
                <w:noProof/>
                <w:spacing w:val="0"/>
                <w:sz w:val="20"/>
              </w:rPr>
              <w:t>減列溢保留建立社區照顧關懷據點並設置巷弄長照站計畫經費</w:t>
            </w:r>
            <w:r w:rsidR="00B4196F">
              <w:rPr>
                <w:rFonts w:hAnsi="標楷體" w:hint="eastAsia"/>
                <w:noProof/>
                <w:spacing w:val="0"/>
                <w:sz w:val="20"/>
              </w:rPr>
              <w:t>。</w:t>
            </w:r>
          </w:p>
        </w:tc>
        <w:tc>
          <w:tcPr>
            <w:tcW w:w="620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9E097" w14:textId="60388120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618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69D1B5" w14:textId="72BE811D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</w:tr>
      <w:tr w:rsidR="001F6345" w:rsidRPr="00036C3C" w14:paraId="7B6EA093" w14:textId="77777777" w:rsidTr="00C024D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386"/>
        </w:trPr>
        <w:tc>
          <w:tcPr>
            <w:tcW w:w="200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6B3E3020" w14:textId="77777777" w:rsidR="001F6345" w:rsidRPr="00B04626" w:rsidRDefault="001F6345" w:rsidP="004C2396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00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4BC91D7C" w14:textId="77777777" w:rsidR="001F6345" w:rsidRPr="00B04626" w:rsidRDefault="001F6345" w:rsidP="004C2396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00" w:type="pct"/>
            <w:gridSpan w:val="6"/>
            <w:tcBorders>
              <w:top w:val="nil"/>
            </w:tcBorders>
            <w:shd w:val="clear" w:color="auto" w:fill="auto"/>
            <w:vAlign w:val="center"/>
          </w:tcPr>
          <w:p w14:paraId="7D7CF124" w14:textId="77777777" w:rsidR="001F6345" w:rsidRPr="00B04626" w:rsidRDefault="001F6345" w:rsidP="004C2396">
            <w:pPr>
              <w:spacing w:line="240" w:lineRule="exact"/>
              <w:jc w:val="center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</w:p>
        </w:tc>
        <w:tc>
          <w:tcPr>
            <w:tcW w:w="1176" w:type="pct"/>
            <w:gridSpan w:val="15"/>
            <w:tcBorders>
              <w:top w:val="nil"/>
            </w:tcBorders>
            <w:shd w:val="clear" w:color="auto" w:fill="auto"/>
            <w:vAlign w:val="center"/>
          </w:tcPr>
          <w:p w14:paraId="3D3BDCC7" w14:textId="77777777" w:rsidR="001F6345" w:rsidRPr="00B04626" w:rsidRDefault="001F6345" w:rsidP="004C2396">
            <w:pPr>
              <w:spacing w:line="240" w:lineRule="exact"/>
              <w:jc w:val="distribute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986" w:type="pct"/>
            <w:gridSpan w:val="20"/>
            <w:tcBorders>
              <w:top w:val="nil"/>
            </w:tcBorders>
            <w:shd w:val="clear" w:color="auto" w:fill="auto"/>
            <w:vAlign w:val="center"/>
          </w:tcPr>
          <w:p w14:paraId="3C918AF2" w14:textId="77777777" w:rsidR="001F6345" w:rsidRPr="00B04626" w:rsidRDefault="001F6345" w:rsidP="00451D73">
            <w:pPr>
              <w:spacing w:beforeLines="50" w:before="240" w:line="240" w:lineRule="exact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620" w:type="pct"/>
            <w:gridSpan w:val="6"/>
            <w:tcBorders>
              <w:top w:val="nil"/>
            </w:tcBorders>
            <w:shd w:val="clear" w:color="auto" w:fill="auto"/>
            <w:vAlign w:val="center"/>
          </w:tcPr>
          <w:p w14:paraId="368C38C9" w14:textId="77777777" w:rsidR="001F6345" w:rsidRPr="00B04626" w:rsidRDefault="001F6345" w:rsidP="004C2396">
            <w:pPr>
              <w:spacing w:line="240" w:lineRule="exact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</w:p>
        </w:tc>
        <w:tc>
          <w:tcPr>
            <w:tcW w:w="618" w:type="pct"/>
            <w:gridSpan w:val="6"/>
            <w:tcBorders>
              <w:top w:val="nil"/>
            </w:tcBorders>
            <w:shd w:val="clear" w:color="auto" w:fill="auto"/>
            <w:vAlign w:val="center"/>
          </w:tcPr>
          <w:p w14:paraId="3C6B4CD0" w14:textId="77777777" w:rsidR="001F6345" w:rsidRPr="00B04626" w:rsidRDefault="001F6345" w:rsidP="004C2396">
            <w:pPr>
              <w:spacing w:line="240" w:lineRule="exact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</w:p>
        </w:tc>
      </w:tr>
      <w:tr w:rsidR="002F51FB" w:rsidRPr="00B04626" w14:paraId="2372EA3C" w14:textId="77777777" w:rsidTr="00A36573">
        <w:trPr>
          <w:cantSplit/>
          <w:trHeight w:val="20"/>
        </w:trPr>
        <w:tc>
          <w:tcPr>
            <w:tcW w:w="5000" w:type="pct"/>
            <w:gridSpan w:val="5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E2A75" w14:textId="4F77F2DD" w:rsidR="0011410A" w:rsidRPr="006E6672" w:rsidRDefault="0011410A" w:rsidP="008270F8">
            <w:pPr>
              <w:jc w:val="both"/>
              <w:rPr>
                <w:b/>
                <w:color w:val="000000"/>
                <w:spacing w:val="0"/>
                <w:sz w:val="36"/>
                <w:szCs w:val="36"/>
              </w:rPr>
            </w:pPr>
            <w:proofErr w:type="gramStart"/>
            <w:r w:rsidRPr="006E6672">
              <w:rPr>
                <w:rFonts w:hint="eastAsia"/>
                <w:b/>
                <w:color w:val="000000"/>
                <w:spacing w:val="0"/>
                <w:sz w:val="36"/>
                <w:szCs w:val="36"/>
              </w:rPr>
              <w:lastRenderedPageBreak/>
              <w:t>數</w:t>
            </w:r>
            <w:r w:rsidR="005A61FC" w:rsidRPr="006E6672">
              <w:rPr>
                <w:rFonts w:hint="eastAsia"/>
                <w:b/>
                <w:color w:val="000000"/>
                <w:spacing w:val="0"/>
                <w:sz w:val="36"/>
                <w:szCs w:val="36"/>
              </w:rPr>
              <w:t>明細</w:t>
            </w:r>
            <w:proofErr w:type="gramEnd"/>
            <w:r w:rsidR="005A61FC" w:rsidRPr="006E6672">
              <w:rPr>
                <w:rFonts w:hint="eastAsia"/>
                <w:b/>
                <w:color w:val="000000"/>
                <w:spacing w:val="0"/>
                <w:sz w:val="36"/>
                <w:szCs w:val="36"/>
              </w:rPr>
              <w:t>表</w:t>
            </w:r>
          </w:p>
          <w:p w14:paraId="0D0F6A6F" w14:textId="45A1D3FB" w:rsidR="002F51FB" w:rsidRPr="00B04626" w:rsidRDefault="00586F1D" w:rsidP="008270F8">
            <w:pPr>
              <w:jc w:val="both"/>
              <w:rPr>
                <w:rFonts w:hAnsi="標楷體"/>
                <w:spacing w:val="0"/>
                <w:sz w:val="36"/>
                <w:szCs w:val="36"/>
              </w:rPr>
            </w:pPr>
            <w:r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總決算</w:t>
            </w:r>
            <w:r w:rsidR="002F51FB"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歲出決算</w:t>
            </w:r>
            <w:proofErr w:type="gramStart"/>
            <w:r w:rsidR="002F51FB"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="002F51FB"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表</w:t>
            </w:r>
          </w:p>
        </w:tc>
      </w:tr>
      <w:tr w:rsidR="002F51FB" w:rsidRPr="00B04626" w14:paraId="6EEF16EE" w14:textId="77777777" w:rsidTr="00A36573">
        <w:trPr>
          <w:cantSplit/>
          <w:trHeight w:hRule="exact" w:val="454"/>
        </w:trPr>
        <w:tc>
          <w:tcPr>
            <w:tcW w:w="5000" w:type="pct"/>
            <w:gridSpan w:val="5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0C555" w14:textId="77777777" w:rsidR="002F51FB" w:rsidRPr="00B04626" w:rsidRDefault="002F51FB" w:rsidP="00BE3117">
            <w:pPr>
              <w:snapToGrid w:val="0"/>
              <w:ind w:rightChars="-15" w:right="-21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int="eastAsia"/>
                <w:color w:val="000000"/>
                <w:spacing w:val="0"/>
                <w:sz w:val="20"/>
              </w:rPr>
              <w:t>單位</w:t>
            </w:r>
            <w:r w:rsidRPr="00B04626">
              <w:rPr>
                <w:color w:val="000000"/>
                <w:spacing w:val="0"/>
                <w:sz w:val="20"/>
              </w:rPr>
              <w:t>：</w:t>
            </w:r>
            <w:r w:rsidRPr="00B04626">
              <w:rPr>
                <w:rFonts w:hint="eastAsia"/>
                <w:color w:val="000000"/>
                <w:spacing w:val="0"/>
                <w:sz w:val="20"/>
              </w:rPr>
              <w:t>新臺幣元</w:t>
            </w:r>
          </w:p>
        </w:tc>
      </w:tr>
      <w:tr w:rsidR="002F51FB" w:rsidRPr="00B04626" w14:paraId="0D5F250C" w14:textId="77777777" w:rsidTr="00A36573">
        <w:trPr>
          <w:cantSplit/>
          <w:trHeight w:hRule="exact" w:val="454"/>
        </w:trPr>
        <w:tc>
          <w:tcPr>
            <w:tcW w:w="3362" w:type="pct"/>
            <w:gridSpan w:val="40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654FAC7C" w14:textId="7A598A91" w:rsidR="002F51FB" w:rsidRPr="00B04626" w:rsidRDefault="002F51FB" w:rsidP="009509FC">
            <w:pPr>
              <w:ind w:leftChars="600" w:left="840" w:rightChars="600" w:right="84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int="eastAsia"/>
                <w:spacing w:val="0"/>
                <w:sz w:val="20"/>
              </w:rPr>
              <w:t>正數</w:t>
            </w:r>
          </w:p>
        </w:tc>
        <w:tc>
          <w:tcPr>
            <w:tcW w:w="1071" w:type="pct"/>
            <w:gridSpan w:val="1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C98ECFC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應繳回市庫數</w:t>
            </w:r>
          </w:p>
        </w:tc>
        <w:tc>
          <w:tcPr>
            <w:tcW w:w="567" w:type="pct"/>
            <w:gridSpan w:val="5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51C85484" w14:textId="34DF3D63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備註</w:t>
            </w:r>
          </w:p>
        </w:tc>
      </w:tr>
      <w:tr w:rsidR="002F51FB" w:rsidRPr="00B04626" w14:paraId="3D09DB2D" w14:textId="77777777" w:rsidTr="00A36573">
        <w:trPr>
          <w:cantSplit/>
          <w:trHeight w:hRule="exact" w:val="454"/>
        </w:trPr>
        <w:tc>
          <w:tcPr>
            <w:tcW w:w="1118" w:type="pct"/>
            <w:gridSpan w:val="17"/>
            <w:tcBorders>
              <w:left w:val="nil"/>
              <w:bottom w:val="nil"/>
            </w:tcBorders>
            <w:vAlign w:val="center"/>
          </w:tcPr>
          <w:p w14:paraId="161CEFB7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122" w:type="pct"/>
            <w:gridSpan w:val="15"/>
            <w:tcBorders>
              <w:bottom w:val="nil"/>
            </w:tcBorders>
            <w:vAlign w:val="center"/>
          </w:tcPr>
          <w:p w14:paraId="6F24F55A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int="eastAsia"/>
                <w:color w:val="000000"/>
                <w:spacing w:val="0"/>
                <w:sz w:val="20"/>
              </w:rPr>
              <w:t>保留</w:t>
            </w:r>
            <w:r w:rsidRPr="00B04626">
              <w:rPr>
                <w:rFonts w:hAnsi="標楷體" w:hint="eastAsia"/>
                <w:spacing w:val="0"/>
                <w:sz w:val="20"/>
              </w:rPr>
              <w:t>數</w:t>
            </w:r>
          </w:p>
        </w:tc>
        <w:tc>
          <w:tcPr>
            <w:tcW w:w="1123" w:type="pct"/>
            <w:gridSpan w:val="8"/>
            <w:tcBorders>
              <w:bottom w:val="nil"/>
              <w:right w:val="single" w:sz="12" w:space="0" w:color="auto"/>
            </w:tcBorders>
            <w:vAlign w:val="center"/>
          </w:tcPr>
          <w:p w14:paraId="77E56E89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1071" w:type="pct"/>
            <w:gridSpan w:val="1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7CE6CE4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567" w:type="pct"/>
            <w:gridSpan w:val="5"/>
            <w:vMerge/>
            <w:tcBorders>
              <w:left w:val="single" w:sz="12" w:space="0" w:color="auto"/>
              <w:right w:val="nil"/>
            </w:tcBorders>
          </w:tcPr>
          <w:p w14:paraId="053428B2" w14:textId="77777777" w:rsidR="002F51FB" w:rsidRPr="00B04626" w:rsidRDefault="002F51FB" w:rsidP="008270F8">
            <w:pPr>
              <w:rPr>
                <w:spacing w:val="0"/>
                <w:sz w:val="20"/>
              </w:rPr>
            </w:pPr>
          </w:p>
        </w:tc>
      </w:tr>
      <w:tr w:rsidR="002F51FB" w:rsidRPr="00B04626" w14:paraId="6910F66E" w14:textId="77777777" w:rsidTr="00A36573">
        <w:trPr>
          <w:cantSplit/>
          <w:trHeight w:hRule="exact" w:val="510"/>
        </w:trPr>
        <w:tc>
          <w:tcPr>
            <w:tcW w:w="556" w:type="pct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3E2A3520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62" w:type="pct"/>
            <w:gridSpan w:val="8"/>
            <w:tcBorders>
              <w:bottom w:val="single" w:sz="4" w:space="0" w:color="auto"/>
            </w:tcBorders>
            <w:vAlign w:val="center"/>
          </w:tcPr>
          <w:p w14:paraId="7444D60D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60" w:type="pct"/>
            <w:gridSpan w:val="3"/>
            <w:tcBorders>
              <w:bottom w:val="single" w:sz="4" w:space="0" w:color="auto"/>
            </w:tcBorders>
            <w:vAlign w:val="center"/>
          </w:tcPr>
          <w:p w14:paraId="0FD4B13A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61" w:type="pct"/>
            <w:gridSpan w:val="12"/>
            <w:tcBorders>
              <w:bottom w:val="single" w:sz="4" w:space="0" w:color="auto"/>
            </w:tcBorders>
            <w:vAlign w:val="center"/>
          </w:tcPr>
          <w:p w14:paraId="6D9FC553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60" w:type="pct"/>
            <w:gridSpan w:val="3"/>
            <w:tcBorders>
              <w:bottom w:val="single" w:sz="4" w:space="0" w:color="auto"/>
            </w:tcBorders>
            <w:vAlign w:val="center"/>
          </w:tcPr>
          <w:p w14:paraId="2561F764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62" w:type="pct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5C8315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35" w:type="pct"/>
            <w:gridSpan w:val="6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A1D889C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剔除數</w:t>
            </w:r>
          </w:p>
        </w:tc>
        <w:tc>
          <w:tcPr>
            <w:tcW w:w="536" w:type="pct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A0E8331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減列數</w:t>
            </w:r>
          </w:p>
        </w:tc>
        <w:tc>
          <w:tcPr>
            <w:tcW w:w="567" w:type="pct"/>
            <w:gridSpan w:val="5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09CBC353" w14:textId="77777777" w:rsidR="002F51FB" w:rsidRPr="00B04626" w:rsidRDefault="002F51FB" w:rsidP="008270F8">
            <w:pPr>
              <w:jc w:val="distribute"/>
              <w:rPr>
                <w:spacing w:val="0"/>
                <w:sz w:val="20"/>
              </w:rPr>
            </w:pPr>
          </w:p>
        </w:tc>
      </w:tr>
      <w:tr w:rsidR="00A84585" w:rsidRPr="00B04626" w14:paraId="6929C1BA" w14:textId="77777777" w:rsidTr="00A36573">
        <w:trPr>
          <w:cantSplit/>
          <w:trHeight w:val="737"/>
        </w:trPr>
        <w:tc>
          <w:tcPr>
            <w:tcW w:w="556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ACB67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A0868" w14:textId="10E4C24E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3,469,244</w:t>
            </w:r>
          </w:p>
        </w:tc>
        <w:tc>
          <w:tcPr>
            <w:tcW w:w="56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15D65" w14:textId="7A087E45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61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8967B" w14:textId="7FFEDF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6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1954B" w14:textId="118FA49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5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394951" w14:textId="6B08AB18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3,469,244</w:t>
            </w:r>
          </w:p>
        </w:tc>
        <w:tc>
          <w:tcPr>
            <w:tcW w:w="535" w:type="pct"/>
            <w:gridSpan w:val="6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E97FE" w14:textId="6B397176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36" w:type="pct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1D9D6DF" w14:textId="6A8AB226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w w:val="95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3,469,244</w:t>
            </w:r>
          </w:p>
        </w:tc>
        <w:tc>
          <w:tcPr>
            <w:tcW w:w="567" w:type="pct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14FC8F" w14:textId="77777777" w:rsidR="00A84585" w:rsidRPr="00B04626" w:rsidRDefault="00A84585" w:rsidP="00A84585">
            <w:pPr>
              <w:spacing w:line="240" w:lineRule="exact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A84585" w:rsidRPr="00B04626" w14:paraId="53B5CE9B" w14:textId="77777777" w:rsidTr="00CE7B79">
        <w:trPr>
          <w:cantSplit/>
          <w:trHeight w:val="1191"/>
        </w:trPr>
        <w:tc>
          <w:tcPr>
            <w:tcW w:w="556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9FD3A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448D3" w14:textId="0F4644EA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3,469,244</w:t>
            </w:r>
          </w:p>
        </w:tc>
        <w:tc>
          <w:tcPr>
            <w:tcW w:w="56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AADAD" w14:textId="2CFF5E13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61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5D3AF" w14:textId="40080709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6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6DAF0" w14:textId="7843DE55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5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D9CE0D" w14:textId="6C5CB45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3,469,244</w:t>
            </w:r>
          </w:p>
        </w:tc>
        <w:tc>
          <w:tcPr>
            <w:tcW w:w="535" w:type="pct"/>
            <w:gridSpan w:val="6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2B0A6" w14:textId="21A49B88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36" w:type="pct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FFA7AB" w14:textId="7A160A60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w w:val="95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3,469,244</w:t>
            </w:r>
          </w:p>
        </w:tc>
        <w:tc>
          <w:tcPr>
            <w:tcW w:w="567" w:type="pct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D04361" w14:textId="77777777" w:rsidR="00A84585" w:rsidRPr="00B04626" w:rsidRDefault="00A84585" w:rsidP="00A84585">
            <w:pPr>
              <w:spacing w:line="240" w:lineRule="exact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A84585" w:rsidRPr="00B04626" w14:paraId="791E7481" w14:textId="77777777" w:rsidTr="00CE7B79">
        <w:trPr>
          <w:cantSplit/>
          <w:trHeight w:val="1191"/>
        </w:trPr>
        <w:tc>
          <w:tcPr>
            <w:tcW w:w="556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3FF82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DC09E" w14:textId="1A5F0DB5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3,469,244</w:t>
            </w:r>
          </w:p>
        </w:tc>
        <w:tc>
          <w:tcPr>
            <w:tcW w:w="56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3558D" w14:textId="7A7D7289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1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5D3AB" w14:textId="47FE9009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631F8" w14:textId="707C4C0B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5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EB7D1AF" w14:textId="6194002D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3,469,244</w:t>
            </w:r>
          </w:p>
        </w:tc>
        <w:tc>
          <w:tcPr>
            <w:tcW w:w="535" w:type="pct"/>
            <w:gridSpan w:val="6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3F134" w14:textId="3FD0033E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36" w:type="pct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792E70" w14:textId="22A00C23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3,469,244</w:t>
            </w:r>
          </w:p>
        </w:tc>
        <w:tc>
          <w:tcPr>
            <w:tcW w:w="567" w:type="pct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F72A4B" w14:textId="77777777" w:rsidR="00A84585" w:rsidRPr="00B04626" w:rsidRDefault="00A84585" w:rsidP="00A84585">
            <w:pPr>
              <w:spacing w:line="240" w:lineRule="exact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  <w:tr w:rsidR="00A84585" w:rsidRPr="00B04626" w14:paraId="74B1B133" w14:textId="77777777" w:rsidTr="00C024DC">
        <w:trPr>
          <w:cantSplit/>
          <w:trHeight w:val="1361"/>
        </w:trPr>
        <w:tc>
          <w:tcPr>
            <w:tcW w:w="556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688355" w14:textId="77777777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32121" w14:textId="66E80106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3,396,082</w:t>
            </w:r>
          </w:p>
        </w:tc>
        <w:tc>
          <w:tcPr>
            <w:tcW w:w="56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AD33F" w14:textId="4F1007DD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1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A6CCB5" w14:textId="725791A2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83E20" w14:textId="1D16C1A5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5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4453EC" w14:textId="29774E73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3,396,082</w:t>
            </w:r>
          </w:p>
        </w:tc>
        <w:tc>
          <w:tcPr>
            <w:tcW w:w="535" w:type="pct"/>
            <w:gridSpan w:val="6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48025" w14:textId="3D4DADCB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36" w:type="pct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C4C536" w14:textId="71AA2ADD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3,396,082</w:t>
            </w:r>
          </w:p>
        </w:tc>
        <w:tc>
          <w:tcPr>
            <w:tcW w:w="567" w:type="pct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CE842F" w14:textId="061A2DF5" w:rsidR="00A84585" w:rsidRPr="00B04626" w:rsidRDefault="00A84585" w:rsidP="00C024DC">
            <w:pPr>
              <w:spacing w:afterLines="20" w:after="96" w:line="240" w:lineRule="exact"/>
              <w:ind w:rightChars="20" w:right="28"/>
              <w:jc w:val="both"/>
              <w:rPr>
                <w:rFonts w:hAnsi="標楷體"/>
                <w:spacing w:val="0"/>
                <w:sz w:val="20"/>
              </w:rPr>
            </w:pPr>
            <w:proofErr w:type="gramStart"/>
            <w:r w:rsidRPr="00B04626">
              <w:rPr>
                <w:rFonts w:hAnsi="標楷體" w:hint="eastAsia"/>
                <w:spacing w:val="0"/>
                <w:sz w:val="20"/>
              </w:rPr>
              <w:t>市庫未撥款</w:t>
            </w:r>
            <w:proofErr w:type="gramEnd"/>
          </w:p>
        </w:tc>
      </w:tr>
      <w:tr w:rsidR="00A84585" w:rsidRPr="00B04626" w14:paraId="36AA9AEF" w14:textId="77777777" w:rsidTr="00C024DC">
        <w:trPr>
          <w:cantSplit/>
          <w:trHeight w:val="1247"/>
        </w:trPr>
        <w:tc>
          <w:tcPr>
            <w:tcW w:w="556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0E5EB" w14:textId="19375E0B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15DC8" w14:textId="3561B16C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73,162</w:t>
            </w:r>
          </w:p>
        </w:tc>
        <w:tc>
          <w:tcPr>
            <w:tcW w:w="56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7B3C6" w14:textId="7FE05685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1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87EFC" w14:textId="5C6427CC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C4B09" w14:textId="0957A424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5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0768AA" w14:textId="0240A331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73,162</w:t>
            </w:r>
          </w:p>
        </w:tc>
        <w:tc>
          <w:tcPr>
            <w:tcW w:w="535" w:type="pct"/>
            <w:gridSpan w:val="6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73E23" w14:textId="04C1456D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36" w:type="pct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27B2A3" w14:textId="05912A0A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w w:val="95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73,162</w:t>
            </w:r>
          </w:p>
        </w:tc>
        <w:tc>
          <w:tcPr>
            <w:tcW w:w="567" w:type="pct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FCDCAD" w14:textId="2D067806" w:rsidR="00A84585" w:rsidRPr="00B04626" w:rsidRDefault="00A84585" w:rsidP="00CE7B79">
            <w:pPr>
              <w:spacing w:afterLines="90" w:after="432" w:line="240" w:lineRule="exact"/>
              <w:ind w:rightChars="20" w:right="28"/>
              <w:jc w:val="both"/>
              <w:rPr>
                <w:rFonts w:hAnsi="標楷體"/>
                <w:noProof/>
                <w:spacing w:val="0"/>
                <w:sz w:val="20"/>
              </w:rPr>
            </w:pPr>
            <w:proofErr w:type="gramStart"/>
            <w:r w:rsidRPr="00B04626">
              <w:rPr>
                <w:rFonts w:hAnsi="標楷體" w:hint="eastAsia"/>
                <w:spacing w:val="0"/>
                <w:sz w:val="20"/>
              </w:rPr>
              <w:t>市庫未撥款</w:t>
            </w:r>
            <w:proofErr w:type="gramEnd"/>
          </w:p>
        </w:tc>
      </w:tr>
      <w:tr w:rsidR="001F6345" w:rsidRPr="00B04626" w14:paraId="5CA35AE4" w14:textId="77777777" w:rsidTr="00C024DC">
        <w:trPr>
          <w:cantSplit/>
          <w:trHeight w:val="5386"/>
        </w:trPr>
        <w:tc>
          <w:tcPr>
            <w:tcW w:w="556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55D0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EA3A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687F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1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3972C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2DF4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7EC19B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35" w:type="pct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3A96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36" w:type="pct"/>
            <w:gridSpan w:val="6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2802E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w w:val="95"/>
                <w:szCs w:val="18"/>
              </w:rPr>
            </w:pPr>
          </w:p>
        </w:tc>
        <w:tc>
          <w:tcPr>
            <w:tcW w:w="567" w:type="pct"/>
            <w:gridSpan w:val="5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4C4FEE" w14:textId="77777777" w:rsidR="001F6345" w:rsidRPr="00B04626" w:rsidRDefault="001F6345" w:rsidP="004C2396">
            <w:pPr>
              <w:spacing w:line="240" w:lineRule="exact"/>
              <w:jc w:val="both"/>
              <w:rPr>
                <w:rFonts w:ascii="新細明體" w:hAnsi="新細明體"/>
                <w:noProof/>
                <w:spacing w:val="0"/>
                <w:sz w:val="20"/>
              </w:rPr>
            </w:pPr>
          </w:p>
        </w:tc>
      </w:tr>
      <w:tr w:rsidR="001714DB" w:rsidRPr="00AE546C" w14:paraId="2CE41D57" w14:textId="77777777" w:rsidTr="00A36573">
        <w:trPr>
          <w:gridBefore w:val="1"/>
          <w:gridAfter w:val="1"/>
          <w:wBefore w:w="5" w:type="pct"/>
          <w:wAfter w:w="8" w:type="pct"/>
          <w:cantSplit/>
          <w:trHeight w:hRule="exact" w:val="520"/>
          <w:tblHeader/>
        </w:trPr>
        <w:tc>
          <w:tcPr>
            <w:tcW w:w="4987" w:type="pct"/>
            <w:gridSpan w:val="55"/>
            <w:tcBorders>
              <w:top w:val="nil"/>
              <w:left w:val="nil"/>
              <w:bottom w:val="nil"/>
              <w:right w:val="nil"/>
            </w:tcBorders>
          </w:tcPr>
          <w:p w14:paraId="799D9182" w14:textId="77777777" w:rsidR="001714DB" w:rsidRPr="009A7A91" w:rsidRDefault="001714DB" w:rsidP="00143858">
            <w:pPr>
              <w:rPr>
                <w:spacing w:val="0"/>
                <w:sz w:val="36"/>
                <w:szCs w:val="36"/>
              </w:rPr>
            </w:pPr>
            <w:r w:rsidRPr="009A7A91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lastRenderedPageBreak/>
              <w:t>貳、中華民國</w:t>
            </w:r>
            <w:proofErr w:type="gramStart"/>
            <w:r w:rsidRPr="009A7A91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113</w:t>
            </w:r>
            <w:proofErr w:type="gramEnd"/>
            <w:r w:rsidRPr="009A7A91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年度嘉義市總決算</w:t>
            </w:r>
          </w:p>
        </w:tc>
      </w:tr>
      <w:tr w:rsidR="001714DB" w:rsidRPr="00AE546C" w14:paraId="1631294C" w14:textId="77777777" w:rsidTr="00A36573">
        <w:trPr>
          <w:gridBefore w:val="1"/>
          <w:gridAfter w:val="1"/>
          <w:wBefore w:w="5" w:type="pct"/>
          <w:wAfter w:w="8" w:type="pct"/>
          <w:cantSplit/>
          <w:trHeight w:hRule="exact" w:val="539"/>
          <w:tblHeader/>
        </w:trPr>
        <w:tc>
          <w:tcPr>
            <w:tcW w:w="4987" w:type="pct"/>
            <w:gridSpan w:val="55"/>
            <w:tcBorders>
              <w:top w:val="nil"/>
              <w:left w:val="nil"/>
              <w:right w:val="nil"/>
            </w:tcBorders>
          </w:tcPr>
          <w:p w14:paraId="464668D9" w14:textId="77777777" w:rsidR="001714DB" w:rsidRPr="00AE546C" w:rsidRDefault="001714DB" w:rsidP="00143858">
            <w:pPr>
              <w:rPr>
                <w:spacing w:val="0"/>
                <w:sz w:val="24"/>
                <w:szCs w:val="24"/>
              </w:rPr>
            </w:pPr>
          </w:p>
        </w:tc>
      </w:tr>
      <w:tr w:rsidR="001714DB" w:rsidRPr="00AE546C" w14:paraId="38818709" w14:textId="77777777" w:rsidTr="00A36573">
        <w:trPr>
          <w:gridBefore w:val="1"/>
          <w:gridAfter w:val="1"/>
          <w:wBefore w:w="5" w:type="pct"/>
          <w:wAfter w:w="8" w:type="pct"/>
          <w:cantSplit/>
          <w:trHeight w:hRule="exact" w:val="454"/>
          <w:tblHeader/>
        </w:trPr>
        <w:tc>
          <w:tcPr>
            <w:tcW w:w="1734" w:type="pct"/>
            <w:gridSpan w:val="23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70A01A0" w14:textId="77777777" w:rsidR="001714DB" w:rsidRPr="00AE546C" w:rsidRDefault="001714DB" w:rsidP="00143858">
            <w:pPr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科目</w:t>
            </w:r>
          </w:p>
        </w:tc>
        <w:tc>
          <w:tcPr>
            <w:tcW w:w="1361" w:type="pct"/>
            <w:gridSpan w:val="15"/>
            <w:vMerge w:val="restart"/>
            <w:tcBorders>
              <w:top w:val="single" w:sz="4" w:space="0" w:color="auto"/>
            </w:tcBorders>
            <w:vAlign w:val="center"/>
          </w:tcPr>
          <w:p w14:paraId="55ED6018" w14:textId="77777777" w:rsidR="001714DB" w:rsidRPr="00AE546C" w:rsidRDefault="001714DB" w:rsidP="00143858">
            <w:pPr>
              <w:ind w:left="91" w:right="91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修正內容</w:t>
            </w:r>
          </w:p>
        </w:tc>
        <w:tc>
          <w:tcPr>
            <w:tcW w:w="1893" w:type="pct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8C540F" w14:textId="77777777" w:rsidR="001714DB" w:rsidRPr="00AE546C" w:rsidRDefault="001714DB" w:rsidP="00143858">
            <w:pPr>
              <w:snapToGrid w:val="0"/>
              <w:jc w:val="center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修</w:t>
            </w:r>
          </w:p>
        </w:tc>
      </w:tr>
      <w:tr w:rsidR="001714DB" w:rsidRPr="00AE546C" w14:paraId="7614A184" w14:textId="77777777" w:rsidTr="00A36573">
        <w:trPr>
          <w:gridBefore w:val="1"/>
          <w:gridAfter w:val="1"/>
          <w:wBefore w:w="5" w:type="pct"/>
          <w:wAfter w:w="8" w:type="pct"/>
          <w:cantSplit/>
          <w:trHeight w:val="454"/>
          <w:tblHeader/>
        </w:trPr>
        <w:tc>
          <w:tcPr>
            <w:tcW w:w="1734" w:type="pct"/>
            <w:gridSpan w:val="23"/>
            <w:vMerge/>
            <w:tcBorders>
              <w:left w:val="nil"/>
            </w:tcBorders>
          </w:tcPr>
          <w:p w14:paraId="5C2637F7" w14:textId="77777777" w:rsidR="001714DB" w:rsidRPr="00AE546C" w:rsidRDefault="001714DB" w:rsidP="00143858">
            <w:pPr>
              <w:ind w:left="77" w:right="79"/>
              <w:jc w:val="distribute"/>
              <w:rPr>
                <w:spacing w:val="0"/>
                <w:sz w:val="20"/>
              </w:rPr>
            </w:pPr>
          </w:p>
        </w:tc>
        <w:tc>
          <w:tcPr>
            <w:tcW w:w="1361" w:type="pct"/>
            <w:gridSpan w:val="15"/>
            <w:vMerge/>
            <w:vAlign w:val="center"/>
          </w:tcPr>
          <w:p w14:paraId="413DD473" w14:textId="77777777" w:rsidR="001714DB" w:rsidRPr="00AE546C" w:rsidRDefault="001714DB" w:rsidP="00143858">
            <w:pPr>
              <w:ind w:right="414"/>
              <w:rPr>
                <w:spacing w:val="0"/>
                <w:sz w:val="20"/>
              </w:rPr>
            </w:pPr>
          </w:p>
        </w:tc>
        <w:tc>
          <w:tcPr>
            <w:tcW w:w="1893" w:type="pct"/>
            <w:gridSpan w:val="17"/>
            <w:tcBorders>
              <w:top w:val="nil"/>
              <w:bottom w:val="single" w:sz="4" w:space="0" w:color="auto"/>
            </w:tcBorders>
            <w:vAlign w:val="center"/>
          </w:tcPr>
          <w:p w14:paraId="7C0C11D2" w14:textId="77777777" w:rsidR="001714DB" w:rsidRPr="00AE546C" w:rsidRDefault="001714DB" w:rsidP="00143858">
            <w:pPr>
              <w:ind w:left="91" w:right="91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減免</w:t>
            </w:r>
            <w:r w:rsidRPr="00AE546C">
              <w:rPr>
                <w:rFonts w:hAnsi="標楷體" w:hint="eastAsia"/>
                <w:bCs/>
                <w:spacing w:val="0"/>
                <w:sz w:val="20"/>
              </w:rPr>
              <w:t>（註銷）</w:t>
            </w:r>
            <w:r w:rsidRPr="00AE546C">
              <w:rPr>
                <w:rFonts w:hint="eastAsia"/>
                <w:spacing w:val="0"/>
                <w:sz w:val="20"/>
              </w:rPr>
              <w:t>數</w:t>
            </w:r>
          </w:p>
        </w:tc>
      </w:tr>
      <w:tr w:rsidR="001714DB" w:rsidRPr="00AE546C" w14:paraId="6507D78D" w14:textId="77777777" w:rsidTr="00A36573">
        <w:trPr>
          <w:gridBefore w:val="1"/>
          <w:gridAfter w:val="1"/>
          <w:wBefore w:w="5" w:type="pct"/>
          <w:wAfter w:w="8" w:type="pct"/>
          <w:cantSplit/>
          <w:trHeight w:hRule="exact" w:val="397"/>
          <w:tblHeader/>
        </w:trPr>
        <w:tc>
          <w:tcPr>
            <w:tcW w:w="1734" w:type="pct"/>
            <w:gridSpan w:val="23"/>
            <w:vMerge/>
            <w:tcBorders>
              <w:left w:val="nil"/>
              <w:bottom w:val="nil"/>
            </w:tcBorders>
          </w:tcPr>
          <w:p w14:paraId="10854B74" w14:textId="77777777" w:rsidR="001714DB" w:rsidRPr="00AE546C" w:rsidRDefault="001714DB" w:rsidP="00143858">
            <w:pPr>
              <w:ind w:left="77" w:right="79"/>
              <w:jc w:val="distribute"/>
              <w:rPr>
                <w:spacing w:val="0"/>
                <w:sz w:val="20"/>
              </w:rPr>
            </w:pPr>
          </w:p>
        </w:tc>
        <w:tc>
          <w:tcPr>
            <w:tcW w:w="1361" w:type="pct"/>
            <w:gridSpan w:val="15"/>
            <w:vMerge/>
            <w:vAlign w:val="center"/>
          </w:tcPr>
          <w:p w14:paraId="64AC566A" w14:textId="77777777" w:rsidR="001714DB" w:rsidRPr="00AE546C" w:rsidRDefault="001714DB" w:rsidP="00143858">
            <w:pPr>
              <w:ind w:right="414"/>
              <w:rPr>
                <w:spacing w:val="0"/>
                <w:sz w:val="20"/>
              </w:rPr>
            </w:pPr>
          </w:p>
        </w:tc>
        <w:tc>
          <w:tcPr>
            <w:tcW w:w="946" w:type="pct"/>
            <w:gridSpan w:val="10"/>
            <w:tcBorders>
              <w:top w:val="single" w:sz="4" w:space="0" w:color="auto"/>
              <w:bottom w:val="nil"/>
            </w:tcBorders>
            <w:vAlign w:val="center"/>
          </w:tcPr>
          <w:p w14:paraId="427BFFF7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947" w:type="pct"/>
            <w:gridSpan w:val="7"/>
            <w:tcBorders>
              <w:bottom w:val="nil"/>
            </w:tcBorders>
            <w:vAlign w:val="center"/>
          </w:tcPr>
          <w:p w14:paraId="2A17904E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保留數</w:t>
            </w:r>
          </w:p>
        </w:tc>
      </w:tr>
      <w:tr w:rsidR="001714DB" w:rsidRPr="00AE546C" w14:paraId="12E70BDC" w14:textId="77777777" w:rsidTr="00A36573">
        <w:trPr>
          <w:gridBefore w:val="1"/>
          <w:gridAfter w:val="1"/>
          <w:wBefore w:w="5" w:type="pct"/>
          <w:wAfter w:w="8" w:type="pct"/>
          <w:cantSplit/>
          <w:trHeight w:hRule="exact" w:val="397"/>
          <w:tblHeader/>
        </w:trPr>
        <w:tc>
          <w:tcPr>
            <w:tcW w:w="284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78E5268B" w14:textId="77777777" w:rsidR="001714DB" w:rsidRPr="00AE546C" w:rsidRDefault="001714DB" w:rsidP="00143858">
            <w:pPr>
              <w:snapToGrid w:val="0"/>
              <w:ind w:right="28"/>
              <w:jc w:val="center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年度</w:t>
            </w:r>
          </w:p>
        </w:tc>
        <w:tc>
          <w:tcPr>
            <w:tcW w:w="167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0A049909" w14:textId="77777777" w:rsidR="001714DB" w:rsidRPr="00AE546C" w:rsidRDefault="001714DB" w:rsidP="00143858">
            <w:pPr>
              <w:snapToGrid w:val="0"/>
              <w:jc w:val="center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款</w:t>
            </w:r>
          </w:p>
        </w:tc>
        <w:tc>
          <w:tcPr>
            <w:tcW w:w="168" w:type="pct"/>
            <w:gridSpan w:val="4"/>
            <w:tcBorders>
              <w:bottom w:val="single" w:sz="4" w:space="0" w:color="auto"/>
            </w:tcBorders>
            <w:vAlign w:val="center"/>
          </w:tcPr>
          <w:p w14:paraId="6D6FAF88" w14:textId="77777777" w:rsidR="001714DB" w:rsidRPr="00AE546C" w:rsidRDefault="001714DB" w:rsidP="00143858">
            <w:pPr>
              <w:snapToGrid w:val="0"/>
              <w:jc w:val="center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項</w:t>
            </w:r>
          </w:p>
        </w:tc>
        <w:tc>
          <w:tcPr>
            <w:tcW w:w="169" w:type="pct"/>
            <w:gridSpan w:val="2"/>
            <w:tcBorders>
              <w:bottom w:val="single" w:sz="4" w:space="0" w:color="auto"/>
            </w:tcBorders>
            <w:vAlign w:val="center"/>
          </w:tcPr>
          <w:p w14:paraId="70ADD643" w14:textId="77777777" w:rsidR="001714DB" w:rsidRPr="00AE546C" w:rsidRDefault="001714DB" w:rsidP="00143858">
            <w:pPr>
              <w:snapToGrid w:val="0"/>
              <w:jc w:val="center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目</w:t>
            </w:r>
          </w:p>
        </w:tc>
        <w:tc>
          <w:tcPr>
            <w:tcW w:w="947" w:type="pct"/>
            <w:gridSpan w:val="11"/>
            <w:tcBorders>
              <w:bottom w:val="single" w:sz="4" w:space="0" w:color="auto"/>
            </w:tcBorders>
            <w:vAlign w:val="center"/>
          </w:tcPr>
          <w:p w14:paraId="5801AADF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名稱</w:t>
            </w:r>
          </w:p>
        </w:tc>
        <w:tc>
          <w:tcPr>
            <w:tcW w:w="1361" w:type="pct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3050174" w14:textId="77777777" w:rsidR="001714DB" w:rsidRPr="00AE546C" w:rsidRDefault="001714DB" w:rsidP="00143858">
            <w:pPr>
              <w:ind w:right="414"/>
              <w:rPr>
                <w:spacing w:val="0"/>
                <w:sz w:val="20"/>
              </w:rPr>
            </w:pPr>
          </w:p>
        </w:tc>
        <w:tc>
          <w:tcPr>
            <w:tcW w:w="473" w:type="pct"/>
            <w:gridSpan w:val="5"/>
            <w:tcBorders>
              <w:bottom w:val="single" w:sz="4" w:space="0" w:color="auto"/>
            </w:tcBorders>
            <w:vAlign w:val="center"/>
          </w:tcPr>
          <w:p w14:paraId="0215B42F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73" w:type="pct"/>
            <w:gridSpan w:val="5"/>
            <w:tcBorders>
              <w:bottom w:val="single" w:sz="4" w:space="0" w:color="auto"/>
            </w:tcBorders>
            <w:vAlign w:val="center"/>
          </w:tcPr>
          <w:p w14:paraId="15AE17EA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473" w:type="pct"/>
            <w:gridSpan w:val="6"/>
            <w:tcBorders>
              <w:bottom w:val="single" w:sz="4" w:space="0" w:color="auto"/>
            </w:tcBorders>
            <w:vAlign w:val="center"/>
          </w:tcPr>
          <w:p w14:paraId="52D81F43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4834211C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減</w:t>
            </w:r>
          </w:p>
        </w:tc>
      </w:tr>
      <w:tr w:rsidR="001714DB" w:rsidRPr="00AE546C" w14:paraId="2EF3BBD8" w14:textId="77777777" w:rsidTr="00A3657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5" w:type="pct"/>
          <w:wAfter w:w="8" w:type="pct"/>
          <w:cantSplit/>
          <w:trHeight w:val="1871"/>
        </w:trPr>
        <w:tc>
          <w:tcPr>
            <w:tcW w:w="284" w:type="pct"/>
            <w:gridSpan w:val="2"/>
            <w:shd w:val="clear" w:color="auto" w:fill="auto"/>
            <w:vAlign w:val="center"/>
          </w:tcPr>
          <w:p w14:paraId="44BEC4D9" w14:textId="77777777" w:rsidR="001714DB" w:rsidRPr="00AE546C" w:rsidRDefault="001714DB" w:rsidP="00143858">
            <w:pPr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67" w:type="pct"/>
            <w:gridSpan w:val="4"/>
            <w:shd w:val="clear" w:color="auto" w:fill="auto"/>
            <w:vAlign w:val="center"/>
          </w:tcPr>
          <w:p w14:paraId="65928F13" w14:textId="77777777" w:rsidR="001714DB" w:rsidRPr="00AE546C" w:rsidRDefault="001714DB" w:rsidP="00143858">
            <w:pPr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68" w:type="pct"/>
            <w:gridSpan w:val="4"/>
            <w:shd w:val="clear" w:color="auto" w:fill="auto"/>
            <w:vAlign w:val="center"/>
          </w:tcPr>
          <w:p w14:paraId="4287A85D" w14:textId="77777777" w:rsidR="001714DB" w:rsidRPr="00AE546C" w:rsidRDefault="001714DB" w:rsidP="00143858">
            <w:pPr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69" w:type="pct"/>
            <w:gridSpan w:val="2"/>
            <w:shd w:val="clear" w:color="auto" w:fill="auto"/>
            <w:vAlign w:val="center"/>
          </w:tcPr>
          <w:p w14:paraId="6952D72B" w14:textId="77777777" w:rsidR="001714DB" w:rsidRPr="00AE546C" w:rsidRDefault="001714DB" w:rsidP="00143858">
            <w:pPr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947" w:type="pct"/>
            <w:gridSpan w:val="11"/>
            <w:shd w:val="clear" w:color="auto" w:fill="auto"/>
            <w:vAlign w:val="center"/>
          </w:tcPr>
          <w:p w14:paraId="2A156F3A" w14:textId="77777777" w:rsidR="001714DB" w:rsidRPr="00AE546C" w:rsidRDefault="001714DB" w:rsidP="00143858">
            <w:pPr>
              <w:pStyle w:val="1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 w:rsidRPr="00AE546C">
              <w:rPr>
                <w:rFonts w:hAnsi="標楷體" w:hint="eastAsia"/>
                <w:noProof/>
                <w:spacing w:val="0"/>
                <w:sz w:val="20"/>
              </w:rPr>
              <w:t>合計</w:t>
            </w:r>
          </w:p>
        </w:tc>
        <w:tc>
          <w:tcPr>
            <w:tcW w:w="1361" w:type="pct"/>
            <w:gridSpan w:val="15"/>
            <w:shd w:val="clear" w:color="auto" w:fill="auto"/>
            <w:vAlign w:val="center"/>
          </w:tcPr>
          <w:p w14:paraId="1358DF69" w14:textId="77777777" w:rsidR="001714DB" w:rsidRPr="00AE546C" w:rsidRDefault="001714DB" w:rsidP="00143858">
            <w:pPr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473" w:type="pct"/>
            <w:gridSpan w:val="5"/>
            <w:shd w:val="clear" w:color="auto" w:fill="auto"/>
            <w:vAlign w:val="center"/>
          </w:tcPr>
          <w:p w14:paraId="537F82BB" w14:textId="77777777" w:rsidR="001714DB" w:rsidRPr="00AE546C" w:rsidRDefault="001714DB" w:rsidP="0014385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AE546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128,200</w:t>
            </w:r>
          </w:p>
        </w:tc>
        <w:tc>
          <w:tcPr>
            <w:tcW w:w="473" w:type="pct"/>
            <w:gridSpan w:val="5"/>
            <w:shd w:val="clear" w:color="auto" w:fill="auto"/>
            <w:vAlign w:val="center"/>
          </w:tcPr>
          <w:p w14:paraId="5DC713A1" w14:textId="77777777" w:rsidR="001714DB" w:rsidRPr="00AE546C" w:rsidRDefault="001714DB" w:rsidP="0014385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AE546C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73" w:type="pct"/>
            <w:gridSpan w:val="6"/>
            <w:shd w:val="clear" w:color="auto" w:fill="auto"/>
            <w:vAlign w:val="center"/>
          </w:tcPr>
          <w:p w14:paraId="3948DD35" w14:textId="77777777" w:rsidR="001714DB" w:rsidRPr="00AE546C" w:rsidRDefault="001714DB" w:rsidP="0014385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AE546C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B5B0C4D" w14:textId="77777777" w:rsidR="001714DB" w:rsidRPr="00AE546C" w:rsidRDefault="001714DB" w:rsidP="0014385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AE546C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1714DB" w:rsidRPr="00AE546C" w14:paraId="73CB5342" w14:textId="77777777" w:rsidTr="00A3657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5" w:type="pct"/>
          <w:wAfter w:w="8" w:type="pct"/>
          <w:cantSplit/>
          <w:trHeight w:val="1094"/>
        </w:trPr>
        <w:tc>
          <w:tcPr>
            <w:tcW w:w="284" w:type="pct"/>
            <w:gridSpan w:val="2"/>
            <w:shd w:val="clear" w:color="auto" w:fill="auto"/>
          </w:tcPr>
          <w:p w14:paraId="577A0716" w14:textId="77777777" w:rsidR="001714DB" w:rsidRPr="00AE546C" w:rsidRDefault="001714DB" w:rsidP="00143858">
            <w:pPr>
              <w:jc w:val="center"/>
              <w:rPr>
                <w:rFonts w:hAnsi="標楷體"/>
                <w:b/>
                <w:spacing w:val="0"/>
                <w:sz w:val="20"/>
              </w:rPr>
            </w:pPr>
            <w:r w:rsidRPr="00AE546C">
              <w:rPr>
                <w:rFonts w:hAnsi="標楷體"/>
                <w:b/>
                <w:noProof/>
                <w:spacing w:val="0"/>
                <w:sz w:val="20"/>
              </w:rPr>
              <w:t>112</w:t>
            </w:r>
          </w:p>
        </w:tc>
        <w:tc>
          <w:tcPr>
            <w:tcW w:w="167" w:type="pct"/>
            <w:gridSpan w:val="4"/>
            <w:shd w:val="clear" w:color="auto" w:fill="auto"/>
          </w:tcPr>
          <w:p w14:paraId="7F6ECAFA" w14:textId="77777777" w:rsidR="001714DB" w:rsidRPr="00AE546C" w:rsidRDefault="001714DB" w:rsidP="00143858">
            <w:pPr>
              <w:jc w:val="center"/>
              <w:rPr>
                <w:rFonts w:hAnsi="標楷體"/>
                <w:b/>
                <w:spacing w:val="0"/>
                <w:sz w:val="20"/>
              </w:rPr>
            </w:pPr>
            <w:r w:rsidRPr="00AE546C">
              <w:rPr>
                <w:rFonts w:hAnsi="標楷體"/>
                <w:b/>
                <w:noProof/>
                <w:spacing w:val="0"/>
                <w:sz w:val="20"/>
              </w:rPr>
              <w:t>1</w:t>
            </w:r>
          </w:p>
        </w:tc>
        <w:tc>
          <w:tcPr>
            <w:tcW w:w="168" w:type="pct"/>
            <w:gridSpan w:val="4"/>
            <w:shd w:val="clear" w:color="auto" w:fill="auto"/>
          </w:tcPr>
          <w:p w14:paraId="586DDFEA" w14:textId="77777777" w:rsidR="001714DB" w:rsidRPr="00AE546C" w:rsidRDefault="001714DB" w:rsidP="00143858">
            <w:pPr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69" w:type="pct"/>
            <w:gridSpan w:val="2"/>
            <w:shd w:val="clear" w:color="auto" w:fill="auto"/>
          </w:tcPr>
          <w:p w14:paraId="0A340108" w14:textId="77777777" w:rsidR="001714DB" w:rsidRPr="00AE546C" w:rsidRDefault="001714DB" w:rsidP="00143858">
            <w:pPr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947" w:type="pct"/>
            <w:gridSpan w:val="11"/>
            <w:shd w:val="clear" w:color="auto" w:fill="auto"/>
          </w:tcPr>
          <w:p w14:paraId="08184E66" w14:textId="77777777" w:rsidR="001714DB" w:rsidRPr="00AE546C" w:rsidRDefault="001714DB" w:rsidP="00143858">
            <w:pPr>
              <w:pStyle w:val="1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 w:rsidRPr="00AE546C">
              <w:rPr>
                <w:rFonts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1361" w:type="pct"/>
            <w:gridSpan w:val="15"/>
            <w:shd w:val="clear" w:color="auto" w:fill="auto"/>
          </w:tcPr>
          <w:p w14:paraId="27846544" w14:textId="77777777" w:rsidR="001714DB" w:rsidRPr="00AE546C" w:rsidRDefault="001714DB" w:rsidP="00143858">
            <w:pPr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473" w:type="pct"/>
            <w:gridSpan w:val="5"/>
            <w:shd w:val="clear" w:color="auto" w:fill="auto"/>
          </w:tcPr>
          <w:p w14:paraId="1D2D9CC0" w14:textId="77777777" w:rsidR="001714DB" w:rsidRPr="00AE546C" w:rsidRDefault="001714DB" w:rsidP="0014385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AE546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128,200</w:t>
            </w:r>
          </w:p>
        </w:tc>
        <w:tc>
          <w:tcPr>
            <w:tcW w:w="473" w:type="pct"/>
            <w:gridSpan w:val="5"/>
            <w:shd w:val="clear" w:color="auto" w:fill="auto"/>
          </w:tcPr>
          <w:p w14:paraId="79E32A51" w14:textId="77777777" w:rsidR="001714DB" w:rsidRPr="00AE546C" w:rsidRDefault="001714DB" w:rsidP="0014385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AE546C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73" w:type="pct"/>
            <w:gridSpan w:val="6"/>
            <w:shd w:val="clear" w:color="auto" w:fill="auto"/>
          </w:tcPr>
          <w:p w14:paraId="1ADB6AF3" w14:textId="77777777" w:rsidR="001714DB" w:rsidRPr="00AE546C" w:rsidRDefault="001714DB" w:rsidP="0014385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AE546C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</w:tcPr>
          <w:p w14:paraId="6EA2BA20" w14:textId="77777777" w:rsidR="001714DB" w:rsidRPr="00AE546C" w:rsidRDefault="001714DB" w:rsidP="0014385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AE546C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1714DB" w:rsidRPr="00AE546C" w14:paraId="1F9A53BF" w14:textId="77777777" w:rsidTr="00A3657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5" w:type="pct"/>
          <w:wAfter w:w="8" w:type="pct"/>
          <w:cantSplit/>
          <w:trHeight w:val="1077"/>
        </w:trPr>
        <w:tc>
          <w:tcPr>
            <w:tcW w:w="284" w:type="pct"/>
            <w:gridSpan w:val="2"/>
            <w:shd w:val="clear" w:color="auto" w:fill="auto"/>
          </w:tcPr>
          <w:p w14:paraId="5A461212" w14:textId="77777777" w:rsidR="001714DB" w:rsidRPr="00AE546C" w:rsidRDefault="001714DB" w:rsidP="00143858">
            <w:pPr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14:paraId="4D30298F" w14:textId="77777777" w:rsidR="001714DB" w:rsidRPr="00AE546C" w:rsidRDefault="001714DB" w:rsidP="00143858">
            <w:pPr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68" w:type="pct"/>
            <w:gridSpan w:val="4"/>
            <w:shd w:val="clear" w:color="auto" w:fill="auto"/>
          </w:tcPr>
          <w:p w14:paraId="4BB737CD" w14:textId="77777777" w:rsidR="001714DB" w:rsidRPr="00AE546C" w:rsidRDefault="001714DB" w:rsidP="00143858">
            <w:pPr>
              <w:jc w:val="center"/>
              <w:rPr>
                <w:rFonts w:hAnsi="標楷體"/>
                <w:spacing w:val="0"/>
                <w:sz w:val="20"/>
              </w:rPr>
            </w:pPr>
            <w:r w:rsidRPr="00AE546C">
              <w:rPr>
                <w:rFonts w:hAnsi="標楷體"/>
                <w:noProof/>
                <w:spacing w:val="0"/>
                <w:sz w:val="20"/>
              </w:rPr>
              <w:t>30</w:t>
            </w:r>
          </w:p>
        </w:tc>
        <w:tc>
          <w:tcPr>
            <w:tcW w:w="169" w:type="pct"/>
            <w:gridSpan w:val="2"/>
            <w:shd w:val="clear" w:color="auto" w:fill="auto"/>
          </w:tcPr>
          <w:p w14:paraId="4EE4A00B" w14:textId="77777777" w:rsidR="001714DB" w:rsidRPr="00AE546C" w:rsidRDefault="001714DB" w:rsidP="00143858">
            <w:pPr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947" w:type="pct"/>
            <w:gridSpan w:val="11"/>
            <w:shd w:val="clear" w:color="auto" w:fill="auto"/>
          </w:tcPr>
          <w:p w14:paraId="33DCA767" w14:textId="77777777" w:rsidR="001714DB" w:rsidRPr="00AE546C" w:rsidRDefault="001714DB" w:rsidP="00143858">
            <w:pPr>
              <w:pStyle w:val="1"/>
              <w:ind w:leftChars="100" w:left="140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AE546C">
              <w:rPr>
                <w:rFonts w:hAnsi="標楷體" w:hint="eastAsia"/>
                <w:b w:val="0"/>
                <w:noProof/>
                <w:spacing w:val="0"/>
                <w:sz w:val="20"/>
              </w:rPr>
              <w:t>警察局</w:t>
            </w:r>
          </w:p>
        </w:tc>
        <w:tc>
          <w:tcPr>
            <w:tcW w:w="1361" w:type="pct"/>
            <w:gridSpan w:val="15"/>
            <w:shd w:val="clear" w:color="auto" w:fill="auto"/>
          </w:tcPr>
          <w:p w14:paraId="330EF95A" w14:textId="77777777" w:rsidR="001714DB" w:rsidRPr="00AE546C" w:rsidRDefault="001714DB" w:rsidP="00143858">
            <w:pPr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473" w:type="pct"/>
            <w:gridSpan w:val="5"/>
            <w:shd w:val="clear" w:color="auto" w:fill="auto"/>
          </w:tcPr>
          <w:p w14:paraId="6080D0DA" w14:textId="77777777" w:rsidR="001714DB" w:rsidRPr="00AE546C" w:rsidRDefault="001714DB" w:rsidP="0014385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AE546C">
              <w:rPr>
                <w:rFonts w:ascii="細明體" w:eastAsia="細明體" w:hAnsi="細明體"/>
                <w:noProof/>
                <w:spacing w:val="0"/>
                <w:szCs w:val="18"/>
              </w:rPr>
              <w:t>128,200</w:t>
            </w:r>
          </w:p>
        </w:tc>
        <w:tc>
          <w:tcPr>
            <w:tcW w:w="473" w:type="pct"/>
            <w:gridSpan w:val="5"/>
            <w:shd w:val="clear" w:color="auto" w:fill="auto"/>
          </w:tcPr>
          <w:p w14:paraId="48D92F42" w14:textId="77777777" w:rsidR="001714DB" w:rsidRPr="00AE546C" w:rsidRDefault="001714DB" w:rsidP="0014385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AE546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73" w:type="pct"/>
            <w:gridSpan w:val="6"/>
            <w:shd w:val="clear" w:color="auto" w:fill="auto"/>
          </w:tcPr>
          <w:p w14:paraId="4EF6DEAD" w14:textId="77777777" w:rsidR="001714DB" w:rsidRPr="00AE546C" w:rsidRDefault="001714DB" w:rsidP="0014385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AE546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</w:tcPr>
          <w:p w14:paraId="6FC97BAB" w14:textId="77777777" w:rsidR="001714DB" w:rsidRPr="00AE546C" w:rsidRDefault="001714DB" w:rsidP="0014385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AE546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1714DB" w:rsidRPr="00AE546C" w14:paraId="48038194" w14:textId="77777777" w:rsidTr="00A3657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5" w:type="pct"/>
          <w:wAfter w:w="8" w:type="pct"/>
          <w:cantSplit/>
          <w:trHeight w:val="7143"/>
        </w:trPr>
        <w:tc>
          <w:tcPr>
            <w:tcW w:w="284" w:type="pct"/>
            <w:gridSpan w:val="2"/>
            <w:shd w:val="clear" w:color="auto" w:fill="auto"/>
          </w:tcPr>
          <w:p w14:paraId="7E8B8D57" w14:textId="77777777" w:rsidR="001714DB" w:rsidRPr="00AE546C" w:rsidRDefault="001714DB" w:rsidP="00143858">
            <w:pPr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14:paraId="4ABA4355" w14:textId="77777777" w:rsidR="001714DB" w:rsidRPr="00AE546C" w:rsidRDefault="001714DB" w:rsidP="00143858">
            <w:pPr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68" w:type="pct"/>
            <w:gridSpan w:val="4"/>
            <w:shd w:val="clear" w:color="auto" w:fill="auto"/>
          </w:tcPr>
          <w:p w14:paraId="66B5F01D" w14:textId="77777777" w:rsidR="001714DB" w:rsidRPr="00AE546C" w:rsidRDefault="001714DB" w:rsidP="00143858">
            <w:pPr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69" w:type="pct"/>
            <w:gridSpan w:val="2"/>
            <w:shd w:val="clear" w:color="auto" w:fill="auto"/>
          </w:tcPr>
          <w:p w14:paraId="6CC97960" w14:textId="77777777" w:rsidR="001714DB" w:rsidRPr="00AE546C" w:rsidRDefault="001714DB" w:rsidP="00143858">
            <w:pPr>
              <w:jc w:val="center"/>
              <w:rPr>
                <w:rFonts w:hAnsi="標楷體"/>
                <w:spacing w:val="0"/>
                <w:sz w:val="20"/>
              </w:rPr>
            </w:pPr>
            <w:r w:rsidRPr="00AE546C">
              <w:rPr>
                <w:rFonts w:hAnsi="標楷體"/>
                <w:noProof/>
                <w:spacing w:val="0"/>
                <w:sz w:val="20"/>
              </w:rPr>
              <w:t>17</w:t>
            </w:r>
          </w:p>
        </w:tc>
        <w:tc>
          <w:tcPr>
            <w:tcW w:w="947" w:type="pct"/>
            <w:gridSpan w:val="11"/>
            <w:shd w:val="clear" w:color="auto" w:fill="auto"/>
          </w:tcPr>
          <w:p w14:paraId="084246D9" w14:textId="77777777" w:rsidR="001714DB" w:rsidRPr="00AE546C" w:rsidRDefault="001714DB" w:rsidP="00143858">
            <w:pPr>
              <w:pStyle w:val="1"/>
              <w:ind w:leftChars="200" w:left="280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AE546C">
              <w:rPr>
                <w:rFonts w:hAnsi="標楷體" w:hint="eastAsia"/>
                <w:b w:val="0"/>
                <w:noProof/>
                <w:spacing w:val="0"/>
                <w:sz w:val="20"/>
              </w:rPr>
              <w:t>統籌分配稅</w:t>
            </w:r>
          </w:p>
        </w:tc>
        <w:tc>
          <w:tcPr>
            <w:tcW w:w="1361" w:type="pct"/>
            <w:gridSpan w:val="15"/>
            <w:shd w:val="clear" w:color="auto" w:fill="auto"/>
          </w:tcPr>
          <w:p w14:paraId="71A4A6C1" w14:textId="77777777" w:rsidR="001714DB" w:rsidRPr="00AE546C" w:rsidRDefault="001714DB" w:rsidP="00143858">
            <w:pPr>
              <w:jc w:val="both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減列溢保留</w:t>
            </w:r>
            <w:r w:rsidRPr="00AE546C">
              <w:rPr>
                <w:rFonts w:hAnsi="標楷體" w:hint="eastAsia"/>
                <w:noProof/>
                <w:spacing w:val="0"/>
                <w:sz w:val="20"/>
              </w:rPr>
              <w:t>嘉義市碰撞構圖系統擴充升級計畫</w:t>
            </w:r>
            <w:r>
              <w:rPr>
                <w:rFonts w:hAnsi="標楷體" w:hint="eastAsia"/>
                <w:noProof/>
                <w:spacing w:val="0"/>
                <w:sz w:val="20"/>
              </w:rPr>
              <w:t>中央補助款</w:t>
            </w:r>
            <w:r w:rsidRPr="00AE546C">
              <w:rPr>
                <w:rFonts w:hAnsi="標楷體" w:hint="eastAsia"/>
                <w:noProof/>
                <w:spacing w:val="0"/>
                <w:sz w:val="20"/>
              </w:rPr>
              <w:t>。</w:t>
            </w:r>
          </w:p>
        </w:tc>
        <w:tc>
          <w:tcPr>
            <w:tcW w:w="473" w:type="pct"/>
            <w:gridSpan w:val="5"/>
            <w:shd w:val="clear" w:color="auto" w:fill="auto"/>
          </w:tcPr>
          <w:p w14:paraId="549E3598" w14:textId="77777777" w:rsidR="001714DB" w:rsidRPr="00AE546C" w:rsidRDefault="001714DB" w:rsidP="0014385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AE546C">
              <w:rPr>
                <w:rFonts w:ascii="細明體" w:eastAsia="細明體" w:hAnsi="細明體"/>
                <w:noProof/>
                <w:spacing w:val="0"/>
                <w:szCs w:val="18"/>
              </w:rPr>
              <w:t>128,200</w:t>
            </w:r>
          </w:p>
        </w:tc>
        <w:tc>
          <w:tcPr>
            <w:tcW w:w="473" w:type="pct"/>
            <w:gridSpan w:val="5"/>
            <w:shd w:val="clear" w:color="auto" w:fill="auto"/>
          </w:tcPr>
          <w:p w14:paraId="547AEF3F" w14:textId="77777777" w:rsidR="001714DB" w:rsidRPr="00AE546C" w:rsidRDefault="001714DB" w:rsidP="0014385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AE546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73" w:type="pct"/>
            <w:gridSpan w:val="6"/>
            <w:shd w:val="clear" w:color="auto" w:fill="auto"/>
          </w:tcPr>
          <w:p w14:paraId="0B39145D" w14:textId="77777777" w:rsidR="001714DB" w:rsidRPr="00AE546C" w:rsidRDefault="001714DB" w:rsidP="0014385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AE546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</w:tcPr>
          <w:p w14:paraId="27CEEA69" w14:textId="77777777" w:rsidR="001714DB" w:rsidRPr="00AE546C" w:rsidRDefault="001714DB" w:rsidP="0014385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AE546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1714DB" w:rsidRPr="00AE546C" w14:paraId="1312D08E" w14:textId="77777777" w:rsidTr="00A36573">
        <w:trPr>
          <w:gridAfter w:val="1"/>
          <w:wAfter w:w="8" w:type="pct"/>
          <w:cantSplit/>
          <w:trHeight w:hRule="exact" w:val="520"/>
          <w:tblHeader/>
        </w:trPr>
        <w:tc>
          <w:tcPr>
            <w:tcW w:w="4992" w:type="pct"/>
            <w:gridSpan w:val="56"/>
            <w:tcBorders>
              <w:top w:val="nil"/>
              <w:left w:val="nil"/>
              <w:bottom w:val="nil"/>
              <w:right w:val="nil"/>
            </w:tcBorders>
          </w:tcPr>
          <w:p w14:paraId="25F3BFD3" w14:textId="77777777" w:rsidR="001714DB" w:rsidRPr="009A7A91" w:rsidRDefault="001714DB" w:rsidP="00143858">
            <w:pPr>
              <w:jc w:val="both"/>
              <w:rPr>
                <w:b/>
                <w:spacing w:val="0"/>
                <w:sz w:val="36"/>
                <w:szCs w:val="36"/>
                <w:u w:val="single"/>
              </w:rPr>
            </w:pPr>
            <w:r w:rsidRPr="009A7A91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lastRenderedPageBreak/>
              <w:t>以前年度歲入轉入數決算</w:t>
            </w:r>
            <w:proofErr w:type="gramStart"/>
            <w:r w:rsidRPr="009A7A91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Pr="009A7A91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表</w:t>
            </w:r>
          </w:p>
        </w:tc>
      </w:tr>
      <w:tr w:rsidR="001714DB" w:rsidRPr="00AE546C" w14:paraId="605A3775" w14:textId="77777777" w:rsidTr="00C024DC">
        <w:trPr>
          <w:gridAfter w:val="1"/>
          <w:wAfter w:w="8" w:type="pct"/>
          <w:cantSplit/>
          <w:trHeight w:hRule="exact" w:val="510"/>
          <w:tblHeader/>
        </w:trPr>
        <w:tc>
          <w:tcPr>
            <w:tcW w:w="2146" w:type="pct"/>
            <w:gridSpan w:val="29"/>
            <w:tcBorders>
              <w:top w:val="nil"/>
              <w:left w:val="nil"/>
              <w:right w:val="nil"/>
            </w:tcBorders>
          </w:tcPr>
          <w:p w14:paraId="53D79553" w14:textId="77777777" w:rsidR="001714DB" w:rsidRPr="00AE546C" w:rsidRDefault="001714DB" w:rsidP="00143858">
            <w:pPr>
              <w:jc w:val="both"/>
              <w:rPr>
                <w:spacing w:val="0"/>
                <w:sz w:val="24"/>
                <w:szCs w:val="24"/>
              </w:rPr>
            </w:pPr>
          </w:p>
        </w:tc>
        <w:tc>
          <w:tcPr>
            <w:tcW w:w="2846" w:type="pct"/>
            <w:gridSpan w:val="27"/>
            <w:tcBorders>
              <w:top w:val="nil"/>
              <w:left w:val="nil"/>
              <w:right w:val="nil"/>
            </w:tcBorders>
            <w:vAlign w:val="bottom"/>
          </w:tcPr>
          <w:p w14:paraId="108884C5" w14:textId="77777777" w:rsidR="001714DB" w:rsidRPr="00AE546C" w:rsidRDefault="001714DB" w:rsidP="00BE3117">
            <w:pPr>
              <w:snapToGrid w:val="0"/>
              <w:ind w:rightChars="-15" w:right="-21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單位</w:t>
            </w:r>
            <w:r w:rsidRPr="00AE546C">
              <w:rPr>
                <w:spacing w:val="0"/>
                <w:sz w:val="20"/>
              </w:rPr>
              <w:t>：</w:t>
            </w:r>
            <w:r w:rsidRPr="00AE546C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1714DB" w:rsidRPr="00AE546C" w14:paraId="5A477F9B" w14:textId="77777777" w:rsidTr="00A36573">
        <w:trPr>
          <w:gridAfter w:val="1"/>
          <w:wAfter w:w="8" w:type="pct"/>
          <w:cantSplit/>
          <w:trHeight w:hRule="exact" w:val="454"/>
          <w:tblHeader/>
        </w:trPr>
        <w:tc>
          <w:tcPr>
            <w:tcW w:w="3377" w:type="pct"/>
            <w:gridSpan w:val="41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00E5EB2" w14:textId="77777777" w:rsidR="001714DB" w:rsidRPr="00AE546C" w:rsidRDefault="001714DB" w:rsidP="00143858">
            <w:pPr>
              <w:snapToGrid w:val="0"/>
              <w:ind w:left="1701" w:right="1985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正數</w:t>
            </w:r>
          </w:p>
        </w:tc>
        <w:tc>
          <w:tcPr>
            <w:tcW w:w="975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2538850" w14:textId="77777777" w:rsidR="001714DB" w:rsidRPr="00AE546C" w:rsidRDefault="001714DB" w:rsidP="00143858">
            <w:pPr>
              <w:ind w:left="91" w:right="91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應繳回市庫數</w:t>
            </w:r>
          </w:p>
        </w:tc>
        <w:tc>
          <w:tcPr>
            <w:tcW w:w="639" w:type="pct"/>
            <w:gridSpan w:val="6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19A14101" w14:textId="77777777" w:rsidR="001714DB" w:rsidRPr="00AE546C" w:rsidRDefault="001714DB" w:rsidP="00143858">
            <w:pPr>
              <w:ind w:left="113" w:right="113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備註</w:t>
            </w:r>
          </w:p>
        </w:tc>
      </w:tr>
      <w:tr w:rsidR="001714DB" w:rsidRPr="00AE546C" w14:paraId="60A97219" w14:textId="77777777" w:rsidTr="00C024DC">
        <w:trPr>
          <w:gridAfter w:val="1"/>
          <w:wAfter w:w="8" w:type="pct"/>
          <w:cantSplit/>
          <w:trHeight w:val="454"/>
          <w:tblHeader/>
        </w:trPr>
        <w:tc>
          <w:tcPr>
            <w:tcW w:w="1685" w:type="pct"/>
            <w:gridSpan w:val="21"/>
            <w:tcBorders>
              <w:left w:val="nil"/>
              <w:bottom w:val="nil"/>
            </w:tcBorders>
            <w:vAlign w:val="center"/>
          </w:tcPr>
          <w:p w14:paraId="03F738A6" w14:textId="77777777" w:rsidR="001714DB" w:rsidRPr="00AE546C" w:rsidRDefault="001714DB" w:rsidP="00143858">
            <w:pPr>
              <w:ind w:left="91" w:right="91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1692" w:type="pct"/>
            <w:gridSpan w:val="20"/>
            <w:tcBorders>
              <w:right w:val="single" w:sz="12" w:space="0" w:color="auto"/>
            </w:tcBorders>
            <w:vAlign w:val="center"/>
          </w:tcPr>
          <w:p w14:paraId="3E44FBE4" w14:textId="77777777" w:rsidR="001714DB" w:rsidRPr="00AE546C" w:rsidRDefault="001714DB" w:rsidP="00143858">
            <w:pPr>
              <w:ind w:left="91" w:right="91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未</w:t>
            </w:r>
            <w:proofErr w:type="gramStart"/>
            <w:r w:rsidRPr="00AE546C">
              <w:rPr>
                <w:rFonts w:hint="eastAsia"/>
                <w:spacing w:val="0"/>
                <w:sz w:val="20"/>
              </w:rPr>
              <w:t>結清數</w:t>
            </w:r>
            <w:proofErr w:type="gramEnd"/>
          </w:p>
        </w:tc>
        <w:tc>
          <w:tcPr>
            <w:tcW w:w="975" w:type="pct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802D85" w14:textId="77777777" w:rsidR="001714DB" w:rsidRPr="00AE546C" w:rsidRDefault="001714DB" w:rsidP="00143858">
            <w:pPr>
              <w:ind w:left="77" w:right="79"/>
              <w:jc w:val="distribute"/>
              <w:rPr>
                <w:spacing w:val="0"/>
                <w:sz w:val="20"/>
              </w:rPr>
            </w:pPr>
          </w:p>
        </w:tc>
        <w:tc>
          <w:tcPr>
            <w:tcW w:w="639" w:type="pct"/>
            <w:gridSpan w:val="6"/>
            <w:vMerge/>
            <w:tcBorders>
              <w:left w:val="single" w:sz="12" w:space="0" w:color="auto"/>
              <w:right w:val="nil"/>
            </w:tcBorders>
          </w:tcPr>
          <w:p w14:paraId="0B5F4367" w14:textId="77777777" w:rsidR="001714DB" w:rsidRPr="00AE546C" w:rsidRDefault="001714DB" w:rsidP="00143858">
            <w:pPr>
              <w:ind w:right="414"/>
              <w:rPr>
                <w:spacing w:val="0"/>
                <w:sz w:val="20"/>
              </w:rPr>
            </w:pPr>
          </w:p>
        </w:tc>
      </w:tr>
      <w:tr w:rsidR="001714DB" w:rsidRPr="00AE546C" w14:paraId="23DD0215" w14:textId="77777777" w:rsidTr="00C024DC">
        <w:trPr>
          <w:gridAfter w:val="1"/>
          <w:wAfter w:w="8" w:type="pct"/>
          <w:cantSplit/>
          <w:trHeight w:hRule="exact" w:val="386"/>
          <w:tblHeader/>
        </w:trPr>
        <w:tc>
          <w:tcPr>
            <w:tcW w:w="841" w:type="pct"/>
            <w:gridSpan w:val="14"/>
            <w:tcBorders>
              <w:left w:val="nil"/>
              <w:bottom w:val="nil"/>
            </w:tcBorders>
            <w:vAlign w:val="center"/>
          </w:tcPr>
          <w:p w14:paraId="5F8B2550" w14:textId="77777777" w:rsidR="001714DB" w:rsidRPr="00AE546C" w:rsidRDefault="001714DB" w:rsidP="00C024DC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848" w:type="pct"/>
            <w:gridSpan w:val="8"/>
            <w:tcBorders>
              <w:left w:val="nil"/>
              <w:bottom w:val="nil"/>
            </w:tcBorders>
            <w:vAlign w:val="center"/>
          </w:tcPr>
          <w:p w14:paraId="78234E0B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842" w:type="pct"/>
            <w:gridSpan w:val="11"/>
            <w:tcBorders>
              <w:bottom w:val="nil"/>
            </w:tcBorders>
            <w:vAlign w:val="center"/>
          </w:tcPr>
          <w:p w14:paraId="7D75EFFB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845" w:type="pct"/>
            <w:gridSpan w:val="8"/>
            <w:tcBorders>
              <w:bottom w:val="nil"/>
              <w:right w:val="single" w:sz="12" w:space="0" w:color="auto"/>
            </w:tcBorders>
            <w:vAlign w:val="center"/>
          </w:tcPr>
          <w:p w14:paraId="30847748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975" w:type="pct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E0CBD0" w14:textId="77777777" w:rsidR="001714DB" w:rsidRPr="00AE546C" w:rsidRDefault="001714DB" w:rsidP="00143858">
            <w:pPr>
              <w:ind w:left="77" w:right="79"/>
              <w:jc w:val="distribute"/>
              <w:rPr>
                <w:spacing w:val="0"/>
                <w:sz w:val="20"/>
              </w:rPr>
            </w:pPr>
          </w:p>
        </w:tc>
        <w:tc>
          <w:tcPr>
            <w:tcW w:w="639" w:type="pct"/>
            <w:gridSpan w:val="6"/>
            <w:vMerge/>
            <w:tcBorders>
              <w:left w:val="single" w:sz="12" w:space="0" w:color="auto"/>
              <w:right w:val="nil"/>
            </w:tcBorders>
          </w:tcPr>
          <w:p w14:paraId="1EF7CF6B" w14:textId="77777777" w:rsidR="001714DB" w:rsidRPr="00AE546C" w:rsidRDefault="001714DB" w:rsidP="00143858">
            <w:pPr>
              <w:ind w:right="414"/>
              <w:rPr>
                <w:spacing w:val="0"/>
                <w:sz w:val="20"/>
              </w:rPr>
            </w:pPr>
          </w:p>
        </w:tc>
      </w:tr>
      <w:tr w:rsidR="001714DB" w:rsidRPr="00AE546C" w14:paraId="6FD92546" w14:textId="77777777" w:rsidTr="00A36573">
        <w:trPr>
          <w:gridAfter w:val="1"/>
          <w:wAfter w:w="8" w:type="pct"/>
          <w:cantSplit/>
          <w:trHeight w:hRule="exact" w:val="397"/>
          <w:tblHeader/>
        </w:trPr>
        <w:tc>
          <w:tcPr>
            <w:tcW w:w="421" w:type="pct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70A59AAB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21" w:type="pct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1C2B976C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424" w:type="pct"/>
            <w:gridSpan w:val="4"/>
            <w:tcBorders>
              <w:bottom w:val="single" w:sz="4" w:space="0" w:color="auto"/>
            </w:tcBorders>
            <w:vAlign w:val="center"/>
          </w:tcPr>
          <w:p w14:paraId="4F5CC31B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25" w:type="pct"/>
            <w:gridSpan w:val="4"/>
            <w:tcBorders>
              <w:bottom w:val="single" w:sz="4" w:space="0" w:color="auto"/>
            </w:tcBorders>
            <w:vAlign w:val="center"/>
          </w:tcPr>
          <w:p w14:paraId="34B5B77B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420" w:type="pct"/>
            <w:gridSpan w:val="6"/>
            <w:tcBorders>
              <w:bottom w:val="single" w:sz="4" w:space="0" w:color="auto"/>
            </w:tcBorders>
            <w:vAlign w:val="center"/>
          </w:tcPr>
          <w:p w14:paraId="3A4CA6E7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22" w:type="pct"/>
            <w:gridSpan w:val="5"/>
            <w:tcBorders>
              <w:bottom w:val="single" w:sz="4" w:space="0" w:color="auto"/>
            </w:tcBorders>
            <w:vAlign w:val="center"/>
          </w:tcPr>
          <w:p w14:paraId="29ABAEC1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422" w:type="pct"/>
            <w:gridSpan w:val="3"/>
            <w:tcBorders>
              <w:bottom w:val="single" w:sz="4" w:space="0" w:color="auto"/>
            </w:tcBorders>
            <w:vAlign w:val="center"/>
          </w:tcPr>
          <w:p w14:paraId="3A5BFCDA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23" w:type="pct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6000FC2" w14:textId="77777777" w:rsidR="001714DB" w:rsidRPr="00AE546C" w:rsidRDefault="001714DB" w:rsidP="00143858">
            <w:pPr>
              <w:snapToGrid w:val="0"/>
              <w:ind w:left="79" w:right="79"/>
              <w:jc w:val="distribute"/>
              <w:rPr>
                <w:spacing w:val="0"/>
                <w:sz w:val="20"/>
              </w:rPr>
            </w:pPr>
            <w:r w:rsidRPr="00AE546C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975" w:type="pct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97A23" w14:textId="77777777" w:rsidR="001714DB" w:rsidRPr="00AE546C" w:rsidRDefault="001714DB" w:rsidP="00143858">
            <w:pPr>
              <w:ind w:left="77" w:right="79"/>
              <w:jc w:val="distribute"/>
              <w:rPr>
                <w:spacing w:val="0"/>
                <w:sz w:val="20"/>
              </w:rPr>
            </w:pPr>
          </w:p>
        </w:tc>
        <w:tc>
          <w:tcPr>
            <w:tcW w:w="639" w:type="pct"/>
            <w:gridSpan w:val="6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187F89E0" w14:textId="77777777" w:rsidR="001714DB" w:rsidRPr="00AE546C" w:rsidRDefault="001714DB" w:rsidP="00143858">
            <w:pPr>
              <w:ind w:left="77" w:right="79"/>
              <w:jc w:val="distribute"/>
              <w:rPr>
                <w:spacing w:val="0"/>
                <w:sz w:val="20"/>
              </w:rPr>
            </w:pPr>
          </w:p>
        </w:tc>
      </w:tr>
      <w:tr w:rsidR="001714DB" w:rsidRPr="00AE546C" w14:paraId="47AD75C7" w14:textId="77777777" w:rsidTr="00A36573">
        <w:trPr>
          <w:gridAfter w:val="1"/>
          <w:wAfter w:w="8" w:type="pct"/>
          <w:cantSplit/>
          <w:trHeight w:val="1871"/>
        </w:trPr>
        <w:tc>
          <w:tcPr>
            <w:tcW w:w="421" w:type="pct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77D288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1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D49F06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4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E56726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5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B2D899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0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C3D79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2" w:type="pct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F2745" w14:textId="77777777" w:rsidR="001714DB" w:rsidRPr="004D2B07" w:rsidRDefault="001714DB" w:rsidP="0014385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D2B0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128,200</w:t>
            </w:r>
          </w:p>
        </w:tc>
        <w:tc>
          <w:tcPr>
            <w:tcW w:w="422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25384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3" w:type="pct"/>
            <w:gridSpan w:val="5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DAB370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975" w:type="pct"/>
            <w:gridSpan w:val="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22AA47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39" w:type="pct"/>
            <w:gridSpan w:val="6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6EB306C" w14:textId="77777777" w:rsidR="001714DB" w:rsidRPr="00AE546C" w:rsidRDefault="001714DB" w:rsidP="00143858">
            <w:pPr>
              <w:rPr>
                <w:rFonts w:eastAsia="細明體" w:hAnsi="標楷體"/>
                <w:b/>
                <w:spacing w:val="0"/>
                <w:sz w:val="20"/>
              </w:rPr>
            </w:pPr>
          </w:p>
        </w:tc>
      </w:tr>
      <w:tr w:rsidR="001714DB" w:rsidRPr="00AE546C" w14:paraId="73BBAF30" w14:textId="77777777" w:rsidTr="00A36573">
        <w:trPr>
          <w:gridAfter w:val="1"/>
          <w:wAfter w:w="8" w:type="pct"/>
          <w:cantSplit/>
          <w:trHeight w:val="1094"/>
        </w:trPr>
        <w:tc>
          <w:tcPr>
            <w:tcW w:w="421" w:type="pct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648C2543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1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6F7E709A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4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60B2A80C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5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40E5C7F9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0" w:type="pct"/>
            <w:gridSpan w:val="6"/>
            <w:tcBorders>
              <w:top w:val="nil"/>
              <w:bottom w:val="nil"/>
            </w:tcBorders>
            <w:shd w:val="clear" w:color="auto" w:fill="auto"/>
          </w:tcPr>
          <w:p w14:paraId="4A357FB6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2" w:type="pct"/>
            <w:gridSpan w:val="5"/>
            <w:tcBorders>
              <w:top w:val="nil"/>
              <w:bottom w:val="nil"/>
            </w:tcBorders>
            <w:shd w:val="clear" w:color="auto" w:fill="auto"/>
          </w:tcPr>
          <w:p w14:paraId="0171444F" w14:textId="77777777" w:rsidR="001714DB" w:rsidRPr="004D2B07" w:rsidRDefault="001714DB" w:rsidP="0014385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D2B0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128,200</w:t>
            </w:r>
          </w:p>
        </w:tc>
        <w:tc>
          <w:tcPr>
            <w:tcW w:w="422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1564058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3" w:type="pct"/>
            <w:gridSpan w:val="5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4EF7246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975" w:type="pct"/>
            <w:gridSpan w:val="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0FFA1A6" w14:textId="77777777" w:rsidR="001714DB" w:rsidRPr="00AE546C" w:rsidRDefault="001714DB" w:rsidP="00143858">
            <w:pPr>
              <w:rPr>
                <w:rFonts w:ascii="新細明體" w:eastAsia="細明體" w:hAnsi="新細明體"/>
                <w:b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39" w:type="pct"/>
            <w:gridSpan w:val="6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9E93C51" w14:textId="77777777" w:rsidR="001714DB" w:rsidRPr="00AE546C" w:rsidRDefault="001714DB" w:rsidP="00143858">
            <w:pPr>
              <w:rPr>
                <w:rFonts w:eastAsia="細明體" w:hAnsi="標楷體"/>
                <w:b/>
                <w:spacing w:val="0"/>
                <w:sz w:val="20"/>
              </w:rPr>
            </w:pPr>
          </w:p>
        </w:tc>
      </w:tr>
      <w:tr w:rsidR="001714DB" w:rsidRPr="00AE546C" w14:paraId="4FA4D109" w14:textId="77777777" w:rsidTr="00A36573">
        <w:trPr>
          <w:gridAfter w:val="1"/>
          <w:wAfter w:w="8" w:type="pct"/>
          <w:cantSplit/>
          <w:trHeight w:val="1077"/>
        </w:trPr>
        <w:tc>
          <w:tcPr>
            <w:tcW w:w="421" w:type="pct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023CB462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1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6DE0D576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4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656A031B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5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2F0621AA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0" w:type="pct"/>
            <w:gridSpan w:val="6"/>
            <w:tcBorders>
              <w:top w:val="nil"/>
              <w:bottom w:val="nil"/>
            </w:tcBorders>
            <w:shd w:val="clear" w:color="auto" w:fill="auto"/>
          </w:tcPr>
          <w:p w14:paraId="19463E18" w14:textId="77777777" w:rsidR="001714DB" w:rsidRPr="00AE546C" w:rsidRDefault="001714DB" w:rsidP="00143858">
            <w:pPr>
              <w:ind w:leftChars="100" w:left="140"/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2" w:type="pct"/>
            <w:gridSpan w:val="5"/>
            <w:tcBorders>
              <w:top w:val="nil"/>
              <w:bottom w:val="nil"/>
            </w:tcBorders>
            <w:shd w:val="clear" w:color="auto" w:fill="auto"/>
          </w:tcPr>
          <w:p w14:paraId="36C8CF33" w14:textId="77777777" w:rsidR="001714DB" w:rsidRPr="004D2B07" w:rsidRDefault="001714DB" w:rsidP="0014385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D2B07">
              <w:rPr>
                <w:rFonts w:ascii="細明體" w:eastAsia="細明體" w:hAnsi="細明體"/>
                <w:noProof/>
                <w:spacing w:val="0"/>
                <w:szCs w:val="18"/>
              </w:rPr>
              <w:t>128,200</w:t>
            </w:r>
          </w:p>
        </w:tc>
        <w:tc>
          <w:tcPr>
            <w:tcW w:w="422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0C19F02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3" w:type="pct"/>
            <w:gridSpan w:val="5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EFDF482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75" w:type="pct"/>
            <w:gridSpan w:val="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F99DE77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39" w:type="pct"/>
            <w:gridSpan w:val="6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CF860C3" w14:textId="77777777" w:rsidR="001714DB" w:rsidRPr="00AE546C" w:rsidRDefault="001714DB" w:rsidP="00143858">
            <w:pPr>
              <w:rPr>
                <w:rFonts w:eastAsia="細明體" w:hAnsi="標楷體"/>
                <w:spacing w:val="0"/>
                <w:sz w:val="20"/>
              </w:rPr>
            </w:pPr>
          </w:p>
        </w:tc>
      </w:tr>
      <w:tr w:rsidR="001714DB" w:rsidRPr="00AE546C" w14:paraId="0AEFB27A" w14:textId="77777777" w:rsidTr="00A36573">
        <w:trPr>
          <w:gridAfter w:val="1"/>
          <w:wAfter w:w="8" w:type="pct"/>
          <w:cantSplit/>
          <w:trHeight w:val="7132"/>
        </w:trPr>
        <w:tc>
          <w:tcPr>
            <w:tcW w:w="421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0F428F4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1" w:type="pct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31D3D496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4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F3DF6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5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8BF93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0" w:type="pct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A4B3F" w14:textId="77777777" w:rsidR="001714DB" w:rsidRPr="00AE546C" w:rsidRDefault="001714DB" w:rsidP="00143858">
            <w:pPr>
              <w:ind w:leftChars="200" w:left="280"/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2" w:type="pct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559423" w14:textId="77777777" w:rsidR="001714DB" w:rsidRPr="004D2B07" w:rsidRDefault="001714DB" w:rsidP="0014385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D2B07">
              <w:rPr>
                <w:rFonts w:ascii="細明體" w:eastAsia="細明體" w:hAnsi="細明體"/>
                <w:noProof/>
                <w:spacing w:val="0"/>
                <w:szCs w:val="18"/>
              </w:rPr>
              <w:t>128,200</w:t>
            </w:r>
          </w:p>
        </w:tc>
        <w:tc>
          <w:tcPr>
            <w:tcW w:w="422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10445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3" w:type="pct"/>
            <w:gridSpan w:val="5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AD80CB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75" w:type="pct"/>
            <w:gridSpan w:val="9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32A849" w14:textId="77777777" w:rsidR="001714DB" w:rsidRPr="00AE546C" w:rsidRDefault="001714DB" w:rsidP="00143858">
            <w:pPr>
              <w:rPr>
                <w:rFonts w:ascii="新細明體" w:eastAsia="細明體" w:hAnsi="新細明體"/>
                <w:spacing w:val="0"/>
                <w:szCs w:val="18"/>
              </w:rPr>
            </w:pPr>
            <w:r w:rsidRPr="00AE546C">
              <w:rPr>
                <w:rFonts w:ascii="新細明體" w:eastAsia="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39" w:type="pct"/>
            <w:gridSpan w:val="6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6EEFBC" w14:textId="77777777" w:rsidR="001714DB" w:rsidRPr="00AE546C" w:rsidRDefault="001714DB" w:rsidP="00143858">
            <w:pPr>
              <w:jc w:val="distribute"/>
              <w:rPr>
                <w:rFonts w:eastAsia="細明體" w:hAnsi="標楷體"/>
                <w:spacing w:val="0"/>
                <w:sz w:val="20"/>
              </w:rPr>
            </w:pPr>
          </w:p>
        </w:tc>
      </w:tr>
      <w:tr w:rsidR="001714DB" w:rsidRPr="0066573D" w14:paraId="02BAEC03" w14:textId="77777777" w:rsidTr="00A36573">
        <w:trPr>
          <w:cantSplit/>
          <w:trHeight w:hRule="exact" w:val="522"/>
          <w:tblHeader/>
        </w:trPr>
        <w:tc>
          <w:tcPr>
            <w:tcW w:w="5000" w:type="pct"/>
            <w:gridSpan w:val="57"/>
            <w:tcBorders>
              <w:top w:val="nil"/>
              <w:left w:val="nil"/>
              <w:bottom w:val="nil"/>
              <w:right w:val="nil"/>
            </w:tcBorders>
          </w:tcPr>
          <w:p w14:paraId="6C513714" w14:textId="77777777" w:rsidR="001714DB" w:rsidRPr="0066573D" w:rsidRDefault="001714DB" w:rsidP="00143858">
            <w:pPr>
              <w:rPr>
                <w:spacing w:val="0"/>
                <w:sz w:val="32"/>
                <w:szCs w:val="32"/>
                <w:u w:val="single"/>
              </w:rPr>
            </w:pPr>
            <w:r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lastRenderedPageBreak/>
              <w:t>參</w:t>
            </w:r>
            <w:r w:rsidRPr="0066573D">
              <w:rPr>
                <w:b/>
                <w:spacing w:val="0"/>
                <w:sz w:val="36"/>
                <w:szCs w:val="36"/>
                <w:u w:val="single"/>
              </w:rPr>
              <w:t>、</w:t>
            </w:r>
            <w:r w:rsidRPr="00665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Pr="00665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11</w:t>
            </w:r>
            <w:r w:rsidRPr="0066573D">
              <w:rPr>
                <w:b/>
                <w:spacing w:val="0"/>
                <w:sz w:val="36"/>
                <w:szCs w:val="36"/>
                <w:u w:val="single"/>
              </w:rPr>
              <w:t>3</w:t>
            </w:r>
            <w:proofErr w:type="gramEnd"/>
            <w:r w:rsidRPr="00665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年度嘉義市總決算</w:t>
            </w:r>
          </w:p>
        </w:tc>
      </w:tr>
      <w:tr w:rsidR="001714DB" w:rsidRPr="0066573D" w14:paraId="1A05B7F1" w14:textId="77777777" w:rsidTr="00A36573">
        <w:trPr>
          <w:cantSplit/>
          <w:trHeight w:hRule="exact" w:val="539"/>
          <w:tblHeader/>
        </w:trPr>
        <w:tc>
          <w:tcPr>
            <w:tcW w:w="5000" w:type="pct"/>
            <w:gridSpan w:val="57"/>
            <w:tcBorders>
              <w:top w:val="nil"/>
              <w:left w:val="nil"/>
              <w:right w:val="nil"/>
            </w:tcBorders>
          </w:tcPr>
          <w:p w14:paraId="57FCD860" w14:textId="77777777" w:rsidR="001714DB" w:rsidRPr="0066573D" w:rsidRDefault="001714DB" w:rsidP="00143858">
            <w:pPr>
              <w:spacing w:line="240" w:lineRule="exact"/>
              <w:rPr>
                <w:spacing w:val="0"/>
                <w:sz w:val="24"/>
                <w:szCs w:val="24"/>
              </w:rPr>
            </w:pPr>
          </w:p>
        </w:tc>
      </w:tr>
      <w:tr w:rsidR="001714DB" w:rsidRPr="0066573D" w14:paraId="569AD45D" w14:textId="77777777" w:rsidTr="00A36573">
        <w:trPr>
          <w:cantSplit/>
          <w:trHeight w:hRule="exact" w:val="454"/>
          <w:tblHeader/>
        </w:trPr>
        <w:tc>
          <w:tcPr>
            <w:tcW w:w="2007" w:type="pct"/>
            <w:gridSpan w:val="27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686E5398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科目</w:t>
            </w:r>
          </w:p>
        </w:tc>
        <w:tc>
          <w:tcPr>
            <w:tcW w:w="994" w:type="pct"/>
            <w:gridSpan w:val="10"/>
            <w:vMerge w:val="restart"/>
            <w:tcBorders>
              <w:top w:val="single" w:sz="4" w:space="0" w:color="auto"/>
            </w:tcBorders>
            <w:vAlign w:val="center"/>
          </w:tcPr>
          <w:p w14:paraId="6B89CD27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修正內容</w:t>
            </w:r>
          </w:p>
        </w:tc>
        <w:tc>
          <w:tcPr>
            <w:tcW w:w="1999" w:type="pct"/>
            <w:gridSpan w:val="2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903054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center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修</w:t>
            </w:r>
          </w:p>
        </w:tc>
      </w:tr>
      <w:tr w:rsidR="001714DB" w:rsidRPr="0066573D" w14:paraId="41637AF4" w14:textId="77777777" w:rsidTr="00A36573">
        <w:trPr>
          <w:cantSplit/>
          <w:trHeight w:val="454"/>
          <w:tblHeader/>
        </w:trPr>
        <w:tc>
          <w:tcPr>
            <w:tcW w:w="2007" w:type="pct"/>
            <w:gridSpan w:val="27"/>
            <w:vMerge/>
            <w:tcBorders>
              <w:left w:val="nil"/>
            </w:tcBorders>
          </w:tcPr>
          <w:p w14:paraId="0CD1E96D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</w:p>
        </w:tc>
        <w:tc>
          <w:tcPr>
            <w:tcW w:w="994" w:type="pct"/>
            <w:gridSpan w:val="10"/>
            <w:vMerge/>
            <w:vAlign w:val="center"/>
          </w:tcPr>
          <w:p w14:paraId="6BF4B4D1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rPr>
                <w:spacing w:val="0"/>
                <w:sz w:val="20"/>
              </w:rPr>
            </w:pPr>
          </w:p>
        </w:tc>
        <w:tc>
          <w:tcPr>
            <w:tcW w:w="1999" w:type="pct"/>
            <w:gridSpan w:val="20"/>
            <w:tcBorders>
              <w:top w:val="nil"/>
              <w:bottom w:val="single" w:sz="4" w:space="0" w:color="auto"/>
            </w:tcBorders>
            <w:vAlign w:val="center"/>
          </w:tcPr>
          <w:p w14:paraId="25C994F0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減免</w:t>
            </w:r>
            <w:r w:rsidRPr="0066573D">
              <w:rPr>
                <w:rFonts w:hAnsi="標楷體" w:hint="eastAsia"/>
                <w:bCs/>
                <w:spacing w:val="0"/>
                <w:sz w:val="20"/>
              </w:rPr>
              <w:t>（註銷）</w:t>
            </w:r>
            <w:r w:rsidRPr="0066573D">
              <w:rPr>
                <w:rFonts w:hint="eastAsia"/>
                <w:spacing w:val="0"/>
                <w:sz w:val="20"/>
              </w:rPr>
              <w:t>數</w:t>
            </w:r>
          </w:p>
        </w:tc>
      </w:tr>
      <w:tr w:rsidR="001714DB" w:rsidRPr="0066573D" w14:paraId="2EBD1D0C" w14:textId="77777777" w:rsidTr="00A36573">
        <w:trPr>
          <w:cantSplit/>
          <w:trHeight w:val="454"/>
          <w:tblHeader/>
        </w:trPr>
        <w:tc>
          <w:tcPr>
            <w:tcW w:w="2007" w:type="pct"/>
            <w:gridSpan w:val="27"/>
            <w:vMerge/>
            <w:tcBorders>
              <w:left w:val="nil"/>
              <w:bottom w:val="nil"/>
            </w:tcBorders>
          </w:tcPr>
          <w:p w14:paraId="2070AC39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</w:p>
        </w:tc>
        <w:tc>
          <w:tcPr>
            <w:tcW w:w="994" w:type="pct"/>
            <w:gridSpan w:val="10"/>
            <w:vMerge/>
            <w:vAlign w:val="center"/>
          </w:tcPr>
          <w:p w14:paraId="1D8BC86C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rPr>
                <w:spacing w:val="0"/>
                <w:sz w:val="20"/>
              </w:rPr>
            </w:pPr>
          </w:p>
        </w:tc>
        <w:tc>
          <w:tcPr>
            <w:tcW w:w="999" w:type="pct"/>
            <w:gridSpan w:val="11"/>
            <w:tcBorders>
              <w:top w:val="single" w:sz="4" w:space="0" w:color="auto"/>
              <w:bottom w:val="nil"/>
            </w:tcBorders>
            <w:vAlign w:val="center"/>
          </w:tcPr>
          <w:p w14:paraId="1694962D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應付數</w:t>
            </w:r>
          </w:p>
        </w:tc>
        <w:tc>
          <w:tcPr>
            <w:tcW w:w="1000" w:type="pct"/>
            <w:gridSpan w:val="9"/>
            <w:tcBorders>
              <w:bottom w:val="nil"/>
            </w:tcBorders>
            <w:vAlign w:val="center"/>
          </w:tcPr>
          <w:p w14:paraId="5D520600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保留數</w:t>
            </w:r>
          </w:p>
        </w:tc>
      </w:tr>
      <w:tr w:rsidR="001714DB" w:rsidRPr="0066573D" w14:paraId="3E52364A" w14:textId="77777777" w:rsidTr="00A36573">
        <w:trPr>
          <w:cantSplit/>
          <w:trHeight w:val="454"/>
          <w:tblHeader/>
        </w:trPr>
        <w:tc>
          <w:tcPr>
            <w:tcW w:w="288" w:type="pct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2810102E" w14:textId="77777777" w:rsidR="001714DB" w:rsidRPr="0066573D" w:rsidRDefault="001714DB" w:rsidP="00143858">
            <w:pPr>
              <w:spacing w:line="240" w:lineRule="exact"/>
              <w:jc w:val="center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年度</w:t>
            </w:r>
          </w:p>
        </w:tc>
        <w:tc>
          <w:tcPr>
            <w:tcW w:w="200" w:type="pct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0B497EBE" w14:textId="77777777" w:rsidR="001714DB" w:rsidRPr="0066573D" w:rsidRDefault="001714DB" w:rsidP="00143858">
            <w:pPr>
              <w:spacing w:line="240" w:lineRule="exact"/>
              <w:jc w:val="center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款</w:t>
            </w:r>
          </w:p>
        </w:tc>
        <w:tc>
          <w:tcPr>
            <w:tcW w:w="200" w:type="pct"/>
            <w:gridSpan w:val="4"/>
            <w:tcBorders>
              <w:bottom w:val="single" w:sz="4" w:space="0" w:color="auto"/>
            </w:tcBorders>
            <w:vAlign w:val="center"/>
          </w:tcPr>
          <w:p w14:paraId="1D90042F" w14:textId="77777777" w:rsidR="001714DB" w:rsidRPr="0066573D" w:rsidRDefault="001714DB" w:rsidP="00143858">
            <w:pPr>
              <w:spacing w:line="240" w:lineRule="exact"/>
              <w:jc w:val="center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項</w:t>
            </w:r>
          </w:p>
        </w:tc>
        <w:tc>
          <w:tcPr>
            <w:tcW w:w="200" w:type="pct"/>
            <w:gridSpan w:val="4"/>
            <w:tcBorders>
              <w:bottom w:val="single" w:sz="4" w:space="0" w:color="auto"/>
            </w:tcBorders>
            <w:vAlign w:val="center"/>
          </w:tcPr>
          <w:p w14:paraId="38FD4BA7" w14:textId="77777777" w:rsidR="001714DB" w:rsidRPr="0066573D" w:rsidRDefault="001714DB" w:rsidP="00143858">
            <w:pPr>
              <w:spacing w:line="240" w:lineRule="exact"/>
              <w:jc w:val="center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目</w:t>
            </w:r>
          </w:p>
        </w:tc>
        <w:tc>
          <w:tcPr>
            <w:tcW w:w="1113" w:type="pct"/>
            <w:gridSpan w:val="10"/>
            <w:tcBorders>
              <w:bottom w:val="single" w:sz="4" w:space="0" w:color="auto"/>
            </w:tcBorders>
            <w:vAlign w:val="center"/>
          </w:tcPr>
          <w:p w14:paraId="684C1191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名稱</w:t>
            </w:r>
          </w:p>
        </w:tc>
        <w:tc>
          <w:tcPr>
            <w:tcW w:w="1000" w:type="pct"/>
            <w:gridSpan w:val="11"/>
            <w:tcBorders>
              <w:bottom w:val="single" w:sz="4" w:space="0" w:color="auto"/>
            </w:tcBorders>
            <w:vAlign w:val="center"/>
          </w:tcPr>
          <w:p w14:paraId="494AE7F4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rPr>
                <w:spacing w:val="0"/>
                <w:sz w:val="20"/>
              </w:rPr>
            </w:pPr>
          </w:p>
        </w:tc>
        <w:tc>
          <w:tcPr>
            <w:tcW w:w="500" w:type="pct"/>
            <w:gridSpan w:val="6"/>
            <w:tcBorders>
              <w:bottom w:val="single" w:sz="4" w:space="0" w:color="auto"/>
            </w:tcBorders>
            <w:vAlign w:val="center"/>
          </w:tcPr>
          <w:p w14:paraId="59B15448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99" w:type="pct"/>
            <w:gridSpan w:val="5"/>
            <w:tcBorders>
              <w:bottom w:val="single" w:sz="4" w:space="0" w:color="auto"/>
            </w:tcBorders>
            <w:vAlign w:val="center"/>
          </w:tcPr>
          <w:p w14:paraId="02FB236E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501" w:type="pct"/>
            <w:gridSpan w:val="6"/>
            <w:tcBorders>
              <w:bottom w:val="single" w:sz="4" w:space="0" w:color="auto"/>
            </w:tcBorders>
            <w:vAlign w:val="center"/>
          </w:tcPr>
          <w:p w14:paraId="778ADB32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99" w:type="pct"/>
            <w:gridSpan w:val="3"/>
            <w:tcBorders>
              <w:bottom w:val="single" w:sz="4" w:space="0" w:color="auto"/>
            </w:tcBorders>
            <w:vAlign w:val="center"/>
          </w:tcPr>
          <w:p w14:paraId="2507FBC3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</w:t>
            </w:r>
          </w:p>
        </w:tc>
      </w:tr>
      <w:tr w:rsidR="001714DB" w:rsidRPr="0066573D" w14:paraId="36FDA5FF" w14:textId="77777777" w:rsidTr="00A3657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288" w:type="pct"/>
            <w:gridSpan w:val="3"/>
            <w:shd w:val="clear" w:color="auto" w:fill="auto"/>
            <w:vAlign w:val="center"/>
          </w:tcPr>
          <w:p w14:paraId="72F9958A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200" w:type="pct"/>
            <w:gridSpan w:val="5"/>
            <w:shd w:val="clear" w:color="auto" w:fill="auto"/>
            <w:vAlign w:val="center"/>
          </w:tcPr>
          <w:p w14:paraId="6BEAB51C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200" w:type="pct"/>
            <w:gridSpan w:val="4"/>
            <w:shd w:val="clear" w:color="auto" w:fill="auto"/>
            <w:vAlign w:val="center"/>
          </w:tcPr>
          <w:p w14:paraId="2632D541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200" w:type="pct"/>
            <w:gridSpan w:val="4"/>
            <w:shd w:val="clear" w:color="auto" w:fill="auto"/>
            <w:vAlign w:val="center"/>
          </w:tcPr>
          <w:p w14:paraId="072BEF9D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113" w:type="pct"/>
            <w:gridSpan w:val="10"/>
            <w:shd w:val="clear" w:color="auto" w:fill="auto"/>
            <w:vAlign w:val="center"/>
          </w:tcPr>
          <w:p w14:paraId="3B941B13" w14:textId="77777777" w:rsidR="001714DB" w:rsidRPr="0066573D" w:rsidRDefault="001714DB" w:rsidP="00143858">
            <w:pPr>
              <w:spacing w:line="240" w:lineRule="exact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66573D">
              <w:rPr>
                <w:rFonts w:hAnsi="標楷體" w:hint="eastAsia"/>
                <w:b/>
                <w:noProof/>
                <w:spacing w:val="0"/>
                <w:sz w:val="20"/>
              </w:rPr>
              <w:t>合計</w:t>
            </w:r>
          </w:p>
        </w:tc>
        <w:tc>
          <w:tcPr>
            <w:tcW w:w="1000" w:type="pct"/>
            <w:gridSpan w:val="11"/>
            <w:shd w:val="clear" w:color="auto" w:fill="auto"/>
            <w:vAlign w:val="center"/>
          </w:tcPr>
          <w:p w14:paraId="3BDF74DB" w14:textId="77777777" w:rsidR="001714DB" w:rsidRPr="0066573D" w:rsidRDefault="001714DB" w:rsidP="00143858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500" w:type="pct"/>
            <w:gridSpan w:val="6"/>
            <w:shd w:val="clear" w:color="auto" w:fill="auto"/>
            <w:vAlign w:val="center"/>
          </w:tcPr>
          <w:p w14:paraId="0692BDF1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615,524</w:t>
            </w:r>
          </w:p>
        </w:tc>
        <w:tc>
          <w:tcPr>
            <w:tcW w:w="499" w:type="pct"/>
            <w:gridSpan w:val="5"/>
            <w:shd w:val="clear" w:color="auto" w:fill="auto"/>
            <w:vAlign w:val="center"/>
          </w:tcPr>
          <w:p w14:paraId="468D8BDC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01" w:type="pct"/>
            <w:gridSpan w:val="6"/>
            <w:shd w:val="clear" w:color="auto" w:fill="auto"/>
            <w:vAlign w:val="center"/>
          </w:tcPr>
          <w:p w14:paraId="3F3B5170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99" w:type="pct"/>
            <w:gridSpan w:val="3"/>
            <w:shd w:val="clear" w:color="auto" w:fill="auto"/>
            <w:vAlign w:val="center"/>
          </w:tcPr>
          <w:p w14:paraId="61AFF959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1714DB" w:rsidRPr="0066573D" w14:paraId="25BD4922" w14:textId="77777777" w:rsidTr="00497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288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BD5F93C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  <w:r w:rsidRPr="0066573D">
              <w:rPr>
                <w:rFonts w:hAnsi="標楷體" w:hint="eastAsia"/>
                <w:b/>
                <w:noProof/>
                <w:spacing w:val="0"/>
                <w:sz w:val="20"/>
              </w:rPr>
              <w:t>108</w:t>
            </w:r>
          </w:p>
        </w:tc>
        <w:tc>
          <w:tcPr>
            <w:tcW w:w="200" w:type="pct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1AC74538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  <w:r w:rsidRPr="0066573D">
              <w:rPr>
                <w:rFonts w:hAnsi="標楷體" w:hint="eastAsia"/>
                <w:b/>
                <w:noProof/>
                <w:spacing w:val="0"/>
                <w:sz w:val="20"/>
              </w:rPr>
              <w:t>2</w:t>
            </w:r>
          </w:p>
        </w:tc>
        <w:tc>
          <w:tcPr>
            <w:tcW w:w="200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69B747B0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200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37461CAE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113" w:type="pct"/>
            <w:gridSpan w:val="10"/>
            <w:tcBorders>
              <w:bottom w:val="nil"/>
            </w:tcBorders>
            <w:shd w:val="clear" w:color="auto" w:fill="auto"/>
            <w:vAlign w:val="center"/>
          </w:tcPr>
          <w:p w14:paraId="17C70EB6" w14:textId="77777777" w:rsidR="001714DB" w:rsidRPr="0066573D" w:rsidRDefault="001714DB" w:rsidP="00143858">
            <w:pPr>
              <w:spacing w:line="240" w:lineRule="exact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66573D">
              <w:rPr>
                <w:rFonts w:hAnsi="標楷體" w:hint="eastAsia"/>
                <w:b/>
                <w:noProof/>
                <w:spacing w:val="0"/>
                <w:sz w:val="20"/>
              </w:rPr>
              <w:t>市政府主管</w:t>
            </w:r>
          </w:p>
        </w:tc>
        <w:tc>
          <w:tcPr>
            <w:tcW w:w="1000" w:type="pct"/>
            <w:gridSpan w:val="11"/>
            <w:tcBorders>
              <w:bottom w:val="nil"/>
            </w:tcBorders>
            <w:shd w:val="clear" w:color="auto" w:fill="auto"/>
            <w:vAlign w:val="center"/>
          </w:tcPr>
          <w:p w14:paraId="4A8C2B3E" w14:textId="77777777" w:rsidR="001714DB" w:rsidRPr="0066573D" w:rsidRDefault="001714DB" w:rsidP="00143858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500" w:type="pct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7E63BC2A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615,524</w:t>
            </w:r>
          </w:p>
        </w:tc>
        <w:tc>
          <w:tcPr>
            <w:tcW w:w="499" w:type="pct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5336A4DF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01" w:type="pct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725FE489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99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63CF60B1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1714DB" w:rsidRPr="0066573D" w14:paraId="2B1D59DE" w14:textId="77777777" w:rsidTr="00497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288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AB673B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A42004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6D34A4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  <w:r w:rsidRPr="0066573D">
              <w:rPr>
                <w:rFonts w:hAnsi="標楷體" w:hint="eastAsia"/>
                <w:noProof/>
                <w:spacing w:val="0"/>
                <w:sz w:val="20"/>
              </w:rPr>
              <w:t>2</w:t>
            </w:r>
          </w:p>
        </w:tc>
        <w:tc>
          <w:tcPr>
            <w:tcW w:w="200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91C5F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113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2231A" w14:textId="77777777" w:rsidR="001714DB" w:rsidRPr="0066573D" w:rsidRDefault="001714DB" w:rsidP="00143858">
            <w:pPr>
              <w:spacing w:line="240" w:lineRule="exact"/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66573D">
              <w:rPr>
                <w:rFonts w:hAnsi="標楷體" w:hint="eastAsia"/>
                <w:noProof/>
                <w:spacing w:val="0"/>
                <w:sz w:val="20"/>
              </w:rPr>
              <w:t>市政府</w:t>
            </w:r>
          </w:p>
        </w:tc>
        <w:tc>
          <w:tcPr>
            <w:tcW w:w="1000" w:type="pct"/>
            <w:gridSpan w:val="11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D99E4C" w14:textId="77777777" w:rsidR="001714DB" w:rsidRPr="0066573D" w:rsidRDefault="001714DB" w:rsidP="00143858">
            <w:pPr>
              <w:spacing w:line="240" w:lineRule="exact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500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A9B34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615,524</w:t>
            </w:r>
          </w:p>
        </w:tc>
        <w:tc>
          <w:tcPr>
            <w:tcW w:w="499" w:type="pct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4112AC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01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64932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99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E2CE9E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1714DB" w:rsidRPr="0066573D" w14:paraId="314F932B" w14:textId="77777777" w:rsidTr="00497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2211"/>
        </w:trPr>
        <w:tc>
          <w:tcPr>
            <w:tcW w:w="288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200D64A7" w14:textId="77777777" w:rsidR="001714DB" w:rsidRPr="0066573D" w:rsidRDefault="001714DB" w:rsidP="00143858">
            <w:pPr>
              <w:spacing w:beforeLines="100" w:before="480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5"/>
            <w:tcBorders>
              <w:top w:val="nil"/>
              <w:bottom w:val="nil"/>
            </w:tcBorders>
            <w:shd w:val="clear" w:color="auto" w:fill="auto"/>
          </w:tcPr>
          <w:p w14:paraId="3CDB2DB0" w14:textId="77777777" w:rsidR="001714DB" w:rsidRPr="0066573D" w:rsidRDefault="001714DB" w:rsidP="00143858">
            <w:pPr>
              <w:spacing w:beforeLines="100" w:before="480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3F749CAB" w14:textId="77777777" w:rsidR="001714DB" w:rsidRPr="0066573D" w:rsidRDefault="001714DB" w:rsidP="00143858">
            <w:pPr>
              <w:spacing w:beforeLines="100" w:before="480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77AB1CE4" w14:textId="77777777" w:rsidR="001714DB" w:rsidRPr="0066573D" w:rsidRDefault="001714DB" w:rsidP="00143858">
            <w:pPr>
              <w:spacing w:beforeLines="100" w:before="480" w:line="240" w:lineRule="exact"/>
              <w:jc w:val="center"/>
              <w:rPr>
                <w:rFonts w:hAnsi="標楷體"/>
                <w:spacing w:val="0"/>
                <w:sz w:val="20"/>
              </w:rPr>
            </w:pPr>
            <w:r w:rsidRPr="0066573D">
              <w:rPr>
                <w:rFonts w:hAnsi="標楷體" w:hint="eastAsia"/>
                <w:noProof/>
                <w:spacing w:val="0"/>
                <w:sz w:val="20"/>
              </w:rPr>
              <w:t>1</w:t>
            </w:r>
          </w:p>
        </w:tc>
        <w:tc>
          <w:tcPr>
            <w:tcW w:w="1113" w:type="pct"/>
            <w:gridSpan w:val="10"/>
            <w:tcBorders>
              <w:top w:val="nil"/>
              <w:bottom w:val="nil"/>
            </w:tcBorders>
            <w:shd w:val="clear" w:color="auto" w:fill="auto"/>
          </w:tcPr>
          <w:p w14:paraId="7A804FAF" w14:textId="77777777" w:rsidR="001714DB" w:rsidRPr="0066573D" w:rsidRDefault="001714DB" w:rsidP="00143858">
            <w:pPr>
              <w:spacing w:beforeLines="100" w:before="480" w:line="240" w:lineRule="exact"/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66573D">
              <w:rPr>
                <w:rFonts w:hAnsi="標楷體" w:hint="eastAsia"/>
                <w:noProof/>
                <w:spacing w:val="0"/>
                <w:sz w:val="20"/>
              </w:rPr>
              <w:t>工商業與度量衡管理</w:t>
            </w:r>
          </w:p>
        </w:tc>
        <w:tc>
          <w:tcPr>
            <w:tcW w:w="1000" w:type="pct"/>
            <w:gridSpan w:val="11"/>
            <w:tcBorders>
              <w:top w:val="nil"/>
              <w:bottom w:val="nil"/>
            </w:tcBorders>
            <w:shd w:val="clear" w:color="auto" w:fill="auto"/>
          </w:tcPr>
          <w:p w14:paraId="277DEC54" w14:textId="77777777" w:rsidR="001714DB" w:rsidRPr="0066573D" w:rsidRDefault="001714DB" w:rsidP="00C024DC">
            <w:pPr>
              <w:spacing w:beforeLines="78" w:before="374"/>
              <w:jc w:val="both"/>
              <w:rPr>
                <w:rFonts w:hAnsi="標楷體"/>
                <w:spacing w:val="0"/>
                <w:sz w:val="20"/>
              </w:rPr>
            </w:pPr>
            <w:r w:rsidRPr="0066573D">
              <w:rPr>
                <w:rFonts w:hAnsi="標楷體" w:hint="eastAsia"/>
                <w:noProof/>
                <w:spacing w:val="0"/>
                <w:sz w:val="20"/>
              </w:rPr>
              <w:t>減列溢保留嘉義魚市場遮雨棚等設施改善工程規劃、設計及監造技術服務案經費。</w:t>
            </w:r>
          </w:p>
        </w:tc>
        <w:tc>
          <w:tcPr>
            <w:tcW w:w="500" w:type="pct"/>
            <w:gridSpan w:val="6"/>
            <w:tcBorders>
              <w:top w:val="nil"/>
              <w:bottom w:val="nil"/>
            </w:tcBorders>
            <w:shd w:val="clear" w:color="auto" w:fill="auto"/>
          </w:tcPr>
          <w:p w14:paraId="24E020D1" w14:textId="77777777" w:rsidR="001714DB" w:rsidRPr="0066573D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615,524</w:t>
            </w:r>
          </w:p>
        </w:tc>
        <w:tc>
          <w:tcPr>
            <w:tcW w:w="499" w:type="pct"/>
            <w:gridSpan w:val="5"/>
            <w:tcBorders>
              <w:top w:val="nil"/>
              <w:bottom w:val="nil"/>
            </w:tcBorders>
            <w:shd w:val="clear" w:color="auto" w:fill="auto"/>
          </w:tcPr>
          <w:p w14:paraId="4557C4A6" w14:textId="77777777" w:rsidR="001714DB" w:rsidRPr="0066573D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01" w:type="pct"/>
            <w:gridSpan w:val="6"/>
            <w:tcBorders>
              <w:top w:val="nil"/>
              <w:bottom w:val="nil"/>
            </w:tcBorders>
            <w:shd w:val="clear" w:color="auto" w:fill="auto"/>
          </w:tcPr>
          <w:p w14:paraId="531FDC29" w14:textId="77777777" w:rsidR="001714DB" w:rsidRPr="0066573D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99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84DF228" w14:textId="77777777" w:rsidR="001714DB" w:rsidRPr="0066573D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1714DB" w:rsidRPr="0066573D" w14:paraId="1C32C40D" w14:textId="77777777" w:rsidTr="00C25B3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4620"/>
        </w:trPr>
        <w:tc>
          <w:tcPr>
            <w:tcW w:w="288" w:type="pct"/>
            <w:gridSpan w:val="3"/>
            <w:tcBorders>
              <w:top w:val="nil"/>
            </w:tcBorders>
            <w:shd w:val="clear" w:color="auto" w:fill="auto"/>
            <w:vAlign w:val="center"/>
          </w:tcPr>
          <w:p w14:paraId="54CD99A8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5"/>
            <w:tcBorders>
              <w:top w:val="nil"/>
            </w:tcBorders>
            <w:shd w:val="clear" w:color="auto" w:fill="auto"/>
            <w:vAlign w:val="center"/>
          </w:tcPr>
          <w:p w14:paraId="6E8CB558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4"/>
            <w:tcBorders>
              <w:top w:val="nil"/>
            </w:tcBorders>
            <w:shd w:val="clear" w:color="auto" w:fill="auto"/>
            <w:vAlign w:val="center"/>
          </w:tcPr>
          <w:p w14:paraId="2715DFB7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4"/>
            <w:tcBorders>
              <w:top w:val="nil"/>
            </w:tcBorders>
            <w:shd w:val="clear" w:color="auto" w:fill="auto"/>
            <w:vAlign w:val="center"/>
          </w:tcPr>
          <w:p w14:paraId="0D3434F1" w14:textId="77777777" w:rsidR="001714DB" w:rsidRPr="0066573D" w:rsidRDefault="001714DB" w:rsidP="00143858">
            <w:pPr>
              <w:spacing w:line="240" w:lineRule="exact"/>
              <w:jc w:val="center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113" w:type="pct"/>
            <w:gridSpan w:val="10"/>
            <w:tcBorders>
              <w:top w:val="nil"/>
            </w:tcBorders>
            <w:shd w:val="clear" w:color="auto" w:fill="auto"/>
            <w:vAlign w:val="center"/>
          </w:tcPr>
          <w:p w14:paraId="26DFC3A4" w14:textId="77777777" w:rsidR="001714DB" w:rsidRPr="0066573D" w:rsidRDefault="001714DB" w:rsidP="00143858">
            <w:pPr>
              <w:spacing w:line="240" w:lineRule="exact"/>
              <w:ind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000" w:type="pct"/>
            <w:gridSpan w:val="11"/>
            <w:tcBorders>
              <w:top w:val="nil"/>
            </w:tcBorders>
            <w:shd w:val="clear" w:color="auto" w:fill="auto"/>
            <w:vAlign w:val="center"/>
          </w:tcPr>
          <w:p w14:paraId="716125FE" w14:textId="77777777" w:rsidR="001714DB" w:rsidRPr="0066573D" w:rsidRDefault="001714DB" w:rsidP="00143858">
            <w:pPr>
              <w:spacing w:line="240" w:lineRule="exact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500" w:type="pct"/>
            <w:gridSpan w:val="6"/>
            <w:tcBorders>
              <w:top w:val="nil"/>
            </w:tcBorders>
            <w:shd w:val="clear" w:color="auto" w:fill="auto"/>
            <w:vAlign w:val="center"/>
          </w:tcPr>
          <w:p w14:paraId="36FB830D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99" w:type="pct"/>
            <w:gridSpan w:val="5"/>
            <w:tcBorders>
              <w:top w:val="nil"/>
            </w:tcBorders>
            <w:shd w:val="clear" w:color="auto" w:fill="auto"/>
            <w:vAlign w:val="center"/>
          </w:tcPr>
          <w:p w14:paraId="69DF5446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01" w:type="pct"/>
            <w:gridSpan w:val="6"/>
            <w:tcBorders>
              <w:top w:val="nil"/>
            </w:tcBorders>
            <w:shd w:val="clear" w:color="auto" w:fill="auto"/>
            <w:vAlign w:val="center"/>
          </w:tcPr>
          <w:p w14:paraId="37B0F75E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99" w:type="pct"/>
            <w:gridSpan w:val="3"/>
            <w:tcBorders>
              <w:top w:val="nil"/>
            </w:tcBorders>
            <w:shd w:val="clear" w:color="auto" w:fill="auto"/>
            <w:vAlign w:val="center"/>
          </w:tcPr>
          <w:p w14:paraId="1B0EA73E" w14:textId="77777777" w:rsidR="001714DB" w:rsidRPr="0066573D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1714DB" w:rsidRPr="0066573D" w14:paraId="5FA47AB7" w14:textId="77777777" w:rsidTr="00A36573">
        <w:trPr>
          <w:cantSplit/>
          <w:trHeight w:hRule="exact" w:val="522"/>
          <w:tblHeader/>
        </w:trPr>
        <w:tc>
          <w:tcPr>
            <w:tcW w:w="5000" w:type="pct"/>
            <w:gridSpan w:val="57"/>
            <w:tcBorders>
              <w:top w:val="nil"/>
              <w:left w:val="nil"/>
              <w:bottom w:val="nil"/>
              <w:right w:val="nil"/>
            </w:tcBorders>
          </w:tcPr>
          <w:p w14:paraId="1A9EF833" w14:textId="77777777" w:rsidR="001714DB" w:rsidRPr="0066573D" w:rsidRDefault="001714DB" w:rsidP="00143858">
            <w:pPr>
              <w:jc w:val="both"/>
              <w:rPr>
                <w:b/>
                <w:spacing w:val="0"/>
                <w:sz w:val="36"/>
                <w:szCs w:val="36"/>
                <w:u w:val="single"/>
              </w:rPr>
            </w:pPr>
            <w:r w:rsidRPr="00665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lastRenderedPageBreak/>
              <w:t>以前年度歲出轉入數決算</w:t>
            </w:r>
            <w:proofErr w:type="gramStart"/>
            <w:r w:rsidRPr="00665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Pr="00665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表</w:t>
            </w:r>
          </w:p>
        </w:tc>
      </w:tr>
      <w:tr w:rsidR="001714DB" w:rsidRPr="0066573D" w14:paraId="6058009D" w14:textId="77777777" w:rsidTr="004978E8">
        <w:trPr>
          <w:cantSplit/>
          <w:trHeight w:hRule="exact" w:val="510"/>
          <w:tblHeader/>
        </w:trPr>
        <w:tc>
          <w:tcPr>
            <w:tcW w:w="2207" w:type="pct"/>
            <w:gridSpan w:val="31"/>
            <w:tcBorders>
              <w:top w:val="nil"/>
              <w:left w:val="nil"/>
              <w:right w:val="nil"/>
            </w:tcBorders>
          </w:tcPr>
          <w:p w14:paraId="4404B58B" w14:textId="77777777" w:rsidR="001714DB" w:rsidRPr="0066573D" w:rsidRDefault="001714DB" w:rsidP="00143858">
            <w:pPr>
              <w:jc w:val="both"/>
              <w:rPr>
                <w:spacing w:val="0"/>
                <w:sz w:val="24"/>
                <w:szCs w:val="24"/>
              </w:rPr>
            </w:pPr>
          </w:p>
        </w:tc>
        <w:tc>
          <w:tcPr>
            <w:tcW w:w="2793" w:type="pct"/>
            <w:gridSpan w:val="26"/>
            <w:tcBorders>
              <w:top w:val="nil"/>
              <w:left w:val="nil"/>
              <w:right w:val="nil"/>
            </w:tcBorders>
            <w:vAlign w:val="bottom"/>
          </w:tcPr>
          <w:p w14:paraId="03B56107" w14:textId="77777777" w:rsidR="001714DB" w:rsidRPr="0066573D" w:rsidRDefault="001714DB" w:rsidP="00BE3117">
            <w:pPr>
              <w:spacing w:line="240" w:lineRule="exact"/>
              <w:ind w:rightChars="-15" w:right="-21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單位</w:t>
            </w:r>
            <w:r w:rsidRPr="0066573D">
              <w:rPr>
                <w:spacing w:val="0"/>
                <w:sz w:val="20"/>
              </w:rPr>
              <w:t>：</w:t>
            </w:r>
            <w:r w:rsidRPr="0066573D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1714DB" w:rsidRPr="0066573D" w14:paraId="083F447F" w14:textId="77777777" w:rsidTr="004978E8">
        <w:trPr>
          <w:cantSplit/>
          <w:trHeight w:hRule="exact" w:val="454"/>
          <w:tblHeader/>
        </w:trPr>
        <w:tc>
          <w:tcPr>
            <w:tcW w:w="3444" w:type="pct"/>
            <w:gridSpan w:val="4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B1C7448" w14:textId="77777777" w:rsidR="001714DB" w:rsidRPr="0066573D" w:rsidRDefault="001714DB" w:rsidP="00143858">
            <w:pPr>
              <w:spacing w:line="240" w:lineRule="exact"/>
              <w:ind w:leftChars="600" w:left="840" w:rightChars="600" w:right="84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正數</w:t>
            </w:r>
          </w:p>
        </w:tc>
        <w:tc>
          <w:tcPr>
            <w:tcW w:w="1000" w:type="pct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A5C18C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應繳回市庫數</w:t>
            </w:r>
          </w:p>
        </w:tc>
        <w:tc>
          <w:tcPr>
            <w:tcW w:w="556" w:type="pct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5AFF1E6E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備註</w:t>
            </w:r>
          </w:p>
        </w:tc>
      </w:tr>
      <w:tr w:rsidR="001714DB" w:rsidRPr="0066573D" w14:paraId="5EC398D3" w14:textId="77777777" w:rsidTr="004978E8">
        <w:trPr>
          <w:cantSplit/>
          <w:trHeight w:val="442"/>
          <w:tblHeader/>
        </w:trPr>
        <w:tc>
          <w:tcPr>
            <w:tcW w:w="1716" w:type="pct"/>
            <w:gridSpan w:val="23"/>
            <w:tcBorders>
              <w:left w:val="nil"/>
              <w:bottom w:val="nil"/>
            </w:tcBorders>
            <w:vAlign w:val="center"/>
          </w:tcPr>
          <w:p w14:paraId="7E336A24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1728" w:type="pct"/>
            <w:gridSpan w:val="19"/>
            <w:tcBorders>
              <w:right w:val="single" w:sz="12" w:space="0" w:color="auto"/>
            </w:tcBorders>
            <w:vAlign w:val="center"/>
          </w:tcPr>
          <w:p w14:paraId="157BD527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未</w:t>
            </w:r>
            <w:proofErr w:type="gramStart"/>
            <w:r w:rsidRPr="0066573D">
              <w:rPr>
                <w:rFonts w:hint="eastAsia"/>
                <w:spacing w:val="0"/>
                <w:sz w:val="20"/>
              </w:rPr>
              <w:t>結清數</w:t>
            </w:r>
            <w:proofErr w:type="gramEnd"/>
          </w:p>
        </w:tc>
        <w:tc>
          <w:tcPr>
            <w:tcW w:w="1000" w:type="pct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ACE633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</w:p>
        </w:tc>
        <w:tc>
          <w:tcPr>
            <w:tcW w:w="556" w:type="pct"/>
            <w:gridSpan w:val="4"/>
            <w:vMerge/>
            <w:tcBorders>
              <w:left w:val="single" w:sz="12" w:space="0" w:color="auto"/>
              <w:right w:val="nil"/>
            </w:tcBorders>
          </w:tcPr>
          <w:p w14:paraId="660812BC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rPr>
                <w:spacing w:val="0"/>
                <w:sz w:val="20"/>
              </w:rPr>
            </w:pPr>
          </w:p>
        </w:tc>
      </w:tr>
      <w:tr w:rsidR="001714DB" w:rsidRPr="0066573D" w14:paraId="6BE912FB" w14:textId="77777777" w:rsidTr="004978E8">
        <w:trPr>
          <w:cantSplit/>
          <w:trHeight w:val="465"/>
          <w:tblHeader/>
        </w:trPr>
        <w:tc>
          <w:tcPr>
            <w:tcW w:w="862" w:type="pct"/>
            <w:gridSpan w:val="15"/>
            <w:tcBorders>
              <w:left w:val="nil"/>
              <w:bottom w:val="nil"/>
            </w:tcBorders>
            <w:vAlign w:val="center"/>
          </w:tcPr>
          <w:p w14:paraId="10CAD163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應付數</w:t>
            </w:r>
          </w:p>
        </w:tc>
        <w:tc>
          <w:tcPr>
            <w:tcW w:w="854" w:type="pct"/>
            <w:gridSpan w:val="8"/>
            <w:tcBorders>
              <w:left w:val="nil"/>
              <w:bottom w:val="nil"/>
            </w:tcBorders>
            <w:vAlign w:val="center"/>
          </w:tcPr>
          <w:p w14:paraId="4FCF8AAC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868" w:type="pct"/>
            <w:gridSpan w:val="11"/>
            <w:tcBorders>
              <w:bottom w:val="nil"/>
            </w:tcBorders>
            <w:vAlign w:val="center"/>
          </w:tcPr>
          <w:p w14:paraId="6807BBCD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應付數</w:t>
            </w:r>
          </w:p>
        </w:tc>
        <w:tc>
          <w:tcPr>
            <w:tcW w:w="861" w:type="pct"/>
            <w:gridSpan w:val="8"/>
            <w:tcBorders>
              <w:bottom w:val="nil"/>
              <w:right w:val="single" w:sz="12" w:space="0" w:color="auto"/>
            </w:tcBorders>
            <w:vAlign w:val="center"/>
          </w:tcPr>
          <w:p w14:paraId="0BBCA714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00" w:type="pct"/>
            <w:gridSpan w:val="5"/>
            <w:vMerge w:val="restart"/>
            <w:tcBorders>
              <w:left w:val="single" w:sz="12" w:space="0" w:color="auto"/>
            </w:tcBorders>
            <w:vAlign w:val="center"/>
          </w:tcPr>
          <w:p w14:paraId="5F626A8D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剔除</w:t>
            </w:r>
            <w:r>
              <w:rPr>
                <w:rFonts w:hint="eastAsia"/>
                <w:spacing w:val="0"/>
                <w:sz w:val="20"/>
              </w:rPr>
              <w:t>數</w:t>
            </w:r>
          </w:p>
        </w:tc>
        <w:tc>
          <w:tcPr>
            <w:tcW w:w="500" w:type="pct"/>
            <w:gridSpan w:val="6"/>
            <w:vMerge w:val="restart"/>
            <w:tcBorders>
              <w:right w:val="single" w:sz="12" w:space="0" w:color="auto"/>
            </w:tcBorders>
            <w:vAlign w:val="center"/>
          </w:tcPr>
          <w:p w14:paraId="5D9E9D94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減列</w:t>
            </w:r>
            <w:r>
              <w:rPr>
                <w:rFonts w:hint="eastAsia"/>
                <w:spacing w:val="0"/>
                <w:sz w:val="20"/>
              </w:rPr>
              <w:t>數</w:t>
            </w:r>
          </w:p>
        </w:tc>
        <w:tc>
          <w:tcPr>
            <w:tcW w:w="556" w:type="pct"/>
            <w:gridSpan w:val="4"/>
            <w:vMerge/>
            <w:tcBorders>
              <w:left w:val="single" w:sz="12" w:space="0" w:color="auto"/>
              <w:right w:val="nil"/>
            </w:tcBorders>
          </w:tcPr>
          <w:p w14:paraId="2910285C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rPr>
                <w:spacing w:val="0"/>
                <w:sz w:val="20"/>
              </w:rPr>
            </w:pPr>
          </w:p>
        </w:tc>
      </w:tr>
      <w:tr w:rsidR="001714DB" w:rsidRPr="0066573D" w14:paraId="3F95A434" w14:textId="77777777" w:rsidTr="00A36573">
        <w:trPr>
          <w:cantSplit/>
          <w:trHeight w:val="454"/>
          <w:tblHeader/>
        </w:trPr>
        <w:tc>
          <w:tcPr>
            <w:tcW w:w="429" w:type="pct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14:paraId="678A24E9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33" w:type="pct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39B6F70E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431" w:type="pct"/>
            <w:gridSpan w:val="4"/>
            <w:tcBorders>
              <w:bottom w:val="single" w:sz="4" w:space="0" w:color="auto"/>
            </w:tcBorders>
            <w:vAlign w:val="center"/>
          </w:tcPr>
          <w:p w14:paraId="3B30A9F4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24" w:type="pct"/>
            <w:gridSpan w:val="4"/>
            <w:tcBorders>
              <w:bottom w:val="single" w:sz="4" w:space="0" w:color="auto"/>
            </w:tcBorders>
            <w:vAlign w:val="center"/>
          </w:tcPr>
          <w:p w14:paraId="54F4D59F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437" w:type="pct"/>
            <w:gridSpan w:val="7"/>
            <w:tcBorders>
              <w:bottom w:val="single" w:sz="4" w:space="0" w:color="auto"/>
            </w:tcBorders>
            <w:vAlign w:val="center"/>
          </w:tcPr>
          <w:p w14:paraId="4FB428C0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31" w:type="pct"/>
            <w:gridSpan w:val="4"/>
            <w:tcBorders>
              <w:bottom w:val="single" w:sz="4" w:space="0" w:color="auto"/>
            </w:tcBorders>
            <w:vAlign w:val="center"/>
          </w:tcPr>
          <w:p w14:paraId="4D8C2E7B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430" w:type="pct"/>
            <w:gridSpan w:val="4"/>
            <w:tcBorders>
              <w:bottom w:val="single" w:sz="4" w:space="0" w:color="auto"/>
            </w:tcBorders>
            <w:vAlign w:val="center"/>
          </w:tcPr>
          <w:p w14:paraId="15E011A2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30" w:type="pct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0112B5F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500" w:type="pct"/>
            <w:gridSpan w:val="5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DB9CC34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</w:p>
        </w:tc>
        <w:tc>
          <w:tcPr>
            <w:tcW w:w="500" w:type="pct"/>
            <w:gridSpan w:val="6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BDBC7ED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</w:p>
        </w:tc>
        <w:tc>
          <w:tcPr>
            <w:tcW w:w="556" w:type="pct"/>
            <w:gridSpan w:val="4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59918B30" w14:textId="77777777" w:rsidR="001714DB" w:rsidRPr="0066573D" w:rsidRDefault="001714DB" w:rsidP="00143858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</w:p>
        </w:tc>
      </w:tr>
      <w:tr w:rsidR="001714DB" w:rsidRPr="0066573D" w14:paraId="7A8C2748" w14:textId="77777777" w:rsidTr="00A3657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429" w:type="pct"/>
            <w:gridSpan w:val="6"/>
            <w:shd w:val="clear" w:color="auto" w:fill="auto"/>
            <w:vAlign w:val="center"/>
          </w:tcPr>
          <w:p w14:paraId="6AC92AB7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3" w:type="pct"/>
            <w:gridSpan w:val="9"/>
            <w:shd w:val="clear" w:color="auto" w:fill="auto"/>
            <w:vAlign w:val="center"/>
          </w:tcPr>
          <w:p w14:paraId="4278A7CA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14:paraId="29C9CD38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4" w:type="pct"/>
            <w:gridSpan w:val="4"/>
            <w:shd w:val="clear" w:color="auto" w:fill="auto"/>
            <w:vAlign w:val="center"/>
          </w:tcPr>
          <w:p w14:paraId="3DD2B935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7" w:type="pct"/>
            <w:gridSpan w:val="7"/>
            <w:shd w:val="clear" w:color="auto" w:fill="auto"/>
            <w:vAlign w:val="center"/>
          </w:tcPr>
          <w:p w14:paraId="5817F441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14:paraId="2A023ED3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615,524</w:t>
            </w:r>
          </w:p>
        </w:tc>
        <w:tc>
          <w:tcPr>
            <w:tcW w:w="430" w:type="pct"/>
            <w:gridSpan w:val="4"/>
            <w:shd w:val="clear" w:color="auto" w:fill="auto"/>
            <w:vAlign w:val="center"/>
          </w:tcPr>
          <w:p w14:paraId="3330FCFE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667C07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gridSpan w:val="5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B11DFD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D86016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615,524</w:t>
            </w:r>
          </w:p>
        </w:tc>
        <w:tc>
          <w:tcPr>
            <w:tcW w:w="556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EAD221" w14:textId="77777777" w:rsidR="001714DB" w:rsidRPr="0066573D" w:rsidRDefault="001714DB" w:rsidP="00143858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1714DB" w:rsidRPr="0066573D" w14:paraId="1F544CE6" w14:textId="77777777" w:rsidTr="00A3657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429" w:type="pct"/>
            <w:gridSpan w:val="6"/>
            <w:shd w:val="clear" w:color="auto" w:fill="auto"/>
            <w:vAlign w:val="center"/>
          </w:tcPr>
          <w:p w14:paraId="6DCBF98D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3" w:type="pct"/>
            <w:gridSpan w:val="9"/>
            <w:shd w:val="clear" w:color="auto" w:fill="auto"/>
            <w:vAlign w:val="center"/>
          </w:tcPr>
          <w:p w14:paraId="453194ED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14:paraId="1A2B27EF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4" w:type="pct"/>
            <w:gridSpan w:val="4"/>
            <w:shd w:val="clear" w:color="auto" w:fill="auto"/>
            <w:vAlign w:val="center"/>
          </w:tcPr>
          <w:p w14:paraId="04A7BB84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7" w:type="pct"/>
            <w:gridSpan w:val="7"/>
            <w:shd w:val="clear" w:color="auto" w:fill="auto"/>
            <w:vAlign w:val="center"/>
          </w:tcPr>
          <w:p w14:paraId="31D17991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14:paraId="4C317582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615,524</w:t>
            </w:r>
          </w:p>
        </w:tc>
        <w:tc>
          <w:tcPr>
            <w:tcW w:w="430" w:type="pct"/>
            <w:gridSpan w:val="4"/>
            <w:shd w:val="clear" w:color="auto" w:fill="auto"/>
            <w:vAlign w:val="center"/>
          </w:tcPr>
          <w:p w14:paraId="2075E128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B88B5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gridSpan w:val="5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C8650B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D90FF1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615,524</w:t>
            </w:r>
          </w:p>
        </w:tc>
        <w:tc>
          <w:tcPr>
            <w:tcW w:w="556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456C30" w14:textId="77777777" w:rsidR="001714DB" w:rsidRPr="0066573D" w:rsidRDefault="001714DB" w:rsidP="00143858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1714DB" w:rsidRPr="0066573D" w14:paraId="7630D476" w14:textId="77777777" w:rsidTr="00A3657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429" w:type="pct"/>
            <w:gridSpan w:val="6"/>
            <w:shd w:val="clear" w:color="auto" w:fill="auto"/>
            <w:vAlign w:val="center"/>
          </w:tcPr>
          <w:p w14:paraId="0016D6C5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3" w:type="pct"/>
            <w:gridSpan w:val="9"/>
            <w:shd w:val="clear" w:color="auto" w:fill="auto"/>
            <w:vAlign w:val="center"/>
          </w:tcPr>
          <w:p w14:paraId="0739F46C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14:paraId="55629732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4" w:type="pct"/>
            <w:gridSpan w:val="4"/>
            <w:shd w:val="clear" w:color="auto" w:fill="auto"/>
            <w:vAlign w:val="center"/>
          </w:tcPr>
          <w:p w14:paraId="424F36FE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7" w:type="pct"/>
            <w:gridSpan w:val="7"/>
            <w:shd w:val="clear" w:color="auto" w:fill="auto"/>
            <w:vAlign w:val="center"/>
          </w:tcPr>
          <w:p w14:paraId="73FD9020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14:paraId="618F245E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615,524</w:t>
            </w:r>
          </w:p>
        </w:tc>
        <w:tc>
          <w:tcPr>
            <w:tcW w:w="430" w:type="pct"/>
            <w:gridSpan w:val="4"/>
            <w:shd w:val="clear" w:color="auto" w:fill="auto"/>
            <w:vAlign w:val="center"/>
          </w:tcPr>
          <w:p w14:paraId="4B731705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46F1BC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gridSpan w:val="5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B487BF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C88B0C" w14:textId="77777777" w:rsidR="001714DB" w:rsidRPr="001D43CE" w:rsidRDefault="001714DB" w:rsidP="00143858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615,524</w:t>
            </w:r>
          </w:p>
        </w:tc>
        <w:tc>
          <w:tcPr>
            <w:tcW w:w="556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8B0AF9" w14:textId="77777777" w:rsidR="001714DB" w:rsidRPr="0066573D" w:rsidRDefault="001714DB" w:rsidP="00143858">
            <w:pPr>
              <w:spacing w:line="240" w:lineRule="exact"/>
              <w:jc w:val="both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1714DB" w:rsidRPr="0066573D" w14:paraId="34299B70" w14:textId="77777777" w:rsidTr="00A3657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440"/>
        </w:trPr>
        <w:tc>
          <w:tcPr>
            <w:tcW w:w="429" w:type="pct"/>
            <w:gridSpan w:val="6"/>
            <w:shd w:val="clear" w:color="auto" w:fill="auto"/>
          </w:tcPr>
          <w:p w14:paraId="4A53A32F" w14:textId="77777777" w:rsidR="001714DB" w:rsidRPr="001D43CE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3" w:type="pct"/>
            <w:gridSpan w:val="9"/>
            <w:shd w:val="clear" w:color="auto" w:fill="auto"/>
          </w:tcPr>
          <w:p w14:paraId="05A826B5" w14:textId="77777777" w:rsidR="001714DB" w:rsidRPr="001D43CE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gridSpan w:val="4"/>
            <w:shd w:val="clear" w:color="auto" w:fill="auto"/>
          </w:tcPr>
          <w:p w14:paraId="1EE19F0F" w14:textId="77777777" w:rsidR="001714DB" w:rsidRPr="001D43CE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4" w:type="pct"/>
            <w:gridSpan w:val="4"/>
            <w:shd w:val="clear" w:color="auto" w:fill="auto"/>
          </w:tcPr>
          <w:p w14:paraId="509FC9DB" w14:textId="77777777" w:rsidR="001714DB" w:rsidRPr="001D43CE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7" w:type="pct"/>
            <w:gridSpan w:val="7"/>
            <w:shd w:val="clear" w:color="auto" w:fill="auto"/>
          </w:tcPr>
          <w:p w14:paraId="1D0FB45F" w14:textId="77777777" w:rsidR="001714DB" w:rsidRPr="001D43CE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gridSpan w:val="4"/>
            <w:shd w:val="clear" w:color="auto" w:fill="auto"/>
          </w:tcPr>
          <w:p w14:paraId="7E8763DE" w14:textId="0B7BFEE2" w:rsidR="001714DB" w:rsidRPr="001D43CE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615,54</w:t>
            </w:r>
          </w:p>
        </w:tc>
        <w:tc>
          <w:tcPr>
            <w:tcW w:w="430" w:type="pct"/>
            <w:gridSpan w:val="4"/>
            <w:shd w:val="clear" w:color="auto" w:fill="auto"/>
          </w:tcPr>
          <w:p w14:paraId="2B0F472B" w14:textId="77777777" w:rsidR="001714DB" w:rsidRPr="001D43CE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0" w:type="pct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0429F87E" w14:textId="77777777" w:rsidR="001714DB" w:rsidRPr="001D43CE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gridSpan w:val="5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592EB245" w14:textId="77777777" w:rsidR="001714DB" w:rsidRPr="001D43CE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gridSpan w:val="6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6F79D941" w14:textId="77777777" w:rsidR="001714DB" w:rsidRPr="001D43CE" w:rsidRDefault="001714DB" w:rsidP="00143858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615,524</w:t>
            </w:r>
          </w:p>
        </w:tc>
        <w:tc>
          <w:tcPr>
            <w:tcW w:w="556" w:type="pct"/>
            <w:gridSpan w:val="4"/>
            <w:tcBorders>
              <w:left w:val="single" w:sz="12" w:space="0" w:color="auto"/>
            </w:tcBorders>
            <w:shd w:val="clear" w:color="auto" w:fill="auto"/>
          </w:tcPr>
          <w:p w14:paraId="30908ACD" w14:textId="77777777" w:rsidR="001714DB" w:rsidRPr="0066573D" w:rsidRDefault="001714DB" w:rsidP="00143858">
            <w:pPr>
              <w:spacing w:beforeLines="100" w:before="480" w:line="240" w:lineRule="exact"/>
              <w:jc w:val="both"/>
              <w:rPr>
                <w:rFonts w:hAnsi="標楷體"/>
                <w:spacing w:val="0"/>
                <w:szCs w:val="18"/>
              </w:rPr>
            </w:pPr>
            <w:r w:rsidRPr="0066573D">
              <w:rPr>
                <w:rFonts w:hAnsi="標楷體" w:hint="eastAsia"/>
                <w:noProof/>
                <w:spacing w:val="0"/>
                <w:sz w:val="20"/>
                <w:szCs w:val="18"/>
              </w:rPr>
              <w:t>市庫未撥款</w:t>
            </w:r>
          </w:p>
        </w:tc>
      </w:tr>
      <w:tr w:rsidR="001714DB" w:rsidRPr="0066573D" w14:paraId="5EA0E3C9" w14:textId="77777777" w:rsidTr="00C25B3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380"/>
        </w:trPr>
        <w:tc>
          <w:tcPr>
            <w:tcW w:w="429" w:type="pct"/>
            <w:gridSpan w:val="6"/>
            <w:shd w:val="clear" w:color="auto" w:fill="auto"/>
            <w:vAlign w:val="center"/>
          </w:tcPr>
          <w:p w14:paraId="3B3CDDAC" w14:textId="77777777" w:rsidR="001714DB" w:rsidRPr="0066573D" w:rsidRDefault="001714DB" w:rsidP="00143858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33" w:type="pct"/>
            <w:gridSpan w:val="9"/>
            <w:shd w:val="clear" w:color="auto" w:fill="auto"/>
            <w:vAlign w:val="center"/>
          </w:tcPr>
          <w:p w14:paraId="2910DBFD" w14:textId="77777777" w:rsidR="001714DB" w:rsidRPr="0066573D" w:rsidRDefault="001714DB" w:rsidP="00143858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14:paraId="06D43DD9" w14:textId="77777777" w:rsidR="001714DB" w:rsidRPr="0066573D" w:rsidRDefault="001714DB" w:rsidP="00143858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24" w:type="pct"/>
            <w:gridSpan w:val="4"/>
            <w:shd w:val="clear" w:color="auto" w:fill="auto"/>
            <w:vAlign w:val="center"/>
          </w:tcPr>
          <w:p w14:paraId="17556582" w14:textId="77777777" w:rsidR="001714DB" w:rsidRPr="0066573D" w:rsidRDefault="001714DB" w:rsidP="00143858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37" w:type="pct"/>
            <w:gridSpan w:val="7"/>
            <w:shd w:val="clear" w:color="auto" w:fill="auto"/>
            <w:vAlign w:val="center"/>
          </w:tcPr>
          <w:p w14:paraId="4223DE21" w14:textId="77777777" w:rsidR="001714DB" w:rsidRPr="0066573D" w:rsidRDefault="001714DB" w:rsidP="00143858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14:paraId="750D70C7" w14:textId="77777777" w:rsidR="001714DB" w:rsidRPr="0066573D" w:rsidRDefault="001714DB" w:rsidP="00143858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30" w:type="pct"/>
            <w:gridSpan w:val="4"/>
            <w:shd w:val="clear" w:color="auto" w:fill="auto"/>
            <w:vAlign w:val="center"/>
          </w:tcPr>
          <w:p w14:paraId="1FAC6580" w14:textId="77777777" w:rsidR="001714DB" w:rsidRPr="0066573D" w:rsidRDefault="001714DB" w:rsidP="00143858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3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BEA5DC" w14:textId="77777777" w:rsidR="001714DB" w:rsidRPr="0066573D" w:rsidRDefault="001714DB" w:rsidP="00143858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00" w:type="pct"/>
            <w:gridSpan w:val="5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EDB1E7" w14:textId="77777777" w:rsidR="001714DB" w:rsidRPr="0066573D" w:rsidRDefault="001714DB" w:rsidP="00143858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00" w:type="pct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EC19C" w14:textId="77777777" w:rsidR="001714DB" w:rsidRPr="0066573D" w:rsidRDefault="001714DB" w:rsidP="00143858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56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E65D94" w14:textId="77777777" w:rsidR="001714DB" w:rsidRPr="0066573D" w:rsidRDefault="001714DB" w:rsidP="00143858">
            <w:pPr>
              <w:spacing w:line="240" w:lineRule="exact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</w:tr>
    </w:tbl>
    <w:p w14:paraId="1BBAA9E9" w14:textId="77777777" w:rsidR="001714DB" w:rsidRDefault="001714DB" w:rsidP="00C25B38">
      <w:pPr>
        <w:spacing w:line="20" w:lineRule="exact"/>
        <w:ind w:right="278"/>
        <w:jc w:val="both"/>
      </w:pPr>
    </w:p>
    <w:sectPr w:rsidR="001714DB" w:rsidSect="003237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92" w:bottom="1418" w:left="992" w:header="1021" w:footer="737" w:gutter="0"/>
      <w:pgNumType w:start="1"/>
      <w:cols w:space="425"/>
      <w:docGrid w:type="lines" w:linePitch="48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33C28" w14:textId="77777777" w:rsidR="0011410A" w:rsidRDefault="0011410A">
      <w:r>
        <w:separator/>
      </w:r>
    </w:p>
  </w:endnote>
  <w:endnote w:type="continuationSeparator" w:id="0">
    <w:p w14:paraId="4A0A0802" w14:textId="77777777" w:rsidR="0011410A" w:rsidRDefault="00114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D3CB3" w14:textId="2A1F1557" w:rsidR="0011410A" w:rsidRPr="00B65C60" w:rsidRDefault="003237E8" w:rsidP="003237E8">
    <w:pPr>
      <w:pStyle w:val="a4"/>
      <w:jc w:val="center"/>
      <w:rPr>
        <w:spacing w:val="0"/>
        <w:sz w:val="24"/>
        <w:szCs w:val="24"/>
      </w:rPr>
    </w:pPr>
    <w:r w:rsidRPr="00B65C60">
      <w:rPr>
        <w:rFonts w:hAnsi="標楷體" w:hint="eastAsia"/>
        <w:spacing w:val="0"/>
        <w:sz w:val="24"/>
        <w:szCs w:val="24"/>
      </w:rPr>
      <w:t>丁－</w:t>
    </w:r>
    <w:r w:rsidRPr="00B65C60">
      <w:rPr>
        <w:rFonts w:hAnsi="標楷體"/>
        <w:spacing w:val="0"/>
        <w:sz w:val="24"/>
        <w:szCs w:val="24"/>
      </w:rPr>
      <w:fldChar w:fldCharType="begin"/>
    </w:r>
    <w:r w:rsidRPr="00B65C60">
      <w:rPr>
        <w:rFonts w:hAnsi="標楷體"/>
        <w:spacing w:val="0"/>
        <w:sz w:val="24"/>
        <w:szCs w:val="24"/>
      </w:rPr>
      <w:instrText>PAGE   \* MERGEFORMAT</w:instrText>
    </w:r>
    <w:r w:rsidRPr="00B65C60">
      <w:rPr>
        <w:rFonts w:hAnsi="標楷體"/>
        <w:spacing w:val="0"/>
        <w:sz w:val="24"/>
        <w:szCs w:val="24"/>
      </w:rPr>
      <w:fldChar w:fldCharType="separate"/>
    </w:r>
    <w:r w:rsidRPr="00B65C60">
      <w:rPr>
        <w:rFonts w:hAnsi="標楷體"/>
        <w:spacing w:val="0"/>
        <w:sz w:val="24"/>
        <w:szCs w:val="24"/>
        <w:lang w:val="zh-TW"/>
      </w:rPr>
      <w:t>1</w:t>
    </w:r>
    <w:r w:rsidRPr="00B65C60">
      <w:rPr>
        <w:rFonts w:hAnsi="標楷體"/>
        <w:spacing w:val="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3194C" w14:textId="043C4771" w:rsidR="0011410A" w:rsidRPr="00B65C60" w:rsidRDefault="003237E8" w:rsidP="003237E8">
    <w:pPr>
      <w:pStyle w:val="a4"/>
      <w:jc w:val="center"/>
      <w:rPr>
        <w:rFonts w:hAnsi="標楷體"/>
        <w:spacing w:val="0"/>
        <w:sz w:val="24"/>
        <w:szCs w:val="24"/>
      </w:rPr>
    </w:pPr>
    <w:r w:rsidRPr="00B65C60">
      <w:rPr>
        <w:rFonts w:hAnsi="標楷體" w:hint="eastAsia"/>
        <w:spacing w:val="0"/>
        <w:sz w:val="24"/>
        <w:szCs w:val="24"/>
      </w:rPr>
      <w:t>丁－</w:t>
    </w:r>
    <w:r w:rsidRPr="00B65C60">
      <w:rPr>
        <w:rFonts w:hAnsi="標楷體"/>
        <w:spacing w:val="0"/>
        <w:sz w:val="24"/>
        <w:szCs w:val="24"/>
      </w:rPr>
      <w:fldChar w:fldCharType="begin"/>
    </w:r>
    <w:r w:rsidRPr="00B65C60">
      <w:rPr>
        <w:rFonts w:hAnsi="標楷體"/>
        <w:spacing w:val="0"/>
        <w:sz w:val="24"/>
        <w:szCs w:val="24"/>
      </w:rPr>
      <w:instrText>PAGE   \* MERGEFORMAT</w:instrText>
    </w:r>
    <w:r w:rsidRPr="00B65C60">
      <w:rPr>
        <w:rFonts w:hAnsi="標楷體"/>
        <w:spacing w:val="0"/>
        <w:sz w:val="24"/>
        <w:szCs w:val="24"/>
      </w:rPr>
      <w:fldChar w:fldCharType="separate"/>
    </w:r>
    <w:r w:rsidRPr="00B65C60">
      <w:rPr>
        <w:rFonts w:hAnsi="標楷體"/>
        <w:spacing w:val="0"/>
        <w:sz w:val="24"/>
        <w:szCs w:val="24"/>
        <w:lang w:val="zh-TW"/>
      </w:rPr>
      <w:t>1</w:t>
    </w:r>
    <w:r w:rsidRPr="00B65C60">
      <w:rPr>
        <w:rFonts w:hAnsi="標楷體"/>
        <w:spacing w:val="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0EDBF" w14:textId="77777777" w:rsidR="00B65C60" w:rsidRDefault="00B65C6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E9741" w14:textId="77777777" w:rsidR="0011410A" w:rsidRDefault="0011410A">
      <w:r>
        <w:separator/>
      </w:r>
    </w:p>
  </w:footnote>
  <w:footnote w:type="continuationSeparator" w:id="0">
    <w:p w14:paraId="1EC016EC" w14:textId="77777777" w:rsidR="0011410A" w:rsidRDefault="00114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11DB" w14:textId="77777777" w:rsidR="00B65C60" w:rsidRDefault="00B65C6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6B50B" w14:textId="77777777" w:rsidR="00B65C60" w:rsidRDefault="00B65C6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0762F" w14:textId="77777777" w:rsidR="00B65C60" w:rsidRDefault="00B65C6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5789"/>
    <w:multiLevelType w:val="hybridMultilevel"/>
    <w:tmpl w:val="8B8A9820"/>
    <w:lvl w:ilvl="0" w:tplc="9252F8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" w15:restartNumberingAfterBreak="0">
    <w:nsid w:val="03B84968"/>
    <w:multiLevelType w:val="hybridMultilevel"/>
    <w:tmpl w:val="D19CFAD2"/>
    <w:lvl w:ilvl="0" w:tplc="390ABACC">
      <w:start w:val="36"/>
      <w:numFmt w:val="decimal"/>
      <w:lvlText w:val="%1."/>
      <w:lvlJc w:val="left"/>
      <w:pPr>
        <w:tabs>
          <w:tab w:val="num" w:pos="1080"/>
        </w:tabs>
        <w:ind w:left="1080" w:hanging="570"/>
      </w:pPr>
      <w:rPr>
        <w:rFonts w:hAnsi="Times New Roman" w:hint="eastAsia"/>
        <w:b w:val="0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2" w15:restartNumberingAfterBreak="0">
    <w:nsid w:val="0AB867C7"/>
    <w:multiLevelType w:val="hybridMultilevel"/>
    <w:tmpl w:val="ED20A098"/>
    <w:lvl w:ilvl="0" w:tplc="15B29948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67"/>
        </w:tabs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7"/>
        </w:tabs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7"/>
        </w:tabs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7"/>
        </w:tabs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7"/>
        </w:tabs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7"/>
        </w:tabs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7"/>
        </w:tabs>
        <w:ind w:left="4627" w:hanging="480"/>
      </w:pPr>
    </w:lvl>
  </w:abstractNum>
  <w:abstractNum w:abstractNumId="3" w15:restartNumberingAfterBreak="0">
    <w:nsid w:val="0DDF4BCE"/>
    <w:multiLevelType w:val="hybridMultilevel"/>
    <w:tmpl w:val="1BD889E0"/>
    <w:lvl w:ilvl="0" w:tplc="E76814A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4" w15:restartNumberingAfterBreak="0">
    <w:nsid w:val="16FE374C"/>
    <w:multiLevelType w:val="hybridMultilevel"/>
    <w:tmpl w:val="53100D96"/>
    <w:lvl w:ilvl="0" w:tplc="7D767D3C">
      <w:start w:val="1"/>
      <w:numFmt w:val="decimal"/>
      <w:lvlText w:val="（%1）"/>
      <w:lvlJc w:val="left"/>
      <w:pPr>
        <w:tabs>
          <w:tab w:val="num" w:pos="2040"/>
        </w:tabs>
        <w:ind w:left="2040" w:hanging="720"/>
      </w:pPr>
      <w:rPr>
        <w:rFonts w:ascii="標楷體" w:hAnsi="Courier New" w:hint="eastAsia"/>
      </w:rPr>
    </w:lvl>
    <w:lvl w:ilvl="1" w:tplc="A4A867FA">
      <w:start w:val="1"/>
      <w:numFmt w:val="decimal"/>
      <w:lvlText w:val="（%2）"/>
      <w:lvlJc w:val="left"/>
      <w:pPr>
        <w:tabs>
          <w:tab w:val="num" w:pos="2520"/>
        </w:tabs>
        <w:ind w:left="2520" w:hanging="720"/>
      </w:pPr>
      <w:rPr>
        <w:rFonts w:ascii="標楷體" w:hAnsi="Courier New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5" w15:restartNumberingAfterBreak="0">
    <w:nsid w:val="17704F31"/>
    <w:multiLevelType w:val="hybridMultilevel"/>
    <w:tmpl w:val="EEE430BE"/>
    <w:lvl w:ilvl="0" w:tplc="FFFFFFFF">
      <w:start w:val="1"/>
      <w:numFmt w:val="taiwaneseCountingThousand"/>
      <w:lvlText w:val="%1、"/>
      <w:lvlJc w:val="left"/>
      <w:pPr>
        <w:tabs>
          <w:tab w:val="num" w:pos="915"/>
        </w:tabs>
        <w:ind w:left="915" w:hanging="405"/>
      </w:pPr>
      <w:rPr>
        <w:rFonts w:hint="default"/>
      </w:rPr>
    </w:lvl>
    <w:lvl w:ilvl="1" w:tplc="FFFFFFFF">
      <w:start w:val="1"/>
      <w:numFmt w:val="taiwaneseCountingThousand"/>
      <w:lvlText w:val="(%2)"/>
      <w:lvlJc w:val="left"/>
      <w:pPr>
        <w:tabs>
          <w:tab w:val="num" w:pos="1395"/>
        </w:tabs>
        <w:ind w:left="1395" w:hanging="4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6" w15:restartNumberingAfterBreak="0">
    <w:nsid w:val="2E791BA4"/>
    <w:multiLevelType w:val="hybridMultilevel"/>
    <w:tmpl w:val="066E2700"/>
    <w:lvl w:ilvl="0" w:tplc="6694A33E">
      <w:start w:val="1"/>
      <w:numFmt w:val="taiwaneseCountingThousand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2D41AE6"/>
    <w:multiLevelType w:val="singleLevel"/>
    <w:tmpl w:val="1C0A2E7C"/>
    <w:lvl w:ilvl="0">
      <w:start w:val="1"/>
      <w:numFmt w:val="taiwaneseCountingThousand"/>
      <w:lvlText w:val="%1、"/>
      <w:lvlJc w:val="left"/>
      <w:pPr>
        <w:tabs>
          <w:tab w:val="num" w:pos="408"/>
        </w:tabs>
        <w:ind w:left="408" w:hanging="408"/>
      </w:pPr>
      <w:rPr>
        <w:rFonts w:hint="eastAsia"/>
      </w:rPr>
    </w:lvl>
  </w:abstractNum>
  <w:abstractNum w:abstractNumId="8" w15:restartNumberingAfterBreak="0">
    <w:nsid w:val="3FFB41D4"/>
    <w:multiLevelType w:val="hybridMultilevel"/>
    <w:tmpl w:val="1DDE348A"/>
    <w:lvl w:ilvl="0" w:tplc="7F567384">
      <w:start w:val="1"/>
      <w:numFmt w:val="decimal"/>
      <w:suff w:val="space"/>
      <w:lvlText w:val="%1."/>
      <w:lvlJc w:val="left"/>
      <w:pPr>
        <w:ind w:left="210" w:hanging="2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65270D0"/>
    <w:multiLevelType w:val="hybridMultilevel"/>
    <w:tmpl w:val="27707F0C"/>
    <w:lvl w:ilvl="0" w:tplc="253AA46A">
      <w:start w:val="1"/>
      <w:numFmt w:val="taiwaneseCountingThousand"/>
      <w:lvlText w:val="(%1)"/>
      <w:lvlJc w:val="left"/>
      <w:pPr>
        <w:tabs>
          <w:tab w:val="num" w:pos="960"/>
        </w:tabs>
        <w:ind w:left="96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0" w15:restartNumberingAfterBreak="0">
    <w:nsid w:val="4C4D6A06"/>
    <w:multiLevelType w:val="hybridMultilevel"/>
    <w:tmpl w:val="B5D64C92"/>
    <w:lvl w:ilvl="0" w:tplc="F27AD632">
      <w:start w:val="1"/>
      <w:numFmt w:val="taiwaneseCountingThousand"/>
      <w:lvlText w:val="（%1）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1" w15:restartNumberingAfterBreak="0">
    <w:nsid w:val="50EA76E2"/>
    <w:multiLevelType w:val="hybridMultilevel"/>
    <w:tmpl w:val="E954F3BE"/>
    <w:lvl w:ilvl="0" w:tplc="CF5A44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2" w15:restartNumberingAfterBreak="0">
    <w:nsid w:val="534677CE"/>
    <w:multiLevelType w:val="singleLevel"/>
    <w:tmpl w:val="EF308FB4"/>
    <w:lvl w:ilvl="0">
      <w:start w:val="1"/>
      <w:numFmt w:val="taiwaneseCountingThousand"/>
      <w:lvlText w:val="(%1)"/>
      <w:lvlJc w:val="left"/>
      <w:pPr>
        <w:tabs>
          <w:tab w:val="num" w:pos="978"/>
        </w:tabs>
        <w:ind w:left="978" w:hanging="468"/>
      </w:pPr>
      <w:rPr>
        <w:rFonts w:hint="eastAsia"/>
      </w:rPr>
    </w:lvl>
  </w:abstractNum>
  <w:abstractNum w:abstractNumId="13" w15:restartNumberingAfterBreak="0">
    <w:nsid w:val="59F54E7C"/>
    <w:multiLevelType w:val="hybridMultilevel"/>
    <w:tmpl w:val="3E48D984"/>
    <w:lvl w:ilvl="0" w:tplc="5308E426">
      <w:start w:val="1"/>
      <w:numFmt w:val="ideographTraditional"/>
      <w:lvlText w:val="%1、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8E6340"/>
    <w:multiLevelType w:val="hybridMultilevel"/>
    <w:tmpl w:val="547C6E7E"/>
    <w:lvl w:ilvl="0" w:tplc="E1D8CE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標楷體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6" w15:restartNumberingAfterBreak="0">
    <w:nsid w:val="71FF0638"/>
    <w:multiLevelType w:val="hybridMultilevel"/>
    <w:tmpl w:val="9438B8D6"/>
    <w:lvl w:ilvl="0" w:tplc="CCFEB5D0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12"/>
  </w:num>
  <w:num w:numId="9">
    <w:abstractNumId w:val="10"/>
  </w:num>
  <w:num w:numId="10">
    <w:abstractNumId w:val="5"/>
  </w:num>
  <w:num w:numId="11">
    <w:abstractNumId w:val="13"/>
  </w:num>
  <w:num w:numId="12">
    <w:abstractNumId w:val="11"/>
  </w:num>
  <w:num w:numId="13">
    <w:abstractNumId w:val="1"/>
  </w:num>
  <w:num w:numId="14">
    <w:abstractNumId w:val="16"/>
  </w:num>
  <w:num w:numId="15">
    <w:abstractNumId w:val="4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bordersDoNotSurroundHeader/>
  <w:bordersDoNotSurroundFooter/>
  <w:hideSpellingErrors/>
  <w:hideGrammatical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evenAndOddHeaders/>
  <w:drawingGridHorizontalSpacing w:val="120"/>
  <w:drawingGridVerticalSpacing w:val="24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1FB"/>
    <w:rsid w:val="00036C3C"/>
    <w:rsid w:val="000A32EA"/>
    <w:rsid w:val="001122AC"/>
    <w:rsid w:val="0011410A"/>
    <w:rsid w:val="001714DB"/>
    <w:rsid w:val="001F6345"/>
    <w:rsid w:val="00202E49"/>
    <w:rsid w:val="00216E71"/>
    <w:rsid w:val="00222D97"/>
    <w:rsid w:val="002B10B1"/>
    <w:rsid w:val="002F51FB"/>
    <w:rsid w:val="003237E8"/>
    <w:rsid w:val="00362041"/>
    <w:rsid w:val="00451D73"/>
    <w:rsid w:val="00453D10"/>
    <w:rsid w:val="004978E8"/>
    <w:rsid w:val="004C2396"/>
    <w:rsid w:val="005208A7"/>
    <w:rsid w:val="005657FE"/>
    <w:rsid w:val="0057655F"/>
    <w:rsid w:val="00586F1D"/>
    <w:rsid w:val="005A61FC"/>
    <w:rsid w:val="005C5814"/>
    <w:rsid w:val="005E2EFF"/>
    <w:rsid w:val="006B3D8F"/>
    <w:rsid w:val="006D2848"/>
    <w:rsid w:val="006E6672"/>
    <w:rsid w:val="00717507"/>
    <w:rsid w:val="00746901"/>
    <w:rsid w:val="00761745"/>
    <w:rsid w:val="00771C33"/>
    <w:rsid w:val="0079329A"/>
    <w:rsid w:val="00796D39"/>
    <w:rsid w:val="007B2C89"/>
    <w:rsid w:val="007B519B"/>
    <w:rsid w:val="008270F8"/>
    <w:rsid w:val="00892E32"/>
    <w:rsid w:val="009509FC"/>
    <w:rsid w:val="0096267F"/>
    <w:rsid w:val="00A36573"/>
    <w:rsid w:val="00A84585"/>
    <w:rsid w:val="00AC2B2F"/>
    <w:rsid w:val="00B04626"/>
    <w:rsid w:val="00B4196F"/>
    <w:rsid w:val="00B4465E"/>
    <w:rsid w:val="00B45DFB"/>
    <w:rsid w:val="00B65C60"/>
    <w:rsid w:val="00BE3117"/>
    <w:rsid w:val="00C024DC"/>
    <w:rsid w:val="00C048CA"/>
    <w:rsid w:val="00C25B38"/>
    <w:rsid w:val="00CA3005"/>
    <w:rsid w:val="00CE7B79"/>
    <w:rsid w:val="00D438AF"/>
    <w:rsid w:val="00DD3A01"/>
    <w:rsid w:val="00DE5613"/>
    <w:rsid w:val="00E231F3"/>
    <w:rsid w:val="00EA3A26"/>
    <w:rsid w:val="00EF7383"/>
    <w:rsid w:val="00F6052B"/>
    <w:rsid w:val="00F6571B"/>
    <w:rsid w:val="00F8325E"/>
    <w:rsid w:val="00FC72B8"/>
    <w:rsid w:val="00FD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BE047F9"/>
  <w15:chartTrackingRefBased/>
  <w15:docId w15:val="{EF6B0C7D-DF72-4922-B91A-4F005AA0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spacing w:val="-20"/>
      <w:kern w:val="2"/>
      <w:sz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pacing w:val="-1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5">
    <w:name w:val="甲乙丙"/>
    <w:basedOn w:val="a"/>
    <w:pPr>
      <w:spacing w:after="360" w:line="360" w:lineRule="auto"/>
      <w:jc w:val="center"/>
    </w:pPr>
    <w:rPr>
      <w:b/>
      <w:sz w:val="40"/>
    </w:rPr>
  </w:style>
  <w:style w:type="paragraph" w:customStyle="1" w:styleId="a6">
    <w:name w:val="壹貳參"/>
    <w:basedOn w:val="a5"/>
    <w:pPr>
      <w:spacing w:after="240"/>
      <w:ind w:left="624"/>
      <w:jc w:val="left"/>
    </w:pPr>
    <w:rPr>
      <w:sz w:val="36"/>
    </w:rPr>
  </w:style>
  <w:style w:type="paragraph" w:customStyle="1" w:styleId="a7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a8">
    <w:name w:val="括號一二三"/>
    <w:basedOn w:val="a7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8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9">
    <w:name w:val="Body Text"/>
    <w:basedOn w:val="a"/>
    <w:semiHidden/>
    <w:pPr>
      <w:spacing w:line="360" w:lineRule="auto"/>
      <w:ind w:firstLine="482"/>
      <w:jc w:val="both"/>
    </w:p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rPr>
      <w:rFonts w:ascii="Arial" w:eastAsia="新細明體" w:hAnsi="Arial"/>
      <w:spacing w:val="0"/>
    </w:rPr>
  </w:style>
  <w:style w:type="paragraph" w:styleId="20">
    <w:name w:val="Body Text 2"/>
    <w:basedOn w:val="a"/>
    <w:semiHidden/>
    <w:pPr>
      <w:jc w:val="both"/>
    </w:pPr>
  </w:style>
  <w:style w:type="paragraph" w:customStyle="1" w:styleId="21">
    <w:name w:val="樣式2"/>
    <w:basedOn w:val="a"/>
    <w:autoRedefine/>
    <w:pPr>
      <w:spacing w:before="440" w:after="80"/>
      <w:jc w:val="both"/>
    </w:pPr>
    <w:rPr>
      <w:rFonts w:hAnsi="標楷體"/>
      <w:b/>
      <w:spacing w:val="20"/>
      <w:sz w:val="32"/>
    </w:rPr>
  </w:style>
  <w:style w:type="paragraph" w:customStyle="1" w:styleId="6">
    <w:name w:val="樣式6"/>
    <w:basedOn w:val="a"/>
    <w:autoRedefine/>
    <w:pPr>
      <w:spacing w:line="440" w:lineRule="exact"/>
      <w:ind w:firstLine="510"/>
      <w:jc w:val="both"/>
    </w:pPr>
    <w:rPr>
      <w:spacing w:val="0"/>
      <w:sz w:val="24"/>
    </w:rPr>
  </w:style>
  <w:style w:type="paragraph" w:customStyle="1" w:styleId="5">
    <w:name w:val="樣式5"/>
    <w:basedOn w:val="a"/>
    <w:autoRedefine/>
    <w:pPr>
      <w:spacing w:before="60" w:line="440" w:lineRule="exact"/>
      <w:jc w:val="both"/>
    </w:pPr>
    <w:rPr>
      <w:rFonts w:hAnsi="標楷體"/>
      <w:b/>
      <w:spacing w:val="20"/>
      <w:sz w:val="28"/>
    </w:rPr>
  </w:style>
  <w:style w:type="paragraph" w:customStyle="1" w:styleId="7">
    <w:name w:val="樣式7"/>
    <w:basedOn w:val="a"/>
    <w:autoRedefine/>
    <w:pPr>
      <w:spacing w:before="60" w:after="60" w:line="440" w:lineRule="exact"/>
      <w:ind w:firstLine="510"/>
      <w:jc w:val="both"/>
    </w:pPr>
    <w:rPr>
      <w:rFonts w:ascii="新細明體" w:eastAsia="新細明體"/>
      <w:b/>
      <w:spacing w:val="20"/>
      <w:sz w:val="24"/>
    </w:rPr>
  </w:style>
  <w:style w:type="paragraph" w:styleId="ac">
    <w:name w:val="Plain Text"/>
    <w:basedOn w:val="a"/>
    <w:semiHidden/>
    <w:pPr>
      <w:jc w:val="left"/>
    </w:pPr>
    <w:rPr>
      <w:rFonts w:ascii="細明體" w:eastAsia="細明體" w:hAnsi="Courier New"/>
      <w:spacing w:val="0"/>
      <w:sz w:val="24"/>
      <w:szCs w:val="24"/>
    </w:rPr>
  </w:style>
  <w:style w:type="paragraph" w:styleId="ad">
    <w:name w:val="Document Map"/>
    <w:basedOn w:val="a"/>
    <w:semiHidden/>
    <w:pPr>
      <w:shd w:val="clear" w:color="auto" w:fill="000080"/>
    </w:pPr>
    <w:rPr>
      <w:rFonts w:ascii="Arial" w:eastAsia="新細明體" w:hAnsi="Arial"/>
    </w:rPr>
  </w:style>
  <w:style w:type="paragraph" w:customStyle="1" w:styleId="ae">
    <w:name w:val="三自來水事業處"/>
    <w:basedOn w:val="ac"/>
    <w:pPr>
      <w:spacing w:line="440" w:lineRule="exact"/>
      <w:ind w:firstLine="19"/>
      <w:jc w:val="both"/>
    </w:pPr>
    <w:rPr>
      <w:rFonts w:ascii="標楷體" w:eastAsia="標楷體" w:hAnsi="標楷體"/>
      <w:b/>
      <w:spacing w:val="20"/>
      <w:sz w:val="28"/>
      <w:szCs w:val="20"/>
    </w:rPr>
  </w:style>
  <w:style w:type="character" w:customStyle="1" w:styleId="af">
    <w:name w:val="(臺)"/>
    <w:basedOn w:val="a0"/>
    <w:rPr>
      <w:rFonts w:ascii="標楷體" w:eastAsia="標楷體" w:hAnsi="標楷體"/>
      <w:b/>
      <w:bCs/>
      <w:spacing w:val="20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8YQfvUi&#27506;&#20986;&#27770;&#31639;&#20462;&#27491;&#25976;&#26126;&#32048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C9D1D-B25F-4B21-883B-83F20AF04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8YQfvUi歲出決算修正數明細表(左頁).dot</Template>
  <TotalTime>123</TotalTime>
  <Pages>6</Pages>
  <Words>667</Words>
  <Characters>724</Characters>
  <Application>Microsoft Office Word</Application>
  <DocSecurity>0</DocSecurity>
  <Lines>6</Lines>
  <Paragraphs>2</Paragraphs>
  <ScaleCrop>false</ScaleCrop>
  <Company>Taipei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玖、社會局主管</dc:title>
  <dc:subject/>
  <dc:creator>黃俊瑋</dc:creator>
  <cp:keywords/>
  <dc:description/>
  <cp:lastModifiedBy>李耿名</cp:lastModifiedBy>
  <cp:revision>19</cp:revision>
  <cp:lastPrinted>2025-07-14T02:53:00Z</cp:lastPrinted>
  <dcterms:created xsi:type="dcterms:W3CDTF">2025-06-03T09:05:00Z</dcterms:created>
  <dcterms:modified xsi:type="dcterms:W3CDTF">2025-07-14T07:36:00Z</dcterms:modified>
</cp:coreProperties>
</file>