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3"/>
        <w:gridCol w:w="278"/>
        <w:gridCol w:w="782"/>
        <w:gridCol w:w="335"/>
        <w:gridCol w:w="625"/>
        <w:gridCol w:w="1322"/>
        <w:gridCol w:w="73"/>
        <w:gridCol w:w="625"/>
        <w:gridCol w:w="740"/>
        <w:gridCol w:w="655"/>
        <w:gridCol w:w="437"/>
        <w:gridCol w:w="189"/>
        <w:gridCol w:w="1246"/>
        <w:gridCol w:w="236"/>
        <w:gridCol w:w="857"/>
      </w:tblGrid>
      <w:tr w:rsidR="00313B06" w14:paraId="02662E1B" w14:textId="77777777" w:rsidTr="00000E8F">
        <w:trPr>
          <w:cantSplit/>
          <w:trHeight w:hRule="exact" w:val="522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7822369" w14:textId="77777777" w:rsidR="00F727E5" w:rsidRPr="006C4E33" w:rsidRDefault="00F727E5" w:rsidP="00000E8F">
            <w:pPr>
              <w:overflowPunct w:val="0"/>
              <w:snapToGrid w:val="0"/>
              <w:ind w:right="6"/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</w:rPr>
            </w:pPr>
            <w:r w:rsidRPr="006C4E33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t>丙、</w:t>
            </w:r>
            <w:proofErr w:type="gramStart"/>
            <w:r w:rsidRPr="006C4E33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t>最</w:t>
            </w:r>
            <w:proofErr w:type="gramEnd"/>
            <w:r w:rsidRPr="006C4E33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t>終審</w:t>
            </w:r>
          </w:p>
          <w:p w14:paraId="4587B637" w14:textId="6212E856" w:rsidR="00313B06" w:rsidRDefault="00313B06" w:rsidP="00000E8F">
            <w:pPr>
              <w:overflowPunct w:val="0"/>
              <w:snapToGrid w:val="0"/>
              <w:ind w:right="6"/>
              <w:jc w:val="right"/>
              <w:rPr>
                <w:rFonts w:ascii="標楷體" w:eastAsia="標楷體"/>
                <w:b/>
                <w:spacing w:val="20"/>
                <w:sz w:val="32"/>
                <w:szCs w:val="32"/>
                <w:u w:val="single"/>
              </w:rPr>
            </w:pPr>
          </w:p>
        </w:tc>
      </w:tr>
      <w:tr w:rsidR="00F727E5" w14:paraId="112A3E06" w14:textId="77777777" w:rsidTr="00000E8F">
        <w:trPr>
          <w:cantSplit/>
          <w:trHeight w:hRule="exact" w:val="567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37849" w14:textId="026A3B63" w:rsidR="00F727E5" w:rsidRPr="00000E8F" w:rsidRDefault="00F727E5" w:rsidP="00000E8F">
            <w:pPr>
              <w:snapToGrid w:val="0"/>
              <w:ind w:left="85"/>
              <w:jc w:val="right"/>
              <w:rPr>
                <w:rFonts w:ascii="標楷體" w:eastAsia="標楷體"/>
                <w:sz w:val="36"/>
                <w:szCs w:val="36"/>
                <w:u w:val="single"/>
              </w:rPr>
            </w:pPr>
            <w:r w:rsidRPr="00000E8F">
              <w:rPr>
                <w:rFonts w:ascii="標楷體" w:eastAsia="標楷體"/>
                <w:b/>
                <w:sz w:val="36"/>
                <w:szCs w:val="36"/>
              </w:rPr>
              <w:br w:type="page"/>
            </w:r>
            <w:r w:rsidRPr="00000E8F">
              <w:rPr>
                <w:rFonts w:ascii="標楷體" w:eastAsia="標楷體"/>
                <w:b/>
                <w:sz w:val="36"/>
                <w:szCs w:val="36"/>
                <w:u w:val="single"/>
              </w:rPr>
              <w:t>壹、</w:t>
            </w:r>
            <w:r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113</w:t>
            </w:r>
            <w:proofErr w:type="gramEnd"/>
            <w:r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年度嘉義市總</w:t>
            </w:r>
            <w:r w:rsidR="00EF77AE" w:rsidRPr="00000E8F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決算</w:t>
            </w:r>
          </w:p>
        </w:tc>
      </w:tr>
      <w:tr w:rsidR="00F727E5" w14:paraId="61698E6F" w14:textId="77777777" w:rsidTr="00AE4719">
        <w:trPr>
          <w:cantSplit/>
          <w:trHeight w:hRule="exact" w:val="272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A2AD2" w14:textId="77777777" w:rsidR="00F727E5" w:rsidRDefault="00F727E5" w:rsidP="00A16660">
            <w:pPr>
              <w:overflowPunct w:val="0"/>
              <w:spacing w:line="240" w:lineRule="exact"/>
              <w:ind w:left="85"/>
              <w:jc w:val="right"/>
              <w:rPr>
                <w:rFonts w:ascii="標楷體" w:eastAsia="標楷體"/>
                <w:sz w:val="20"/>
              </w:rPr>
            </w:pPr>
          </w:p>
        </w:tc>
      </w:tr>
      <w:tr w:rsidR="00EF77AE" w14:paraId="25F476AB" w14:textId="77777777" w:rsidTr="00AE4719">
        <w:trPr>
          <w:cantSplit/>
          <w:trHeight w:val="454"/>
        </w:trPr>
        <w:tc>
          <w:tcPr>
            <w:tcW w:w="1301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A117E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11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DC818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27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218D5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2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F9498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</w:t>
            </w:r>
          </w:p>
        </w:tc>
      </w:tr>
      <w:tr w:rsidR="00EF77AE" w14:paraId="6FE8D2C6" w14:textId="77777777" w:rsidTr="00AE4719">
        <w:trPr>
          <w:cantSplit/>
          <w:trHeight w:val="454"/>
        </w:trPr>
        <w:tc>
          <w:tcPr>
            <w:tcW w:w="1301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943BB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15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CF4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273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C8C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27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8CBC" w14:textId="77777777" w:rsidR="00F727E5" w:rsidRDefault="00F727E5" w:rsidP="006C4E33">
            <w:pPr>
              <w:overflowPunct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</w:tr>
      <w:tr w:rsidR="002C1877" w:rsidRPr="00CE1207" w14:paraId="1E39BFCB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51EAE4E6" w14:textId="77777777" w:rsidR="00F727E5" w:rsidRPr="00CE1207" w:rsidRDefault="00F727E5" w:rsidP="006C4E33">
            <w:pPr>
              <w:overflowPunct w:val="0"/>
              <w:ind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E1207">
              <w:rPr>
                <w:rFonts w:ascii="標楷體" w:eastAsia="標楷體" w:hAnsi="標楷體" w:hint="eastAsia"/>
                <w:b/>
                <w:noProof/>
                <w:sz w:val="20"/>
              </w:rPr>
              <w:t>一、</w:t>
            </w:r>
            <w:r w:rsidRPr="00AE16A5">
              <w:rPr>
                <w:rFonts w:ascii="標楷體" w:eastAsia="標楷體" w:hAnsi="標楷體" w:hint="eastAsia"/>
                <w:b/>
                <w:noProof/>
                <w:spacing w:val="203"/>
                <w:kern w:val="0"/>
                <w:sz w:val="20"/>
                <w:fitText w:val="2020" w:id="-699115262"/>
              </w:rPr>
              <w:t>歲入合</w:t>
            </w:r>
            <w:r w:rsidRPr="00AE16A5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020" w:id="-699115262"/>
              </w:rPr>
              <w:t>計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3B5C25D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19,152,016,000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5924A49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19,619,442,442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6DCAF58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19,619,442,442</w:t>
            </w:r>
          </w:p>
        </w:tc>
      </w:tr>
      <w:tr w:rsidR="002C1877" w14:paraId="5D179278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287F8585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AE16A5">
              <w:rPr>
                <w:rFonts w:ascii="標楷體" w:eastAsia="標楷體" w:hAnsi="標楷體" w:hint="eastAsia"/>
                <w:noProof/>
                <w:spacing w:val="203"/>
                <w:kern w:val="0"/>
                <w:sz w:val="20"/>
                <w:fitText w:val="2020" w:id="-699115008"/>
              </w:rPr>
              <w:t>稅課收</w:t>
            </w:r>
            <w:r w:rsidRPr="00AE16A5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020" w:id="-699115008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3F3210B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7,141,743,000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7EB713D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7,756,840,969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508017A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7,756,840,969</w:t>
            </w:r>
          </w:p>
        </w:tc>
      </w:tr>
      <w:tr w:rsidR="002C1877" w14:paraId="35F63130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6C5ADFA8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60548B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699115007"/>
              </w:rPr>
              <w:t>工程受益費收</w:t>
            </w:r>
            <w:r w:rsidRPr="0060548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699115007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7543169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29C72BC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58E7215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20E42862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40C9D594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60548B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699115006"/>
              </w:rPr>
              <w:t>罰款及賠償收</w:t>
            </w:r>
            <w:r w:rsidRPr="0060548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699115006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1A13722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21,856,000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770DE38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96,711,180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6ADFA5AF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96,711,180</w:t>
            </w:r>
          </w:p>
        </w:tc>
      </w:tr>
      <w:tr w:rsidR="002C1877" w14:paraId="50A90161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6BEDEA2D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60548B">
              <w:rPr>
                <w:rFonts w:ascii="標楷體" w:eastAsia="標楷體" w:hAnsi="標楷體" w:hint="eastAsia"/>
                <w:noProof/>
                <w:spacing w:val="203"/>
                <w:kern w:val="0"/>
                <w:sz w:val="20"/>
                <w:fitText w:val="2020" w:id="-699115005"/>
              </w:rPr>
              <w:t>規費收</w:t>
            </w:r>
            <w:r w:rsidRPr="0060548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020" w:id="-699115005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213DB17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212,864,000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56CEED0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272,539,044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5B68704C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272,539,044</w:t>
            </w:r>
          </w:p>
        </w:tc>
      </w:tr>
      <w:tr w:rsidR="002C1877" w14:paraId="57D22B79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7EA6C40C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60548B">
              <w:rPr>
                <w:rFonts w:ascii="標楷體" w:eastAsia="標楷體" w:hAnsi="標楷體" w:hint="eastAsia"/>
                <w:noProof/>
                <w:spacing w:val="82"/>
                <w:kern w:val="0"/>
                <w:sz w:val="20"/>
                <w:fitText w:val="2020" w:id="-699115004"/>
              </w:rPr>
              <w:t>信託管理收</w:t>
            </w:r>
            <w:r w:rsidRPr="0060548B">
              <w:rPr>
                <w:rFonts w:ascii="標楷體" w:eastAsia="標楷體" w:hAnsi="標楷體" w:hint="eastAsia"/>
                <w:noProof/>
                <w:kern w:val="0"/>
                <w:sz w:val="20"/>
                <w:fitText w:val="2020" w:id="-699115004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5EBBEA1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6A100CD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04CA169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03030091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34DAA1C4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60548B">
              <w:rPr>
                <w:rFonts w:ascii="標楷體" w:eastAsia="標楷體" w:hAnsi="標楷體" w:hint="eastAsia"/>
                <w:noProof/>
                <w:spacing w:val="203"/>
                <w:kern w:val="0"/>
                <w:sz w:val="20"/>
                <w:fitText w:val="2020" w:id="-699115003"/>
              </w:rPr>
              <w:t>財產收</w:t>
            </w:r>
            <w:r w:rsidRPr="0060548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020" w:id="-699115003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427CA9C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82,524,000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43892AE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122,155,605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003EC47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122,155,605</w:t>
            </w:r>
          </w:p>
        </w:tc>
      </w:tr>
      <w:tr w:rsidR="002C1877" w14:paraId="738CC03E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2539622B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60548B">
              <w:rPr>
                <w:rFonts w:ascii="標楷體" w:eastAsia="標楷體" w:hAnsi="標楷體" w:hint="eastAsia"/>
                <w:noProof/>
                <w:spacing w:val="14"/>
                <w:kern w:val="0"/>
                <w:sz w:val="20"/>
                <w:fitText w:val="2020" w:id="-699115002"/>
              </w:rPr>
              <w:t>營業盈餘及事業收</w:t>
            </w:r>
            <w:r w:rsidRPr="0060548B">
              <w:rPr>
                <w:rFonts w:ascii="標楷體" w:eastAsia="標楷體" w:hAnsi="標楷體" w:hint="eastAsia"/>
                <w:noProof/>
                <w:spacing w:val="-1"/>
                <w:kern w:val="0"/>
                <w:sz w:val="20"/>
                <w:fitText w:val="2020" w:id="-699115002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2577C2E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452,594,000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7E7D1A2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453,044,688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20623B6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453,044,688</w:t>
            </w:r>
          </w:p>
        </w:tc>
      </w:tr>
      <w:tr w:rsidR="002C1877" w14:paraId="3DCD57AE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79B7F9B7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AE16A5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699115001"/>
              </w:rPr>
              <w:t>補助及協助收</w:t>
            </w:r>
            <w:r w:rsidRPr="00AE16A5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699115001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21F3D09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10,895,501,000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219665CF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21CC831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</w:tr>
      <w:tr w:rsidR="002C1877" w14:paraId="4E015E81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09A977A5" w14:textId="77777777" w:rsidR="00F727E5" w:rsidRDefault="00F727E5" w:rsidP="00AE16A5">
            <w:pPr>
              <w:overflowPunct w:val="0"/>
              <w:ind w:leftChars="100" w:left="240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60548B">
              <w:rPr>
                <w:rFonts w:ascii="標楷體" w:eastAsia="標楷體" w:hAnsi="標楷體" w:hint="eastAsia"/>
                <w:noProof/>
                <w:spacing w:val="51"/>
                <w:kern w:val="0"/>
                <w:sz w:val="20"/>
                <w:fitText w:val="2020" w:id="-699115000"/>
              </w:rPr>
              <w:t>捐獻及贈與收</w:t>
            </w:r>
            <w:r w:rsidRPr="0060548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20" w:id="-699115000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455FA8B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5,551,000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01D8620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65356F7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</w:tr>
      <w:tr w:rsidR="002C1877" w14:paraId="1BD6D531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25934F89" w14:textId="77777777" w:rsidR="00F727E5" w:rsidRDefault="00F727E5" w:rsidP="00AE16A5">
            <w:pPr>
              <w:overflowPunct w:val="0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14295E">
              <w:rPr>
                <w:rFonts w:ascii="標楷體" w:eastAsia="標楷體" w:hAnsi="標楷體" w:hint="eastAsia"/>
                <w:noProof/>
                <w:spacing w:val="190"/>
                <w:kern w:val="0"/>
                <w:sz w:val="20"/>
                <w:fitText w:val="1940" w:id="-699112960"/>
              </w:rPr>
              <w:t>其他收</w:t>
            </w:r>
            <w:r w:rsidRPr="0014295E">
              <w:rPr>
                <w:rFonts w:ascii="標楷體" w:eastAsia="標楷體" w:hAnsi="標楷體" w:hint="eastAsia"/>
                <w:noProof/>
                <w:kern w:val="0"/>
                <w:sz w:val="20"/>
                <w:fitText w:val="1940" w:id="-699112960"/>
              </w:rPr>
              <w:t>入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1F5EF7F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339,381,000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195C67C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0904E52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</w:tr>
      <w:tr w:rsidR="002C1877" w:rsidRPr="00CE1207" w14:paraId="15D773C4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1BBD871A" w14:textId="77777777" w:rsidR="00F727E5" w:rsidRPr="00CE1207" w:rsidRDefault="00F727E5" w:rsidP="00AE16A5">
            <w:pPr>
              <w:overflowPunct w:val="0"/>
              <w:ind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E1207">
              <w:rPr>
                <w:rFonts w:ascii="標楷體" w:eastAsia="標楷體" w:hAnsi="標楷體" w:hint="eastAsia"/>
                <w:b/>
                <w:noProof/>
                <w:sz w:val="20"/>
              </w:rPr>
              <w:t>二、</w:t>
            </w:r>
            <w:r w:rsidRPr="00AE16A5">
              <w:rPr>
                <w:rFonts w:ascii="標楷體" w:eastAsia="標楷體" w:hAnsi="標楷體" w:hint="eastAsia"/>
                <w:b/>
                <w:noProof/>
                <w:spacing w:val="200"/>
                <w:kern w:val="0"/>
                <w:sz w:val="20"/>
                <w:fitText w:val="2000" w:id="-699113983"/>
              </w:rPr>
              <w:t>歲出合</w:t>
            </w:r>
            <w:r w:rsidRPr="00AE16A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699113983"/>
              </w:rPr>
              <w:t>計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50F4C32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20,471,757,000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58F0107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18,516,386,616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0CB4F99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18,512,917,372</w:t>
            </w:r>
          </w:p>
        </w:tc>
      </w:tr>
      <w:tr w:rsidR="002C1877" w14:paraId="02934D8B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0580E73F" w14:textId="77777777" w:rsidR="00F727E5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AE16A5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699113724"/>
              </w:rPr>
              <w:t>一般政務支</w:t>
            </w:r>
            <w:r w:rsidRPr="00AE16A5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9113724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3D34027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4,222,707,000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0F4FCAB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4,015,324,517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032020B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4,015,324,517</w:t>
            </w:r>
          </w:p>
        </w:tc>
      </w:tr>
      <w:tr w:rsidR="002C1877" w14:paraId="0C4BB612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68129128" w14:textId="77777777" w:rsidR="00F727E5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AE16A5">
              <w:rPr>
                <w:rFonts w:ascii="標楷體" w:eastAsia="標楷體" w:hAnsi="標楷體" w:hint="eastAsia"/>
                <w:noProof/>
                <w:spacing w:val="28"/>
                <w:kern w:val="0"/>
                <w:sz w:val="20"/>
                <w:fitText w:val="2000" w:id="-699113725"/>
              </w:rPr>
              <w:t>教育科學文化支</w:t>
            </w:r>
            <w:r w:rsidRPr="00AE16A5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00" w:id="-699113725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2B579D3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6,854,100,000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5B36480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6,090,214,052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4C77001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6,090,214,052</w:t>
            </w:r>
          </w:p>
        </w:tc>
      </w:tr>
      <w:tr w:rsidR="002C1877" w14:paraId="23718219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4F949519" w14:textId="77777777" w:rsidR="00F727E5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AE16A5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699113726"/>
              </w:rPr>
              <w:t>經濟發展支</w:t>
            </w:r>
            <w:r w:rsidRPr="00AE16A5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9113726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1228C1A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3,075,554,000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4099771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2,757,197,686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5A7A5DE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2,757,197,686</w:t>
            </w:r>
          </w:p>
        </w:tc>
      </w:tr>
      <w:tr w:rsidR="002C1877" w14:paraId="3AF3527D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5498B360" w14:textId="77777777" w:rsidR="00F727E5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AE16A5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699113727"/>
              </w:rPr>
              <w:t>社會福利支</w:t>
            </w:r>
            <w:r w:rsidRPr="00AE16A5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9113727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01264FD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3,290,881,000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35D2403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3,002,701,195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5DF5D4D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2,999,231,951</w:t>
            </w:r>
          </w:p>
        </w:tc>
      </w:tr>
      <w:tr w:rsidR="002C1877" w14:paraId="53C42A72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23B04E18" w14:textId="77777777" w:rsidR="00F727E5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AE16A5">
              <w:rPr>
                <w:rFonts w:ascii="標楷體" w:eastAsia="標楷體" w:hAnsi="標楷體" w:hint="eastAsia"/>
                <w:noProof/>
                <w:spacing w:val="2"/>
                <w:w w:val="90"/>
                <w:kern w:val="0"/>
                <w:sz w:val="20"/>
                <w:fitText w:val="1999" w:id="-699113723"/>
              </w:rPr>
              <w:t>社區發展及環境保護支</w:t>
            </w:r>
            <w:r w:rsidRPr="00AE16A5">
              <w:rPr>
                <w:rFonts w:ascii="標楷體" w:eastAsia="標楷體" w:hAnsi="標楷體" w:hint="eastAsia"/>
                <w:noProof/>
                <w:spacing w:val="-8"/>
                <w:w w:val="90"/>
                <w:kern w:val="0"/>
                <w:sz w:val="20"/>
                <w:fitText w:val="1999" w:id="-699113723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3DB0A98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1,162,899,000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3D64DD2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1,123,800,783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6185596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1,123,800,783</w:t>
            </w:r>
          </w:p>
        </w:tc>
      </w:tr>
      <w:tr w:rsidR="002C1877" w14:paraId="07ECEE36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279D49AE" w14:textId="77777777" w:rsidR="00F727E5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9F1B4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AE16A5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699113720"/>
              </w:rPr>
              <w:t>退休撫卹支</w:t>
            </w:r>
            <w:r w:rsidRPr="00AE16A5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9113720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5820722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1,490,340,000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6FC70E4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427B1BF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</w:tr>
      <w:tr w:rsidR="002C1877" w14:paraId="1D5BE237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277B3D6C" w14:textId="443EDD7A" w:rsidR="00F727E5" w:rsidRDefault="002749CD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7</w:t>
            </w:r>
            <w:r w:rsidR="00F727E5" w:rsidRPr="009F1B42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="00F727E5" w:rsidRPr="00056BEF">
              <w:rPr>
                <w:rFonts w:ascii="標楷體" w:eastAsia="標楷體" w:hAnsi="標楷體" w:hint="eastAsia"/>
                <w:noProof/>
                <w:spacing w:val="200"/>
                <w:kern w:val="0"/>
                <w:sz w:val="20"/>
                <w:fitText w:val="2000" w:id="-699113719"/>
              </w:rPr>
              <w:t>債務支</w:t>
            </w:r>
            <w:r w:rsidR="00F727E5" w:rsidRPr="00056BEF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9113719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3DF02DB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7,100,000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42171C1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0B9CE72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</w:tr>
      <w:tr w:rsidR="002C1877" w14:paraId="3CE93A1A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690209CE" w14:textId="7568DBC5" w:rsidR="00F727E5" w:rsidRDefault="002749CD" w:rsidP="006C4E33">
            <w:pPr>
              <w:overflowPunct w:val="0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8</w:t>
            </w:r>
            <w:r w:rsidR="00F727E5" w:rsidRPr="009F1B42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="00F727E5" w:rsidRPr="00AE16A5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000" w:id="-699113718"/>
              </w:rPr>
              <w:t>補助及其他支</w:t>
            </w:r>
            <w:r w:rsidR="00F727E5" w:rsidRPr="00AE16A5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9113718"/>
              </w:rPr>
              <w:t>出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0E3F1C0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368,176,000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2622D32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117,924,921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210AF86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117,924,921</w:t>
            </w:r>
          </w:p>
        </w:tc>
      </w:tr>
      <w:tr w:rsidR="002C1877" w:rsidRPr="00CE1207" w14:paraId="38CED259" w14:textId="77777777" w:rsidTr="00AE47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1301" w:type="pct"/>
            <w:gridSpan w:val="3"/>
            <w:shd w:val="clear" w:color="auto" w:fill="auto"/>
            <w:vAlign w:val="center"/>
          </w:tcPr>
          <w:p w14:paraId="5A66BC61" w14:textId="77777777" w:rsidR="00F727E5" w:rsidRPr="00CE1207" w:rsidRDefault="00F727E5" w:rsidP="00AE16A5">
            <w:pPr>
              <w:overflowPunct w:val="0"/>
              <w:ind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E1207">
              <w:rPr>
                <w:rFonts w:ascii="標楷體" w:eastAsia="標楷體" w:hAnsi="標楷體" w:hint="eastAsia"/>
                <w:b/>
                <w:noProof/>
                <w:sz w:val="20"/>
              </w:rPr>
              <w:t>三、</w:t>
            </w:r>
            <w:r w:rsidRPr="00AE16A5">
              <w:rPr>
                <w:rFonts w:ascii="標楷體" w:eastAsia="標楷體" w:hAnsi="標楷體" w:hint="eastAsia"/>
                <w:b/>
                <w:noProof/>
                <w:spacing w:val="80"/>
                <w:kern w:val="0"/>
                <w:sz w:val="20"/>
                <w:fitText w:val="2000" w:id="-699113472"/>
              </w:rPr>
              <w:t>歲入歲出餘</w:t>
            </w:r>
            <w:r w:rsidRPr="00AE16A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699113472"/>
              </w:rPr>
              <w:t>絀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</w:tcPr>
          <w:p w14:paraId="3255B34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- 1,319,741,000</w:t>
            </w:r>
          </w:p>
        </w:tc>
        <w:tc>
          <w:tcPr>
            <w:tcW w:w="1275" w:type="pct"/>
            <w:gridSpan w:val="5"/>
            <w:shd w:val="clear" w:color="auto" w:fill="auto"/>
            <w:vAlign w:val="center"/>
          </w:tcPr>
          <w:p w14:paraId="1CCB5CB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1,103,055,826</w:t>
            </w:r>
          </w:p>
        </w:tc>
        <w:tc>
          <w:tcPr>
            <w:tcW w:w="1274" w:type="pct"/>
            <w:gridSpan w:val="4"/>
            <w:shd w:val="clear" w:color="auto" w:fill="auto"/>
            <w:vAlign w:val="center"/>
          </w:tcPr>
          <w:p w14:paraId="40AFF17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1,106,525,070</w:t>
            </w:r>
          </w:p>
        </w:tc>
      </w:tr>
      <w:tr w:rsidR="00313B06" w14:paraId="5698F0C3" w14:textId="77777777" w:rsidTr="00000E8F">
        <w:trPr>
          <w:cantSplit/>
          <w:trHeight w:hRule="exact" w:val="522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7D08C08" w14:textId="3516A567" w:rsidR="00313B06" w:rsidRPr="00F727E5" w:rsidRDefault="00F727E5" w:rsidP="00000E8F">
            <w:pPr>
              <w:overflowPunct w:val="0"/>
              <w:snapToGrid w:val="0"/>
              <w:ind w:right="6"/>
              <w:rPr>
                <w:rFonts w:ascii="標楷體" w:eastAsia="標楷體"/>
                <w:spacing w:val="20"/>
                <w:sz w:val="36"/>
                <w:szCs w:val="36"/>
              </w:rPr>
            </w:pPr>
            <w:r w:rsidRPr="00F727E5">
              <w:rPr>
                <w:rFonts w:ascii="標楷體" w:eastAsia="標楷體" w:hint="eastAsia"/>
                <w:b/>
                <w:spacing w:val="20"/>
                <w:sz w:val="36"/>
                <w:szCs w:val="36"/>
              </w:rPr>
              <w:lastRenderedPageBreak/>
              <w:t>定數額表</w:t>
            </w:r>
          </w:p>
        </w:tc>
      </w:tr>
      <w:tr w:rsidR="00F727E5" w14:paraId="30A79024" w14:textId="77777777" w:rsidTr="00AE4719">
        <w:trPr>
          <w:cantSplit/>
          <w:trHeight w:hRule="exact" w:val="567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94B39" w14:textId="6648657C" w:rsidR="00F727E5" w:rsidRPr="002F7D6C" w:rsidRDefault="00F727E5" w:rsidP="00000E8F">
            <w:pPr>
              <w:overflowPunct w:val="0"/>
              <w:snapToGrid w:val="0"/>
              <w:ind w:right="113"/>
              <w:jc w:val="both"/>
              <w:rPr>
                <w:rFonts w:ascii="標楷體" w:eastAsia="標楷體"/>
                <w:spacing w:val="20"/>
                <w:sz w:val="36"/>
                <w:szCs w:val="36"/>
                <w:u w:val="single"/>
              </w:rPr>
            </w:pPr>
            <w:r w:rsidRPr="00F727E5">
              <w:rPr>
                <w:sz w:val="36"/>
                <w:szCs w:val="36"/>
              </w:rPr>
              <w:br w:type="page"/>
            </w:r>
            <w:r w:rsidRPr="002F7D6C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F727E5" w14:paraId="7D69301C" w14:textId="77777777" w:rsidTr="003B7F6F">
        <w:trPr>
          <w:cantSplit/>
          <w:trHeight w:hRule="exact" w:val="272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18507" w14:textId="77777777" w:rsidR="00F727E5" w:rsidRDefault="00F727E5" w:rsidP="00035EC2">
            <w:pPr>
              <w:overflowPunct w:val="0"/>
              <w:spacing w:line="240" w:lineRule="exact"/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單位</w:t>
            </w:r>
            <w:r>
              <w:rPr>
                <w:rFonts w:ascii="標楷體" w:eastAsia="標楷體"/>
                <w:sz w:val="20"/>
              </w:rPr>
              <w:t>：</w:t>
            </w:r>
            <w:r>
              <w:rPr>
                <w:rFonts w:ascii="標楷體" w:eastAsia="標楷體" w:hint="eastAsia"/>
                <w:sz w:val="20"/>
              </w:rPr>
              <w:t>新臺幣元</w:t>
            </w:r>
          </w:p>
        </w:tc>
      </w:tr>
      <w:tr w:rsidR="00F727E5" w14:paraId="1117C2CF" w14:textId="77777777" w:rsidTr="006C4E33">
        <w:trPr>
          <w:cantSplit/>
          <w:trHeight w:val="454"/>
        </w:trPr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7A8D1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定數</w:t>
            </w:r>
          </w:p>
        </w:tc>
        <w:tc>
          <w:tcPr>
            <w:tcW w:w="22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437F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決算審定數與預算數比較增減</w:t>
            </w:r>
          </w:p>
        </w:tc>
        <w:tc>
          <w:tcPr>
            <w:tcW w:w="18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E5CB7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決算審定數與決算數比較增減</w:t>
            </w:r>
          </w:p>
        </w:tc>
      </w:tr>
      <w:tr w:rsidR="002C1877" w14:paraId="22DB7738" w14:textId="77777777" w:rsidTr="00AE4719">
        <w:trPr>
          <w:cantSplit/>
          <w:trHeight w:val="454"/>
        </w:trPr>
        <w:tc>
          <w:tcPr>
            <w:tcW w:w="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2915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占總數％</w:t>
            </w:r>
          </w:p>
        </w:tc>
        <w:tc>
          <w:tcPr>
            <w:tcW w:w="1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913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1DB3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706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7E99B4" w14:textId="77777777" w:rsidR="00F727E5" w:rsidRDefault="00F727E5" w:rsidP="006C4E33">
            <w:pPr>
              <w:overflowPunct w:val="0"/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2C1877" w:rsidRPr="008C569C" w14:paraId="2ACD44E6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5879573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4214AC5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467,426,442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2E24054F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2.44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36EC65A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6050CE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C1877" w14:paraId="5E10BF6B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1FD907DE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39.54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640FA11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615,097,969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6A4009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8.61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1CB6954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3891C5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1BB28592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438C6435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7BED142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512B004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79B64AA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15BD977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2C1877" w14:paraId="7E899117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2ABAF5A0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0.49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616DCED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74,855,180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CA4240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342.49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500632C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8D6ABC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7A9E50BB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7E901357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1.39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7842F7B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59,675,044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3C257B0C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28.03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04EE604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7F0C40F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01413B95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268C1B9C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680BE4F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2B5AF76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5BD0E11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757E03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2C1877" w14:paraId="48831180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3E976D04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0.62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523DFA8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39,631,605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2EC1350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48.02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451C56E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B3E1A47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538397C9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67433124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2.31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17C1238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450,688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677C7F4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2E2CB2F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3D9BF1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25D7C429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7A62E517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53.57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3EFB92D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- 385,084,911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543D737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- 3.53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54834D8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C42482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2C90DEE2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618D1C41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7D81CEC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- 162,784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77E6174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- 2.93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51181C8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50ADB6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6D400DF4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4CC3485C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2.05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7ABBDD77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62,965,651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142C1B97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18.55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7B2B1EF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0508D0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:rsidRPr="008C569C" w14:paraId="65BE5358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4D64288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16728ED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- 1,958,839,628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3DEADD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- 9.57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50C0D65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- 3,469,244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0ECC13F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- 0.02</w:t>
            </w:r>
          </w:p>
        </w:tc>
      </w:tr>
      <w:tr w:rsidR="002C1877" w14:paraId="25481F66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51903F6B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21.69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25DDCDA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- 207,382,483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9275B1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- 4.91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05DDFF3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0937DA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209ADF02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5AE95A94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32.90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4544C76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- 763,885,948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7AA2292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- 11.14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3A12D27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F20990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0199D2E0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706A1E2D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14.89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32148502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- 318,356,314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583F5D7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- 10.35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11F2745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D6688C6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42CE2C3D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053B7EAC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16.20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56772EC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- 291,649,049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354B5B27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- 8.86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26F4B83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- 3,469,244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54CEA8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- 0.12</w:t>
            </w:r>
          </w:p>
        </w:tc>
      </w:tr>
      <w:tr w:rsidR="002C1877" w14:paraId="2CA770D1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7A83E8EA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6.07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318B412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- 39,098,217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64F87F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- 3.36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741F6F1C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4F66C58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6A5EE4C4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2E9FDDB7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7.59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46097C8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- 85,801,119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74FA8EE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- 5.76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4B49CBB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9187574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755768D0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557B162F" w14:textId="152E8F7B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0.0</w:t>
            </w:r>
            <w:r w:rsidR="0098307C">
              <w:rPr>
                <w:rFonts w:ascii="細明體" w:eastAsia="細明體" w:hAnsi="細明體" w:hint="eastAsia"/>
                <w:noProof/>
                <w:sz w:val="18"/>
                <w:szCs w:val="18"/>
              </w:rPr>
              <w:t>2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6E0EE0E3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- 2,415,419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BD6602C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- 34.02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7A344DA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392E49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14:paraId="1C702C7F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355CE11C" w14:textId="77777777" w:rsidR="00F727E5" w:rsidRPr="00EF77AE" w:rsidRDefault="00F727E5" w:rsidP="006C4E33">
            <w:pPr>
              <w:overflowPunct w:val="0"/>
              <w:ind w:leftChars="100" w:left="240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0.64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4734B83A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- 250,251,079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C8C66BB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noProof/>
                <w:sz w:val="18"/>
                <w:szCs w:val="18"/>
              </w:rPr>
              <w:t>- 67.97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414DEFB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5F2533D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F77A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C1877" w:rsidRPr="008C569C" w14:paraId="5DF1B4B1" w14:textId="77777777" w:rsidTr="00AE4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907" w:type="pct"/>
            <w:gridSpan w:val="2"/>
            <w:shd w:val="clear" w:color="auto" w:fill="auto"/>
            <w:vAlign w:val="center"/>
          </w:tcPr>
          <w:p w14:paraId="1667B5BE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44" w:type="pct"/>
            <w:gridSpan w:val="4"/>
            <w:shd w:val="clear" w:color="auto" w:fill="auto"/>
            <w:vAlign w:val="center"/>
          </w:tcPr>
          <w:p w14:paraId="23B3F6F1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2,426,266,070</w:t>
            </w:r>
          </w:p>
        </w:tc>
        <w:tc>
          <w:tcPr>
            <w:tcW w:w="725" w:type="pct"/>
            <w:gridSpan w:val="3"/>
            <w:shd w:val="clear" w:color="auto" w:fill="auto"/>
            <w:vAlign w:val="center"/>
          </w:tcPr>
          <w:p w14:paraId="4A1548E0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273" w:type="pct"/>
            <w:gridSpan w:val="4"/>
            <w:shd w:val="clear" w:color="auto" w:fill="auto"/>
            <w:vAlign w:val="center"/>
          </w:tcPr>
          <w:p w14:paraId="2D99A499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3,469,244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A4C58A5" w14:textId="77777777" w:rsidR="00F727E5" w:rsidRPr="00EF77AE" w:rsidRDefault="00F727E5" w:rsidP="006C4E33">
            <w:pPr>
              <w:overflowPunct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F77A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0.31</w:t>
            </w:r>
          </w:p>
        </w:tc>
      </w:tr>
      <w:tr w:rsidR="00BE1E58" w:rsidRPr="00BE1E58" w14:paraId="6620F896" w14:textId="77777777" w:rsidTr="0008071D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510F202" w14:textId="4CC46A1F" w:rsidR="00BE1E58" w:rsidRPr="00BE1E58" w:rsidRDefault="00BE1E58" w:rsidP="00035EC2">
            <w:pPr>
              <w:widowControl/>
              <w:overflowPunct w:val="0"/>
              <w:snapToGrid w:val="0"/>
              <w:jc w:val="center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hint="eastAsia"/>
                <w:sz w:val="4"/>
                <w:szCs w:val="4"/>
              </w:rPr>
              <w:lastRenderedPageBreak/>
              <w:t>\</w:t>
            </w:r>
            <w:r w:rsidRPr="00BE1E58">
              <w:rPr>
                <w:rFonts w:ascii="標楷體" w:eastAsia="標楷體" w:hAnsi="標楷體"/>
                <w:b/>
                <w:spacing w:val="-8"/>
                <w:sz w:val="36"/>
                <w:szCs w:val="36"/>
                <w:u w:val="single"/>
              </w:rPr>
              <w:t>貳</w:t>
            </w:r>
            <w:r w:rsidRPr="00BE1E58">
              <w:rPr>
                <w:rFonts w:ascii="標楷體" w:eastAsia="標楷體" w:hAnsi="標楷體" w:hint="eastAsia"/>
                <w:b/>
                <w:spacing w:val="-8"/>
                <w:sz w:val="36"/>
                <w:szCs w:val="36"/>
                <w:u w:val="single"/>
              </w:rPr>
              <w:t>、中華民國</w:t>
            </w:r>
            <w:proofErr w:type="gramStart"/>
            <w:r w:rsidRPr="00BE1E58">
              <w:rPr>
                <w:rFonts w:ascii="標楷體" w:eastAsia="標楷體" w:hAnsi="標楷體" w:hint="eastAsia"/>
                <w:b/>
                <w:spacing w:val="-8"/>
                <w:sz w:val="36"/>
                <w:szCs w:val="36"/>
                <w:u w:val="single"/>
              </w:rPr>
              <w:t>1</w:t>
            </w:r>
            <w:r w:rsidRPr="00BE1E58">
              <w:rPr>
                <w:rFonts w:ascii="標楷體" w:eastAsia="標楷體" w:hAnsi="標楷體"/>
                <w:b/>
                <w:spacing w:val="-8"/>
                <w:sz w:val="36"/>
                <w:szCs w:val="36"/>
                <w:u w:val="single"/>
              </w:rPr>
              <w:t>1</w:t>
            </w:r>
            <w:r w:rsidRPr="00BE1E58">
              <w:rPr>
                <w:rFonts w:ascii="標楷體" w:eastAsia="標楷體" w:hAnsi="標楷體" w:hint="eastAsia"/>
                <w:b/>
                <w:spacing w:val="-8"/>
                <w:sz w:val="36"/>
                <w:szCs w:val="36"/>
                <w:u w:val="single"/>
              </w:rPr>
              <w:t>3</w:t>
            </w:r>
            <w:proofErr w:type="gramEnd"/>
            <w:r w:rsidRPr="00BE1E58">
              <w:rPr>
                <w:rFonts w:ascii="標楷體" w:eastAsia="標楷體" w:hAnsi="標楷體" w:hint="eastAsia"/>
                <w:b/>
                <w:spacing w:val="-8"/>
                <w:sz w:val="36"/>
                <w:szCs w:val="36"/>
                <w:u w:val="single"/>
              </w:rPr>
              <w:t>年度嘉義市總決算審定後收支簡明比較分析</w:t>
            </w:r>
            <w:r w:rsidRPr="00BE1E5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BE1E58" w:rsidRPr="00035EC2" w14:paraId="48303EB6" w14:textId="77777777" w:rsidTr="0008071D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454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9ED85BC" w14:textId="77777777" w:rsidR="00BE1E58" w:rsidRPr="00BE1E58" w:rsidRDefault="00BE1E58" w:rsidP="005D19B3">
            <w:pPr>
              <w:autoSpaceDE w:val="0"/>
              <w:autoSpaceDN w:val="0"/>
              <w:snapToGrid w:val="0"/>
              <w:jc w:val="right"/>
              <w:rPr>
                <w:rFonts w:ascii="標楷體" w:eastAsia="標楷體" w:hAnsi="Courier New"/>
                <w:color w:val="000000"/>
                <w:kern w:val="0"/>
                <w:sz w:val="20"/>
              </w:rPr>
            </w:pPr>
            <w:r w:rsidRPr="00BE1E58">
              <w:rPr>
                <w:rFonts w:ascii="標楷體" w:eastAsia="標楷體" w:hAnsi="Courier New" w:hint="eastAsia"/>
                <w:color w:val="000000"/>
                <w:sz w:val="20"/>
              </w:rPr>
              <w:t>單位</w:t>
            </w:r>
            <w:r w:rsidRPr="00BE1E58">
              <w:rPr>
                <w:rFonts w:ascii="標楷體" w:eastAsia="標楷體" w:hAnsi="Courier New"/>
                <w:color w:val="000000"/>
                <w:sz w:val="20"/>
              </w:rPr>
              <w:t>：</w:t>
            </w:r>
            <w:r w:rsidRPr="00BE1E58">
              <w:rPr>
                <w:rFonts w:ascii="標楷體" w:eastAsia="標楷體" w:hAnsi="Courier New" w:hint="eastAsia"/>
                <w:color w:val="000000"/>
                <w:sz w:val="20"/>
              </w:rPr>
              <w:t>新臺幣元</w:t>
            </w:r>
          </w:p>
        </w:tc>
      </w:tr>
      <w:tr w:rsidR="00BE1E58" w:rsidRPr="00BE1E58" w14:paraId="5DAD0267" w14:textId="77777777" w:rsidTr="0008071D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65"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E2958B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項目</w:t>
            </w:r>
          </w:p>
        </w:tc>
        <w:tc>
          <w:tcPr>
            <w:tcW w:w="101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8FF5FF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1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DD2542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018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EB24ED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11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F46AAC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決算審定數與</w:t>
            </w:r>
            <w:r w:rsidRPr="00BE1E58">
              <w:rPr>
                <w:rFonts w:ascii="標楷體" w:eastAsia="標楷體"/>
                <w:sz w:val="20"/>
              </w:rPr>
              <w:br/>
            </w:r>
            <w:r w:rsidRPr="00BE1E58">
              <w:rPr>
                <w:rFonts w:ascii="標楷體" w:eastAsia="標楷體" w:hint="eastAsia"/>
                <w:sz w:val="20"/>
              </w:rPr>
              <w:t>預算數比較增減</w:t>
            </w:r>
          </w:p>
        </w:tc>
      </w:tr>
      <w:tr w:rsidR="00BE1E58" w:rsidRPr="00BE1E58" w14:paraId="21EE5699" w14:textId="77777777" w:rsidTr="0008071D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39"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514212EB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DC919E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CB48D8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B6566A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1E1972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C2E47D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C43A1F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F67F45" w14:textId="77777777" w:rsidR="00BE1E58" w:rsidRPr="00BE1E58" w:rsidRDefault="00BE1E58" w:rsidP="00BE1E5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7D59E4" w14:textId="77777777" w:rsidR="00BE1E58" w:rsidRPr="00BE1E58" w:rsidRDefault="00BE1E58" w:rsidP="00BE1E58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BE1E58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BE1E58" w:rsidRPr="00BE1E58" w14:paraId="39D221B9" w14:textId="77777777" w:rsidTr="0008071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7CEC18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b/>
                <w:color w:val="000000"/>
                <w:sz w:val="20"/>
              </w:rPr>
              <w:t>一、</w:t>
            </w:r>
            <w:r w:rsidRPr="00BE1E58">
              <w:rPr>
                <w:rFonts w:ascii="標楷體" w:eastAsia="標楷體" w:hAnsi="標楷體" w:cs="標楷體" w:hint="eastAsia"/>
                <w:b/>
                <w:color w:val="000000"/>
                <w:kern w:val="0"/>
                <w:sz w:val="20"/>
              </w:rPr>
              <w:t>收入合計</w:t>
            </w:r>
          </w:p>
        </w:tc>
        <w:tc>
          <w:tcPr>
            <w:tcW w:w="703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67A3D9F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leftChars="20" w:left="48"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20,485,081,000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9ABBA1" w14:textId="77777777" w:rsidR="00BE1E58" w:rsidRPr="00DF1BBD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pacing w:val="-2"/>
                <w:sz w:val="18"/>
                <w:szCs w:val="18"/>
              </w:rPr>
            </w:pPr>
            <w:r w:rsidRPr="00DF1BBD">
              <w:rPr>
                <w:rFonts w:ascii="細明體" w:eastAsia="細明體" w:hAnsi="細明體" w:cs="標楷體"/>
                <w:b/>
                <w:noProof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1CD22D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leftChars="20" w:left="48"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19,619,442,442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B7D527" w14:textId="77777777" w:rsidR="00BE1E58" w:rsidRPr="00DF1BBD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pacing w:val="-2"/>
                <w:sz w:val="18"/>
                <w:szCs w:val="18"/>
              </w:rPr>
            </w:pPr>
            <w:r w:rsidRPr="00DF1BBD">
              <w:rPr>
                <w:rFonts w:ascii="細明體" w:eastAsia="細明體" w:hAnsi="細明體" w:cs="標楷體"/>
                <w:b/>
                <w:noProof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78F39D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leftChars="20" w:left="48"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19,619,442,442</w:t>
            </w:r>
          </w:p>
        </w:tc>
        <w:tc>
          <w:tcPr>
            <w:tcW w:w="31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269B96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74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2BA341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- 865,638,558</w:t>
            </w:r>
          </w:p>
        </w:tc>
        <w:tc>
          <w:tcPr>
            <w:tcW w:w="43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22E5AE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- 4.23</w:t>
            </w:r>
          </w:p>
        </w:tc>
      </w:tr>
      <w:tr w:rsidR="00BE1E58" w:rsidRPr="00BE1E58" w14:paraId="29E3FE79" w14:textId="77777777" w:rsidTr="0008071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64840F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left="60" w:rightChars="10" w:right="24"/>
              <w:jc w:val="distribute"/>
              <w:rPr>
                <w:rFonts w:ascii="標楷體" w:eastAsia="標楷體" w:hAnsi="標楷體" w:cs="標楷體"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color w:val="000000"/>
                <w:sz w:val="20"/>
              </w:rPr>
              <w:t>(</w:t>
            </w:r>
            <w:proofErr w:type="gramStart"/>
            <w:r w:rsidRPr="00BE1E58">
              <w:rPr>
                <w:rFonts w:ascii="標楷體" w:eastAsia="標楷體" w:hAnsi="標楷體" w:cs="標楷體" w:hint="eastAsia"/>
                <w:color w:val="000000"/>
                <w:sz w:val="20"/>
              </w:rPr>
              <w:t>一</w:t>
            </w:r>
            <w:proofErr w:type="gramEnd"/>
            <w:r w:rsidRPr="00BE1E58">
              <w:rPr>
                <w:rFonts w:ascii="標楷體" w:eastAsia="標楷體" w:hAnsi="標楷體" w:cs="標楷體" w:hint="eastAsia"/>
                <w:color w:val="000000"/>
                <w:sz w:val="20"/>
              </w:rPr>
              <w:t>)</w:t>
            </w:r>
            <w:r w:rsidRPr="00BE1E58">
              <w:rPr>
                <w:rFonts w:ascii="標楷體" w:eastAsia="標楷體" w:hAnsi="標楷體" w:cs="標楷體" w:hint="eastAsia"/>
                <w:color w:val="000000"/>
                <w:spacing w:val="220"/>
                <w:kern w:val="0"/>
                <w:sz w:val="20"/>
                <w:fitText w:val="840" w:id="-698159100"/>
              </w:rPr>
              <w:t>歲</w:t>
            </w:r>
            <w:r w:rsidRPr="00BE1E58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fitText w:val="840" w:id="-698159100"/>
              </w:rPr>
              <w:t>入</w:t>
            </w:r>
          </w:p>
        </w:tc>
        <w:tc>
          <w:tcPr>
            <w:tcW w:w="703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2B02BA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19,152,016,000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1453CB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color w:val="000000"/>
                <w:sz w:val="18"/>
                <w:szCs w:val="18"/>
              </w:rPr>
              <w:t>93.49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DF4B65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19,619,442,442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5C2175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7C4F16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19,619,442,442</w:t>
            </w:r>
          </w:p>
        </w:tc>
        <w:tc>
          <w:tcPr>
            <w:tcW w:w="31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F2C0B4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74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D79EB2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467,426,442</w:t>
            </w:r>
          </w:p>
        </w:tc>
        <w:tc>
          <w:tcPr>
            <w:tcW w:w="43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EFDC52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color w:val="000000"/>
                <w:sz w:val="18"/>
                <w:szCs w:val="18"/>
              </w:rPr>
              <w:t>2.44</w:t>
            </w:r>
          </w:p>
        </w:tc>
      </w:tr>
      <w:tr w:rsidR="00BE1E58" w:rsidRPr="00BE1E58" w14:paraId="53ACE877" w14:textId="77777777" w:rsidTr="0008071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A622C7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left="60" w:rightChars="10" w:right="24"/>
              <w:jc w:val="distribute"/>
              <w:rPr>
                <w:rFonts w:ascii="標楷體" w:eastAsia="標楷體" w:hAnsi="標楷體" w:cs="標楷體"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color w:val="000000"/>
                <w:sz w:val="20"/>
              </w:rPr>
              <w:t>(二)</w:t>
            </w:r>
            <w:r w:rsidRPr="00BE1E58">
              <w:rPr>
                <w:rFonts w:ascii="標楷體" w:eastAsia="標楷體" w:hAnsi="標楷體" w:cs="標楷體" w:hint="eastAsia"/>
                <w:color w:val="000000"/>
                <w:w w:val="84"/>
                <w:kern w:val="0"/>
                <w:sz w:val="20"/>
                <w:fitText w:val="840" w:id="-698159099"/>
              </w:rPr>
              <w:t>債務之舉借</w:t>
            </w:r>
          </w:p>
        </w:tc>
        <w:tc>
          <w:tcPr>
            <w:tcW w:w="703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90F653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1,333,065,000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469350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8E30A5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ECCF7B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E07B99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1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F27539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74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7E0F9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 xml:space="preserve">- </w:t>
            </w: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1,333,065,000</w:t>
            </w:r>
          </w:p>
        </w:tc>
        <w:tc>
          <w:tcPr>
            <w:tcW w:w="43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CEA56C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- 100.00</w:t>
            </w:r>
          </w:p>
        </w:tc>
      </w:tr>
      <w:tr w:rsidR="00BE1E58" w:rsidRPr="00BE1E58" w14:paraId="6F2FF157" w14:textId="77777777" w:rsidTr="0008071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B5EFAF8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b/>
                <w:color w:val="000000"/>
                <w:sz w:val="20"/>
              </w:rPr>
              <w:t>二、</w:t>
            </w:r>
            <w:r w:rsidRPr="00BE1E58">
              <w:rPr>
                <w:rFonts w:ascii="標楷體" w:eastAsia="標楷體" w:hAnsi="標楷體" w:cs="標楷體" w:hint="eastAsia"/>
                <w:b/>
                <w:color w:val="000000"/>
                <w:kern w:val="0"/>
                <w:sz w:val="20"/>
              </w:rPr>
              <w:t>支出合計</w:t>
            </w:r>
          </w:p>
        </w:tc>
        <w:tc>
          <w:tcPr>
            <w:tcW w:w="703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CEB87C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20,485,081,000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885653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563E17">
              <w:rPr>
                <w:rFonts w:ascii="細明體" w:eastAsia="細明體" w:hAnsi="細明體" w:cs="標楷體"/>
                <w:b/>
                <w:noProof/>
                <w:color w:val="000000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646993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18,516,386,616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32E174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94.38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FFE9B1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18,512,917,372</w:t>
            </w:r>
          </w:p>
        </w:tc>
        <w:tc>
          <w:tcPr>
            <w:tcW w:w="31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B5213D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94.36</w:t>
            </w:r>
          </w:p>
        </w:tc>
        <w:tc>
          <w:tcPr>
            <w:tcW w:w="74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C8F740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 xml:space="preserve">- </w:t>
            </w: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1,972,163,628</w:t>
            </w:r>
          </w:p>
        </w:tc>
        <w:tc>
          <w:tcPr>
            <w:tcW w:w="43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C24724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- 9.63</w:t>
            </w:r>
          </w:p>
        </w:tc>
      </w:tr>
      <w:tr w:rsidR="00BE1E58" w:rsidRPr="00BE1E58" w14:paraId="5E59E656" w14:textId="77777777" w:rsidTr="0008071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4A7877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left="60" w:rightChars="10" w:right="24"/>
              <w:jc w:val="distribute"/>
              <w:rPr>
                <w:rFonts w:ascii="標楷體" w:eastAsia="標楷體" w:hAnsi="標楷體" w:cs="標楷體"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color w:val="000000"/>
                <w:sz w:val="20"/>
              </w:rPr>
              <w:t>(一)</w:t>
            </w:r>
            <w:r w:rsidRPr="00BE1E58">
              <w:rPr>
                <w:rFonts w:ascii="標楷體" w:eastAsia="標楷體" w:hAnsi="標楷體" w:cs="標楷體" w:hint="eastAsia"/>
                <w:color w:val="000000"/>
                <w:spacing w:val="220"/>
                <w:kern w:val="0"/>
                <w:sz w:val="20"/>
                <w:fitText w:val="840" w:id="-698159098"/>
              </w:rPr>
              <w:t>歲</w:t>
            </w:r>
            <w:r w:rsidRPr="00BE1E58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fitText w:val="840" w:id="-698159098"/>
              </w:rPr>
              <w:t>出</w:t>
            </w:r>
          </w:p>
        </w:tc>
        <w:tc>
          <w:tcPr>
            <w:tcW w:w="703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FC2966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20,471,757,000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CD026E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color w:val="000000"/>
                <w:sz w:val="18"/>
                <w:szCs w:val="18"/>
              </w:rPr>
              <w:t>99.93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E2D74E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18,516,386,616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6A9EA8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94.38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5577BC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18,512,917,372</w:t>
            </w:r>
          </w:p>
        </w:tc>
        <w:tc>
          <w:tcPr>
            <w:tcW w:w="31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DF45EE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94.36</w:t>
            </w:r>
          </w:p>
        </w:tc>
        <w:tc>
          <w:tcPr>
            <w:tcW w:w="74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8AA51B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leftChars="20" w:left="48"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 xml:space="preserve">- </w:t>
            </w: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1,958,839,628</w:t>
            </w:r>
          </w:p>
        </w:tc>
        <w:tc>
          <w:tcPr>
            <w:tcW w:w="43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ED015B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- 9.</w:t>
            </w: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57</w:t>
            </w:r>
          </w:p>
        </w:tc>
      </w:tr>
      <w:tr w:rsidR="00BE1E58" w:rsidRPr="00BE1E58" w14:paraId="0F2EB332" w14:textId="77777777" w:rsidTr="0008071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E648C2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left="60" w:rightChars="10" w:right="24"/>
              <w:jc w:val="distribute"/>
              <w:rPr>
                <w:rFonts w:ascii="標楷體" w:eastAsia="標楷體" w:hAnsi="標楷體" w:cs="標楷體"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color w:val="000000"/>
                <w:sz w:val="20"/>
              </w:rPr>
              <w:t>(二)</w:t>
            </w:r>
            <w:r w:rsidRPr="00BE1E58">
              <w:rPr>
                <w:rFonts w:ascii="標楷體" w:eastAsia="標楷體" w:hAnsi="標楷體" w:cs="標楷體" w:hint="eastAsia"/>
                <w:color w:val="000000"/>
                <w:w w:val="84"/>
                <w:kern w:val="0"/>
                <w:sz w:val="20"/>
                <w:fitText w:val="840" w:id="-698159097"/>
              </w:rPr>
              <w:t>債務之償還</w:t>
            </w:r>
          </w:p>
        </w:tc>
        <w:tc>
          <w:tcPr>
            <w:tcW w:w="703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821A4F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13,324,000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382EC0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6664B9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32F968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703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96C959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1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B72882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747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99E082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 xml:space="preserve">- </w:t>
            </w:r>
            <w:r w:rsidRPr="00BE1E58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13,324,000</w:t>
            </w:r>
          </w:p>
        </w:tc>
        <w:tc>
          <w:tcPr>
            <w:tcW w:w="43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46E0E6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  <w:t>- 100.00</w:t>
            </w:r>
          </w:p>
        </w:tc>
      </w:tr>
      <w:tr w:rsidR="00BE1E58" w:rsidRPr="00BE1E58" w14:paraId="1CF5446A" w14:textId="77777777" w:rsidTr="00DF1BBD">
        <w:tblPrEx>
          <w:jc w:val="center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2"/>
          <w:jc w:val="center"/>
        </w:trPr>
        <w:tc>
          <w:tcPr>
            <w:tcW w:w="767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9D3E43" w14:textId="77777777" w:rsidR="00BE1E58" w:rsidRPr="00BE1E58" w:rsidRDefault="00BE1E58" w:rsidP="00BE1E58">
            <w:pPr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/>
                <w:color w:val="000000"/>
                <w:sz w:val="20"/>
              </w:rPr>
            </w:pPr>
            <w:r w:rsidRPr="00BE1E58">
              <w:rPr>
                <w:rFonts w:ascii="標楷體" w:eastAsia="標楷體" w:hAnsi="標楷體" w:cs="標楷體" w:hint="eastAsia"/>
                <w:b/>
                <w:color w:val="000000"/>
                <w:sz w:val="20"/>
              </w:rPr>
              <w:t>三、收支賸餘</w:t>
            </w:r>
          </w:p>
        </w:tc>
        <w:tc>
          <w:tcPr>
            <w:tcW w:w="703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6A538C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141F70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70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06F603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1,103,055,826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18A144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5.62</w:t>
            </w:r>
          </w:p>
        </w:tc>
        <w:tc>
          <w:tcPr>
            <w:tcW w:w="70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EF6ED1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1,106,525,070</w:t>
            </w:r>
          </w:p>
        </w:tc>
        <w:tc>
          <w:tcPr>
            <w:tcW w:w="31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7B1BD8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5.64</w:t>
            </w:r>
          </w:p>
        </w:tc>
        <w:tc>
          <w:tcPr>
            <w:tcW w:w="74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E81818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1,106,525,070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F11667" w14:textId="77777777" w:rsidR="00BE1E58" w:rsidRPr="00BE1E58" w:rsidRDefault="00BE1E58" w:rsidP="00BE1E58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BE1E58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</w:tbl>
    <w:p w14:paraId="1CADC2CB" w14:textId="2C10F7DD" w:rsidR="00313B06" w:rsidRDefault="00313B06" w:rsidP="00A16660">
      <w:pPr>
        <w:pStyle w:val="a4"/>
        <w:ind w:rightChars="-66" w:right="-158"/>
        <w:rPr>
          <w:sz w:val="4"/>
          <w:szCs w:val="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1389"/>
        <w:gridCol w:w="1389"/>
        <w:gridCol w:w="1060"/>
        <w:gridCol w:w="1060"/>
        <w:gridCol w:w="1060"/>
        <w:gridCol w:w="1419"/>
        <w:gridCol w:w="847"/>
      </w:tblGrid>
      <w:tr w:rsidR="005D19B3" w:rsidRPr="005D19B3" w14:paraId="2A6E836F" w14:textId="77777777" w:rsidTr="005D19B3">
        <w:trPr>
          <w:trHeight w:hRule="exact" w:val="539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017C1B2" w14:textId="77777777" w:rsidR="005D19B3" w:rsidRPr="005D19B3" w:rsidRDefault="005D19B3" w:rsidP="005D19B3">
            <w:pPr>
              <w:widowControl/>
              <w:overflowPunct w:val="0"/>
              <w:spacing w:line="480" w:lineRule="exact"/>
              <w:jc w:val="center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5D19B3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參、中華民國</w:t>
            </w:r>
            <w:proofErr w:type="gramStart"/>
            <w:r w:rsidRPr="005D19B3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 w:rsidRPr="005D19B3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3</w:t>
            </w:r>
            <w:proofErr w:type="gramEnd"/>
            <w:r w:rsidRPr="005D19B3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</w:t>
            </w:r>
            <w:r w:rsidRPr="005D19B3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度</w:t>
            </w:r>
            <w:r w:rsidRPr="005D19B3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嘉義市</w:t>
            </w:r>
            <w:r w:rsidRPr="005D19B3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融資調度決算審定表</w:t>
            </w:r>
          </w:p>
        </w:tc>
      </w:tr>
      <w:tr w:rsidR="005D19B3" w:rsidRPr="005D19B3" w14:paraId="79EF2E97" w14:textId="77777777" w:rsidTr="0008071D">
        <w:trPr>
          <w:trHeight w:hRule="exact" w:val="454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CB514E3" w14:textId="77777777" w:rsidR="005D19B3" w:rsidRPr="005D19B3" w:rsidRDefault="005D19B3" w:rsidP="005D19B3">
            <w:pPr>
              <w:autoSpaceDE w:val="0"/>
              <w:autoSpaceDN w:val="0"/>
              <w:snapToGrid w:val="0"/>
              <w:ind w:rightChars="10" w:right="24"/>
              <w:jc w:val="right"/>
              <w:rPr>
                <w:rFonts w:ascii="標楷體" w:eastAsia="標楷體" w:hAnsi="Courier New"/>
                <w:color w:val="000000"/>
                <w:kern w:val="0"/>
                <w:sz w:val="20"/>
              </w:rPr>
            </w:pPr>
            <w:r w:rsidRPr="005D19B3">
              <w:rPr>
                <w:rFonts w:ascii="標楷體" w:eastAsia="標楷體" w:hAnsi="Courier New" w:hint="eastAsia"/>
                <w:color w:val="000000"/>
                <w:sz w:val="20"/>
              </w:rPr>
              <w:t>單位</w:t>
            </w:r>
            <w:r w:rsidRPr="005D19B3">
              <w:rPr>
                <w:rFonts w:ascii="標楷體" w:eastAsia="標楷體" w:hAnsi="Courier New"/>
                <w:color w:val="000000"/>
                <w:sz w:val="20"/>
              </w:rPr>
              <w:t>：</w:t>
            </w:r>
            <w:r w:rsidRPr="005D19B3">
              <w:rPr>
                <w:rFonts w:ascii="標楷體" w:eastAsia="標楷體" w:hAnsi="Courier New" w:hint="eastAsia"/>
                <w:color w:val="000000"/>
                <w:sz w:val="20"/>
              </w:rPr>
              <w:t>新臺幣元</w:t>
            </w:r>
          </w:p>
        </w:tc>
      </w:tr>
      <w:tr w:rsidR="005D19B3" w:rsidRPr="005D19B3" w14:paraId="02E4F579" w14:textId="77777777" w:rsidTr="005D19B3">
        <w:trPr>
          <w:trHeight w:hRule="exact" w:val="709"/>
          <w:jc w:val="center"/>
        </w:trPr>
        <w:tc>
          <w:tcPr>
            <w:tcW w:w="85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DB46DF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項目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3AC821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1C8225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B964FC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決算審定數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640371" w14:textId="77777777" w:rsidR="005D19B3" w:rsidRPr="005D19B3" w:rsidRDefault="005D19B3" w:rsidP="00082C88">
            <w:pPr>
              <w:snapToGrid w:val="0"/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決算審定數與</w:t>
            </w:r>
            <w:r w:rsidRPr="005D19B3">
              <w:rPr>
                <w:rFonts w:ascii="標楷體" w:eastAsia="標楷體"/>
                <w:sz w:val="20"/>
              </w:rPr>
              <w:t xml:space="preserve">                          </w:t>
            </w:r>
            <w:r w:rsidRPr="005D19B3">
              <w:rPr>
                <w:rFonts w:ascii="標楷體" w:eastAsia="標楷體" w:hint="eastAsia"/>
                <w:sz w:val="20"/>
              </w:rPr>
              <w:t>預算數比較增減</w:t>
            </w:r>
            <w:r w:rsidRPr="005D19B3">
              <w:rPr>
                <w:rFonts w:ascii="標楷體" w:eastAsia="標楷體"/>
                <w:sz w:val="20"/>
              </w:rPr>
              <w:t xml:space="preserve"> </w:t>
            </w:r>
          </w:p>
        </w:tc>
      </w:tr>
      <w:tr w:rsidR="005D19B3" w:rsidRPr="005D19B3" w14:paraId="3BC37F57" w14:textId="77777777" w:rsidTr="005D19B3">
        <w:trPr>
          <w:trHeight w:hRule="exact" w:val="567"/>
          <w:jc w:val="center"/>
        </w:trPr>
        <w:tc>
          <w:tcPr>
            <w:tcW w:w="85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4A9DA42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26CB68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560C75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289668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1EEC92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66803E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52B73F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4CB4DF" w14:textId="77777777" w:rsidR="005D19B3" w:rsidRPr="005D19B3" w:rsidRDefault="005D19B3" w:rsidP="005D19B3">
            <w:pPr>
              <w:ind w:left="57" w:right="57"/>
              <w:jc w:val="distribute"/>
              <w:rPr>
                <w:rFonts w:ascii="標楷體" w:eastAsia="標楷體"/>
                <w:sz w:val="20"/>
              </w:rPr>
            </w:pPr>
            <w:r w:rsidRPr="005D19B3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5D19B3" w:rsidRPr="005D19B3" w14:paraId="5E1EB7BE" w14:textId="77777777" w:rsidTr="005D19B3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304"/>
          <w:jc w:val="center"/>
        </w:trPr>
        <w:tc>
          <w:tcPr>
            <w:tcW w:w="856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F90C83" w14:textId="77777777" w:rsidR="005D19B3" w:rsidRPr="005D19B3" w:rsidRDefault="005D19B3" w:rsidP="005D19B3">
            <w:pPr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5D19B3">
              <w:rPr>
                <w:rFonts w:ascii="標楷體" w:eastAsia="標楷體" w:hAnsi="標楷體" w:cs="標楷體" w:hint="eastAsia"/>
                <w:bCs/>
                <w:noProof/>
                <w:color w:val="000000"/>
                <w:sz w:val="20"/>
              </w:rPr>
              <w:t>一、債務之舉借</w:t>
            </w:r>
          </w:p>
        </w:tc>
        <w:tc>
          <w:tcPr>
            <w:tcW w:w="700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61EA9C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>1,333,065,000</w:t>
            </w:r>
          </w:p>
        </w:tc>
        <w:tc>
          <w:tcPr>
            <w:tcW w:w="700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724787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534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2ECC40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534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5E94A8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534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79CFF8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715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2C15E5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-</w:t>
            </w: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 xml:space="preserve"> 1,333,065,000</w:t>
            </w:r>
          </w:p>
        </w:tc>
        <w:tc>
          <w:tcPr>
            <w:tcW w:w="427" w:type="pct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509987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-</w:t>
            </w: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 xml:space="preserve"> </w:t>
            </w: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100.00</w:t>
            </w:r>
          </w:p>
        </w:tc>
      </w:tr>
      <w:tr w:rsidR="005D19B3" w:rsidRPr="005D19B3" w14:paraId="4D4E8C2E" w14:textId="77777777" w:rsidTr="005D19B3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134"/>
          <w:jc w:val="center"/>
        </w:trPr>
        <w:tc>
          <w:tcPr>
            <w:tcW w:w="856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7BDCD9" w14:textId="77777777" w:rsidR="005D19B3" w:rsidRPr="005D19B3" w:rsidRDefault="005D19B3" w:rsidP="005D19B3">
            <w:pPr>
              <w:overflowPunct w:val="0"/>
              <w:snapToGrid w:val="0"/>
              <w:spacing w:line="240" w:lineRule="exact"/>
              <w:ind w:left="400" w:rightChars="20" w:right="48" w:hangingChars="200" w:hanging="400"/>
              <w:jc w:val="distribute"/>
              <w:rPr>
                <w:rFonts w:ascii="標楷體" w:eastAsia="標楷體" w:hAnsi="標楷體" w:cs="標楷體"/>
                <w:bCs/>
                <w:noProof/>
                <w:color w:val="000000"/>
                <w:sz w:val="20"/>
              </w:rPr>
            </w:pPr>
            <w:r w:rsidRPr="005D19B3">
              <w:rPr>
                <w:rFonts w:ascii="標楷體" w:eastAsia="標楷體" w:hAnsi="標楷體" w:cs="標楷體" w:hint="eastAsia"/>
                <w:bCs/>
                <w:noProof/>
                <w:color w:val="000000"/>
                <w:sz w:val="20"/>
              </w:rPr>
              <w:t>二、債務之償還</w:t>
            </w:r>
          </w:p>
        </w:tc>
        <w:tc>
          <w:tcPr>
            <w:tcW w:w="700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D44F18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>13,324,000</w:t>
            </w:r>
          </w:p>
        </w:tc>
        <w:tc>
          <w:tcPr>
            <w:tcW w:w="700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EB1287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534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329178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534" w:type="pct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038CED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534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421BF8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－</w:t>
            </w:r>
          </w:p>
        </w:tc>
        <w:tc>
          <w:tcPr>
            <w:tcW w:w="715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37B196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pacing w:val="-4"/>
                <w:sz w:val="18"/>
              </w:rPr>
            </w:pP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>- 13,324,000</w:t>
            </w:r>
          </w:p>
        </w:tc>
        <w:tc>
          <w:tcPr>
            <w:tcW w:w="427" w:type="pct"/>
            <w:tcBorders>
              <w:bottom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A4C60B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pacing w:val="-20"/>
                <w:sz w:val="18"/>
              </w:rPr>
            </w:pP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-</w:t>
            </w: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 xml:space="preserve"> </w:t>
            </w: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100</w:t>
            </w:r>
            <w:r w:rsidRPr="005D19B3"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  <w:t>.</w:t>
            </w:r>
            <w:r w:rsidRPr="005D19B3">
              <w:rPr>
                <w:rFonts w:ascii="細明體" w:eastAsia="細明體" w:hAnsi="細明體" w:cs="標楷體" w:hint="eastAsia"/>
                <w:noProof/>
                <w:color w:val="000000"/>
                <w:spacing w:val="-4"/>
                <w:sz w:val="18"/>
              </w:rPr>
              <w:t>00</w:t>
            </w:r>
          </w:p>
        </w:tc>
      </w:tr>
      <w:tr w:rsidR="005D19B3" w:rsidRPr="005D19B3" w14:paraId="7B59D2E9" w14:textId="77777777" w:rsidTr="006D3B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856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64A809" w14:textId="77777777" w:rsidR="005D19B3" w:rsidRPr="005D19B3" w:rsidRDefault="005D19B3" w:rsidP="005D19B3">
            <w:pPr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8F4D9F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A172E6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C1CCD9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DCA53C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BBA0C6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13ABB0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AE5E05" w14:textId="77777777" w:rsidR="005D19B3" w:rsidRPr="005D19B3" w:rsidRDefault="005D19B3" w:rsidP="005D19B3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pacing w:val="-4"/>
                <w:sz w:val="18"/>
              </w:rPr>
            </w:pPr>
          </w:p>
        </w:tc>
      </w:tr>
    </w:tbl>
    <w:tbl>
      <w:tblPr>
        <w:tblpPr w:leftFromText="180" w:rightFromText="180" w:vertAnchor="text" w:horzAnchor="margin" w:tblpY="1"/>
        <w:tblW w:w="502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4"/>
        <w:gridCol w:w="1131"/>
        <w:gridCol w:w="1132"/>
        <w:gridCol w:w="1134"/>
        <w:gridCol w:w="1134"/>
        <w:gridCol w:w="1134"/>
        <w:gridCol w:w="789"/>
        <w:gridCol w:w="514"/>
        <w:gridCol w:w="514"/>
        <w:gridCol w:w="516"/>
      </w:tblGrid>
      <w:tr w:rsidR="00AC6F46" w:rsidRPr="00AC6F46" w14:paraId="1CA331EB" w14:textId="77777777" w:rsidTr="000647AB">
        <w:trPr>
          <w:trHeight w:hRule="exact" w:val="510"/>
        </w:trPr>
        <w:tc>
          <w:tcPr>
            <w:tcW w:w="5000" w:type="pct"/>
            <w:gridSpan w:val="10"/>
          </w:tcPr>
          <w:p w14:paraId="4029BF78" w14:textId="77777777" w:rsidR="00AC6F46" w:rsidRPr="00AC6F46" w:rsidRDefault="00AC6F46" w:rsidP="000647AB">
            <w:pPr>
              <w:widowControl/>
              <w:overflowPunct w:val="0"/>
              <w:snapToGrid w:val="0"/>
              <w:spacing w:line="440" w:lineRule="exact"/>
              <w:jc w:val="center"/>
              <w:outlineLvl w:val="0"/>
              <w:rPr>
                <w:rFonts w:ascii="標楷體" w:eastAsia="標楷體" w:hAnsi="標楷體"/>
                <w:b/>
                <w:color w:val="000000"/>
                <w:spacing w:val="-28"/>
                <w:sz w:val="36"/>
                <w:szCs w:val="36"/>
                <w:u w:val="single"/>
              </w:rPr>
            </w:pPr>
            <w:r w:rsidRPr="00AC6F46">
              <w:rPr>
                <w:rFonts w:ascii="標楷體" w:eastAsia="標楷體" w:hAnsi="標楷體"/>
                <w:b/>
                <w:color w:val="000000"/>
                <w:spacing w:val="-28"/>
                <w:sz w:val="32"/>
                <w:szCs w:val="32"/>
                <w:u w:val="single"/>
              </w:rPr>
              <w:lastRenderedPageBreak/>
              <w:br w:type="page"/>
            </w:r>
            <w:r w:rsidRPr="00AC6F46">
              <w:rPr>
                <w:rFonts w:ascii="標楷體" w:eastAsia="標楷體" w:hAnsi="標楷體" w:hint="eastAsia"/>
                <w:b/>
                <w:color w:val="000000"/>
                <w:spacing w:val="-28"/>
                <w:sz w:val="36"/>
                <w:szCs w:val="36"/>
                <w:u w:val="single"/>
              </w:rPr>
              <w:t>肆、中華民國</w:t>
            </w:r>
            <w:proofErr w:type="gramStart"/>
            <w:r w:rsidRPr="00AC6F46">
              <w:rPr>
                <w:rFonts w:ascii="標楷體" w:eastAsia="標楷體" w:hAnsi="標楷體" w:hint="eastAsia"/>
                <w:b/>
                <w:color w:val="000000"/>
                <w:spacing w:val="-28"/>
                <w:sz w:val="36"/>
                <w:szCs w:val="36"/>
                <w:u w:val="single"/>
              </w:rPr>
              <w:t>113</w:t>
            </w:r>
            <w:proofErr w:type="gramEnd"/>
            <w:r w:rsidRPr="00AC6F46">
              <w:rPr>
                <w:rFonts w:ascii="標楷體" w:eastAsia="標楷體" w:hAnsi="標楷體" w:hint="eastAsia"/>
                <w:b/>
                <w:color w:val="000000"/>
                <w:spacing w:val="-28"/>
                <w:sz w:val="36"/>
                <w:szCs w:val="36"/>
                <w:u w:val="single"/>
              </w:rPr>
              <w:t>年度嘉義市營業基金損益計算審定數額綜計表</w:t>
            </w:r>
            <w:r w:rsidRPr="00AC6F46">
              <w:rPr>
                <w:rFonts w:ascii="標楷體" w:eastAsia="標楷體" w:hAnsi="標楷體"/>
                <w:bCs/>
                <w:color w:val="000000"/>
                <w:spacing w:val="-28"/>
                <w:sz w:val="28"/>
                <w:szCs w:val="28"/>
              </w:rPr>
              <w:t>(</w:t>
            </w:r>
            <w:r w:rsidRPr="00AC6F46">
              <w:rPr>
                <w:rFonts w:ascii="標楷體" w:eastAsia="標楷體" w:hAnsi="標楷體" w:hint="eastAsia"/>
                <w:bCs/>
                <w:color w:val="000000"/>
                <w:spacing w:val="-28"/>
                <w:sz w:val="28"/>
                <w:szCs w:val="28"/>
              </w:rPr>
              <w:t>基金別</w:t>
            </w:r>
            <w:r w:rsidRPr="00AC6F46">
              <w:rPr>
                <w:rFonts w:ascii="標楷體" w:eastAsia="標楷體" w:hAnsi="標楷體"/>
                <w:bCs/>
                <w:color w:val="000000"/>
                <w:spacing w:val="-28"/>
                <w:sz w:val="28"/>
                <w:szCs w:val="28"/>
              </w:rPr>
              <w:t>)</w:t>
            </w:r>
          </w:p>
        </w:tc>
      </w:tr>
      <w:tr w:rsidR="00AC6F46" w:rsidRPr="00AC6F46" w14:paraId="21FB4AD6" w14:textId="77777777" w:rsidTr="000647AB">
        <w:trPr>
          <w:trHeight w:hRule="exact" w:val="454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vAlign w:val="bottom"/>
          </w:tcPr>
          <w:p w14:paraId="3BBECE40" w14:textId="77777777" w:rsidR="00AC6F46" w:rsidRPr="00AC6F46" w:rsidRDefault="00AC6F46" w:rsidP="000647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Courier New"/>
                <w:b/>
                <w:color w:val="000000"/>
                <w:spacing w:val="20"/>
                <w:sz w:val="20"/>
                <w:szCs w:val="24"/>
              </w:rPr>
            </w:pPr>
            <w:r w:rsidRPr="00AC6F46">
              <w:rPr>
                <w:rFonts w:ascii="標楷體" w:eastAsia="標楷體" w:hAnsi="Courier New" w:hint="eastAsia"/>
                <w:color w:val="000000"/>
                <w:sz w:val="20"/>
              </w:rPr>
              <w:t>單位：新臺幣元</w:t>
            </w:r>
          </w:p>
        </w:tc>
      </w:tr>
      <w:tr w:rsidR="00AC6F46" w:rsidRPr="00AC6F46" w14:paraId="120CE173" w14:textId="77777777" w:rsidTr="000647AB">
        <w:trPr>
          <w:trHeight w:val="765"/>
        </w:trPr>
        <w:tc>
          <w:tcPr>
            <w:tcW w:w="9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C890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基金名稱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0778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預算數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4131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決算數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01303" w14:textId="77777777" w:rsidR="0008071D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決算</w:t>
            </w:r>
          </w:p>
          <w:p w14:paraId="59DDA9EC" w14:textId="5BAEEBFC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審定數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32E9" w14:textId="77777777" w:rsid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決算審定數</w:t>
            </w:r>
          </w:p>
          <w:p w14:paraId="27CCBA9F" w14:textId="614E9B8C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與預算數比較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752A4" w14:textId="77777777" w:rsid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決算審定數</w:t>
            </w:r>
          </w:p>
          <w:p w14:paraId="74203136" w14:textId="22555695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與決算數比較</w:t>
            </w:r>
          </w:p>
        </w:tc>
      </w:tr>
      <w:tr w:rsidR="00AC6F46" w:rsidRPr="00AC6F46" w14:paraId="4CF4FF75" w14:textId="77777777" w:rsidTr="000647AB">
        <w:trPr>
          <w:trHeight w:val="591"/>
        </w:trPr>
        <w:tc>
          <w:tcPr>
            <w:tcW w:w="98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3EF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626A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7E5B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6105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CF50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增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0960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減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580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％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F915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增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9391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減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2DBC0" w14:textId="77777777" w:rsidR="00AC6F46" w:rsidRPr="00AC6F46" w:rsidRDefault="00AC6F46" w:rsidP="000647AB">
            <w:pPr>
              <w:ind w:leftChars="10" w:left="24" w:rightChars="10" w:right="24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AC6F46">
              <w:rPr>
                <w:rFonts w:ascii="標楷體" w:eastAsia="標楷體" w:hint="eastAsia"/>
                <w:color w:val="000000"/>
                <w:sz w:val="20"/>
              </w:rPr>
              <w:t>％</w:t>
            </w:r>
          </w:p>
        </w:tc>
      </w:tr>
      <w:tr w:rsidR="00AC6F46" w:rsidRPr="00AC6F46" w14:paraId="610E479D" w14:textId="77777777" w:rsidTr="000647AB">
        <w:trPr>
          <w:trHeight w:val="680"/>
        </w:trPr>
        <w:tc>
          <w:tcPr>
            <w:tcW w:w="98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F919DF" w14:textId="77777777" w:rsidR="00AC6F46" w:rsidRPr="00AC6F46" w:rsidRDefault="00AC6F46" w:rsidP="000647AB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pacing w:val="20"/>
                <w:sz w:val="20"/>
              </w:rPr>
              <w:t>收入部分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26F36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 w:cs="新細明體"/>
                <w:b/>
                <w:bCs/>
                <w:color w:val="000000"/>
                <w:spacing w:val="-20"/>
                <w:sz w:val="20"/>
              </w:rPr>
            </w:pPr>
            <w:r w:rsidRPr="00AC6F46">
              <w:rPr>
                <w:rFonts w:ascii="新細明體" w:hAnsi="新細明體" w:hint="eastAsia"/>
                <w:b/>
                <w:bCs/>
                <w:color w:val="000000"/>
                <w:spacing w:val="-20"/>
                <w:sz w:val="20"/>
              </w:rPr>
              <w:t xml:space="preserve">　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10D02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 w:cs="新細明體"/>
                <w:b/>
                <w:bCs/>
                <w:color w:val="000000"/>
                <w:spacing w:val="-20"/>
                <w:sz w:val="20"/>
              </w:rPr>
            </w:pPr>
            <w:r w:rsidRPr="00AC6F46">
              <w:rPr>
                <w:rFonts w:ascii="新細明體" w:hAnsi="新細明體" w:hint="eastAsia"/>
                <w:b/>
                <w:bCs/>
                <w:color w:val="000000"/>
                <w:spacing w:val="-20"/>
                <w:sz w:val="20"/>
              </w:rPr>
              <w:t xml:space="preserve">　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CEDE1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 w:cs="新細明體"/>
                <w:b/>
                <w:bCs/>
                <w:color w:val="000000"/>
                <w:spacing w:val="-20"/>
                <w:sz w:val="20"/>
              </w:rPr>
            </w:pPr>
            <w:r w:rsidRPr="00AC6F46">
              <w:rPr>
                <w:rFonts w:ascii="新細明體" w:hAnsi="新細明體" w:hint="eastAsia"/>
                <w:b/>
                <w:bCs/>
                <w:color w:val="000000"/>
                <w:spacing w:val="-20"/>
                <w:sz w:val="20"/>
              </w:rPr>
              <w:t xml:space="preserve">　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E96A5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AC6F46">
              <w:rPr>
                <w:rFonts w:ascii="新細明體" w:hAnsi="新細明體" w:hint="eastAsia"/>
                <w:b/>
                <w:bCs/>
                <w:color w:val="000000"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623D8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AC6F46">
              <w:rPr>
                <w:rFonts w:ascii="新細明體" w:hAnsi="新細明體" w:hint="eastAsia"/>
                <w:b/>
                <w:bCs/>
                <w:color w:val="000000"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9B829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  <w:r w:rsidRPr="00AC6F46">
              <w:rPr>
                <w:rFonts w:ascii="新細明體" w:hAnsi="新細明體" w:hint="eastAsia"/>
                <w:b/>
                <w:bCs/>
                <w:color w:val="000000"/>
                <w:spacing w:val="-2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ADA8E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F555F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EB0AE8" w14:textId="77777777" w:rsidR="00AC6F46" w:rsidRPr="00AC6F46" w:rsidRDefault="00AC6F46" w:rsidP="000647AB">
            <w:pPr>
              <w:spacing w:line="0" w:lineRule="atLeast"/>
              <w:ind w:right="57"/>
              <w:jc w:val="right"/>
              <w:rPr>
                <w:rFonts w:ascii="新細明體" w:hAnsi="新細明體"/>
                <w:b/>
                <w:bCs/>
                <w:color w:val="000000"/>
                <w:spacing w:val="-20"/>
                <w:sz w:val="20"/>
              </w:rPr>
            </w:pPr>
          </w:p>
        </w:tc>
      </w:tr>
      <w:tr w:rsidR="00AC6F46" w:rsidRPr="00AC6F46" w14:paraId="193A628C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7BDE2A13" w14:textId="77777777" w:rsidR="00AC6F46" w:rsidRPr="00AC6F46" w:rsidRDefault="00AC6F46" w:rsidP="000647AB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合計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1501052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632F728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109,013,000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2E4951D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4DD5E37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97,688,835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1856E0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16DAFC2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97,688,835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A08367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581D517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77CAEF7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3F525D29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11,324,165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55CCC42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2B8D4F2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- 10.39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350B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CF88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837A17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AC6F46" w:rsidRPr="00AC6F46" w14:paraId="75203C34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6FE34230" w14:textId="77777777" w:rsidR="00AC6F46" w:rsidRPr="00AC6F46" w:rsidRDefault="00AC6F46" w:rsidP="000647AB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市政府主管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7C6F278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4F4BEB5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109,013,000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2E9124B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113ADA8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97,688,835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19DE103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771FBC2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97,688,835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17831A2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1B8E7A1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43EDD7B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16792C6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11,324,165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41A9F3C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2FF9797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- 10.39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5030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CE2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CEAC1F9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AC6F46" w:rsidRPr="00AC6F46" w14:paraId="5F7CA1C2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70B2936B" w14:textId="77777777" w:rsidR="00AC6F46" w:rsidRPr="00AC6F46" w:rsidRDefault="00AC6F46" w:rsidP="000647AB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嘉義魚市場</w:t>
            </w:r>
            <w:r w:rsidRPr="00AC6F46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0DCE6BE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68,507,000</w:t>
            </w:r>
          </w:p>
          <w:p w14:paraId="430D61E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737148C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55,703,354</w:t>
            </w:r>
          </w:p>
          <w:p w14:paraId="5C02228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58F2A6D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55,703,354</w:t>
            </w:r>
          </w:p>
          <w:p w14:paraId="6FF6BF1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80D0E3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color w:val="000000"/>
                <w:sz w:val="18"/>
                <w:szCs w:val="18"/>
              </w:rPr>
              <w:t>－</w:t>
            </w:r>
          </w:p>
          <w:p w14:paraId="57E878B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0C6B67D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12,803,646</w:t>
            </w:r>
          </w:p>
          <w:p w14:paraId="0F7C2DE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29FAB01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- 18.69</w:t>
            </w:r>
          </w:p>
          <w:p w14:paraId="114352A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5BB4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2ADCBD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AA0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395C8B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44197A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362C71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AC6F46" w:rsidRPr="00AC6F46" w14:paraId="2E870DD3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4B56789A" w14:textId="77777777" w:rsidR="00AC6F46" w:rsidRPr="00AC6F46" w:rsidRDefault="00AC6F46" w:rsidP="000647AB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嘉義市果菜市場</w:t>
            </w:r>
            <w:r w:rsidRPr="00AC6F46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4F5D7FB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40,506,000</w:t>
            </w:r>
          </w:p>
          <w:p w14:paraId="50F96C2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0BB77B8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41,985,481</w:t>
            </w:r>
          </w:p>
          <w:p w14:paraId="190B801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93E41E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41,985,481</w:t>
            </w:r>
          </w:p>
          <w:p w14:paraId="147340A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4849C5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1,479,481</w:t>
            </w:r>
          </w:p>
          <w:p w14:paraId="0E6F772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539CA3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750F4D4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6715CBC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3.65</w:t>
            </w:r>
          </w:p>
          <w:p w14:paraId="4A3789B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A944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  <w:p w14:paraId="5E0687F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AB5F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  <w:p w14:paraId="3944B20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B6DBD5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noProof/>
                <w:color w:val="000000"/>
                <w:sz w:val="18"/>
                <w:szCs w:val="18"/>
              </w:rPr>
              <w:t>－</w:t>
            </w:r>
          </w:p>
          <w:p w14:paraId="5C045D9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exact"/>
              <w:ind w:rightChars="10" w:right="24"/>
              <w:jc w:val="right"/>
              <w:rPr>
                <w:rFonts w:ascii="細明體" w:eastAsia="細明體" w:hAnsi="細明體" w:cs="標楷體"/>
                <w:noProof/>
                <w:color w:val="000000"/>
                <w:sz w:val="18"/>
                <w:szCs w:val="18"/>
              </w:rPr>
            </w:pPr>
          </w:p>
        </w:tc>
      </w:tr>
      <w:tr w:rsidR="00AC6F46" w:rsidRPr="00AC6F46" w14:paraId="33A1BCC7" w14:textId="77777777" w:rsidTr="000647AB">
        <w:trPr>
          <w:trHeight w:val="227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0E2A1253" w14:textId="77777777" w:rsidR="00AC6F46" w:rsidRPr="00AC6F46" w:rsidRDefault="00AC6F46" w:rsidP="000647AB">
            <w:pPr>
              <w:spacing w:line="0" w:lineRule="atLeast"/>
              <w:ind w:leftChars="175" w:left="42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DB63E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55C4A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24EC8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4EEF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1FF76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24D7F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3F61B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50BC1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8F0A975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AC6F46" w:rsidRPr="00AC6F46" w14:paraId="3CE954FD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ED3FEE0" w14:textId="77777777" w:rsidR="00AC6F46" w:rsidRPr="00AC6F46" w:rsidRDefault="00AC6F46" w:rsidP="000647AB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pacing w:val="20"/>
                <w:sz w:val="20"/>
              </w:rPr>
              <w:t>支出部分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5B663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2B3BA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5D684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347AA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12A10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77177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8D146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14BC3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7344FE1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AC6F46" w:rsidRPr="00AC6F46" w14:paraId="0974A06F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E6E371D" w14:textId="77777777" w:rsidR="00AC6F46" w:rsidRPr="00AC6F46" w:rsidRDefault="00AC6F46" w:rsidP="000647AB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合計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45453F2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0C93CEE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106,734,000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1D75155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2FC05E8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91,960,942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01F75C8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09A567B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91,960,942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85B3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F20B40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54A8283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14,773,058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521B547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7D834F0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- 13.84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CF4C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63EC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D63D1C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AC6F46" w:rsidRPr="00AC6F46" w14:paraId="20CBBDF0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A3B7892" w14:textId="77777777" w:rsidR="00AC6F46" w:rsidRPr="00AC6F46" w:rsidRDefault="00AC6F46" w:rsidP="000647AB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市政府主管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368D665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699CB1C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106,734,000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3B5D481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04A416B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91,960,942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6083B5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24D8DEF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91,960,942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F186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58708D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486C1F5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14,773,058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76FC102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</w:p>
          <w:p w14:paraId="3F0441B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  <w:t>- 13.84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A077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142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6FCF18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AC6F46" w:rsidRPr="00AC6F46" w14:paraId="5D6364BA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43426280" w14:textId="77777777" w:rsidR="00AC6F46" w:rsidRPr="00AC6F46" w:rsidRDefault="00AC6F46" w:rsidP="000647AB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嘉義魚市場</w:t>
            </w:r>
            <w:r w:rsidRPr="00AC6F46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64C998D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67,773,000</w:t>
            </w:r>
          </w:p>
          <w:p w14:paraId="24F8A5B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71F9B61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55,650,945</w:t>
            </w:r>
          </w:p>
          <w:p w14:paraId="13CA958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5DD800F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55,650,945</w:t>
            </w:r>
          </w:p>
          <w:p w14:paraId="42A8D24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8A90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3898DE8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5B9D1C2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12,122,055</w:t>
            </w:r>
          </w:p>
          <w:p w14:paraId="354F13B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35B30DE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- 17.89</w:t>
            </w:r>
          </w:p>
          <w:p w14:paraId="3128E48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4F7A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D2E646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212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29DB94E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7EBA4A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561777F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AC6F46" w:rsidRPr="00AC6F46" w14:paraId="4D867361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491C0D69" w14:textId="77777777" w:rsidR="00AC6F46" w:rsidRPr="00AC6F46" w:rsidRDefault="00AC6F46" w:rsidP="000647AB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嘉義市果菜市場</w:t>
            </w:r>
            <w:r w:rsidRPr="00AC6F46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543B46D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38,961,000</w:t>
            </w:r>
          </w:p>
          <w:p w14:paraId="0118995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27BE86A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36,309,997</w:t>
            </w:r>
          </w:p>
          <w:p w14:paraId="5340806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C8B86B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36,309,997</w:t>
            </w:r>
          </w:p>
          <w:p w14:paraId="3FBBE39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7BC4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779FADA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43D533F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2,651,003</w:t>
            </w:r>
          </w:p>
          <w:p w14:paraId="6538286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3673F4A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- 6.80</w:t>
            </w:r>
          </w:p>
          <w:p w14:paraId="197D8BB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5347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459B467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A759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DAE9CA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EBC179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70E2F2B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AC6F46" w:rsidRPr="00AC6F46" w14:paraId="4A4D4B7A" w14:textId="77777777" w:rsidTr="000647AB">
        <w:trPr>
          <w:trHeight w:val="227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3A0537DD" w14:textId="77777777" w:rsidR="00AC6F46" w:rsidRPr="00AC6F46" w:rsidRDefault="00AC6F46" w:rsidP="000647A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CFB23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B7676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C535F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760CC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91A33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D0D3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E0542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CA4FF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7329364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AC6F46" w:rsidRPr="00AC6F46" w14:paraId="62A14FB3" w14:textId="77777777" w:rsidTr="000647AB">
        <w:trPr>
          <w:trHeight w:val="697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12557398" w14:textId="77777777" w:rsidR="00AC6F46" w:rsidRPr="00AC6F46" w:rsidRDefault="00AC6F46" w:rsidP="000647AB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本期淨利</w:t>
            </w:r>
            <w:r w:rsidRPr="00AC6F46">
              <w:rPr>
                <w:rFonts w:ascii="標楷體" w:eastAsia="標楷體" w:hAnsi="標楷體"/>
                <w:b/>
                <w:color w:val="000000"/>
                <w:sz w:val="20"/>
              </w:rPr>
              <w:t>(</w:t>
            </w: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淨損</w:t>
            </w:r>
            <w:r w:rsidRPr="00AC6F46">
              <w:rPr>
                <w:rFonts w:ascii="標楷體" w:eastAsia="標楷體" w:hAnsi="標楷體"/>
                <w:b/>
                <w:color w:val="000000"/>
                <w:sz w:val="20"/>
              </w:rPr>
              <w:t>)</w:t>
            </w: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部分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53C0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9DC2C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03B5C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 w:cs="新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1F4D0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9B8D5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CB73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CF3A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38C61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04D5ACD" w14:textId="77777777" w:rsidR="00AC6F46" w:rsidRPr="001D6C2F" w:rsidRDefault="00AC6F46" w:rsidP="000647AB">
            <w:pPr>
              <w:spacing w:line="0" w:lineRule="atLeas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AC6F46" w:rsidRPr="00AC6F46" w14:paraId="2991AC58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617B6F26" w14:textId="77777777" w:rsidR="00AC6F46" w:rsidRPr="00AC6F46" w:rsidRDefault="00AC6F46" w:rsidP="000647AB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合計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5763FEF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323819E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2,279,000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2D45744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5C8B843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5,727,893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F5C0E7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39A2E46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5,727,893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3922590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75BD5DA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3,448,893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7CBF4EF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5244946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2BFECC7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68F7249B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151.33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448A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935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EB5A54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AC6F46" w:rsidRPr="00AC6F46" w14:paraId="1D5A0050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548D7DDD" w14:textId="77777777" w:rsidR="00AC6F46" w:rsidRPr="00AC6F46" w:rsidRDefault="00AC6F46" w:rsidP="000647AB">
            <w:pPr>
              <w:spacing w:line="0" w:lineRule="atLeast"/>
              <w:ind w:leftChars="85" w:left="204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b/>
                <w:color w:val="000000"/>
                <w:sz w:val="20"/>
              </w:rPr>
              <w:t>市政府主管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5322759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6C0596F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2,279,000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2D7E5B2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637BA8B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5,727,893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1A04E54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48DD8CD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5,727,893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76720EF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10B41BC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3,448,893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689A6E3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07842F45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color w:val="000000"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75162F5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</w:p>
          <w:p w14:paraId="6F24506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/>
                <w:color w:val="000000"/>
                <w:sz w:val="18"/>
                <w:szCs w:val="18"/>
              </w:rPr>
              <w:t>151.33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CFF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F7A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5B073D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line="240" w:lineRule="exact"/>
              <w:ind w:rightChars="10" w:right="24"/>
              <w:jc w:val="right"/>
              <w:rPr>
                <w:rFonts w:ascii="細明體" w:eastAsia="細明體" w:hAnsi="細明體" w:cs="標楷體"/>
                <w:b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AC6F46" w:rsidRPr="00AC6F46" w14:paraId="2D563815" w14:textId="77777777" w:rsidTr="000647AB">
        <w:trPr>
          <w:trHeight w:val="680"/>
        </w:trPr>
        <w:tc>
          <w:tcPr>
            <w:tcW w:w="986" w:type="pct"/>
            <w:tcBorders>
              <w:right w:val="single" w:sz="4" w:space="0" w:color="auto"/>
            </w:tcBorders>
            <w:vAlign w:val="center"/>
          </w:tcPr>
          <w:p w14:paraId="20CACFC9" w14:textId="77777777" w:rsidR="00AC6F46" w:rsidRPr="00AC6F46" w:rsidRDefault="00AC6F46" w:rsidP="000647AB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嘉義魚市場</w:t>
            </w:r>
            <w:r w:rsidRPr="00AC6F46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1F9219E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734,000</w:t>
            </w:r>
          </w:p>
          <w:p w14:paraId="42F787A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</w:tcPr>
          <w:p w14:paraId="2D1B22D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52,409</w:t>
            </w:r>
          </w:p>
          <w:p w14:paraId="0514C63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0905B8C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52,409</w:t>
            </w:r>
          </w:p>
          <w:p w14:paraId="3B8D662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3A93EBA9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57C48CE8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</w:tcPr>
          <w:p w14:paraId="2A5E8A4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681,591</w:t>
            </w:r>
          </w:p>
          <w:p w14:paraId="07ECAD0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14:paraId="1DB5AA99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- 92.86</w:t>
            </w:r>
          </w:p>
          <w:p w14:paraId="5D5E820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E32B6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EDC3B7E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346A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5719AA6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EAB7E2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4124E6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AC6F46" w:rsidRPr="00AC6F46" w14:paraId="7F3B5747" w14:textId="77777777" w:rsidTr="000647AB">
        <w:trPr>
          <w:trHeight w:val="794"/>
        </w:trPr>
        <w:tc>
          <w:tcPr>
            <w:tcW w:w="9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B24ABA" w14:textId="77777777" w:rsidR="00AC6F46" w:rsidRPr="00AC6F46" w:rsidRDefault="00AC6F46" w:rsidP="000647AB">
            <w:pPr>
              <w:spacing w:line="0" w:lineRule="atLeast"/>
              <w:ind w:leftChars="175" w:left="42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嘉義市果菜市場</w:t>
            </w:r>
            <w:r w:rsidRPr="00AC6F46">
              <w:rPr>
                <w:rFonts w:ascii="標楷體" w:eastAsia="標楷體" w:hAnsi="標楷體"/>
                <w:color w:val="000000"/>
                <w:sz w:val="20"/>
              </w:rPr>
              <w:br/>
            </w:r>
            <w:r w:rsidRPr="00AC6F46">
              <w:rPr>
                <w:rFonts w:ascii="標楷體" w:eastAsia="標楷體" w:hAnsi="標楷體" w:hint="eastAsia"/>
                <w:color w:val="000000"/>
                <w:sz w:val="20"/>
              </w:rPr>
              <w:t>股份有限公司</w:t>
            </w: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E40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1,545,000</w:t>
            </w:r>
          </w:p>
          <w:p w14:paraId="033480A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E7A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5,675,484</w:t>
            </w:r>
          </w:p>
          <w:p w14:paraId="064FFAF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80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5,675,484</w:t>
            </w:r>
          </w:p>
          <w:p w14:paraId="4451F10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89C2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4,130,484</w:t>
            </w:r>
          </w:p>
          <w:p w14:paraId="4E8C9B83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7BC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67993449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F2D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  <w:t>267.35</w:t>
            </w:r>
          </w:p>
          <w:p w14:paraId="3E53EF7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039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28949884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BF91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42E0FFAF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BDA687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  <w:r w:rsidRPr="001D6C2F">
              <w:rPr>
                <w:rFonts w:ascii="細明體" w:eastAsia="細明體" w:hAnsi="細明體" w:cs="標楷體" w:hint="eastAsia"/>
                <w:bCs/>
                <w:noProof/>
                <w:color w:val="000000"/>
                <w:sz w:val="18"/>
                <w:szCs w:val="18"/>
              </w:rPr>
              <w:t>－</w:t>
            </w:r>
          </w:p>
          <w:p w14:paraId="22AA6D99" w14:textId="77777777" w:rsidR="00AC6F46" w:rsidRPr="001D6C2F" w:rsidRDefault="00AC6F46" w:rsidP="000647AB">
            <w:pPr>
              <w:widowControl/>
              <w:wordWrap w:val="0"/>
              <w:overflowPunct w:val="0"/>
              <w:autoSpaceDE w:val="0"/>
              <w:snapToGrid w:val="0"/>
              <w:spacing w:beforeLines="50" w:before="180" w:line="160" w:lineRule="atLeast"/>
              <w:ind w:rightChars="10" w:right="24"/>
              <w:jc w:val="right"/>
              <w:rPr>
                <w:rFonts w:ascii="細明體" w:eastAsia="細明體" w:hAnsi="細明體" w:cs="標楷體"/>
                <w:bCs/>
                <w:noProof/>
                <w:color w:val="000000"/>
                <w:sz w:val="18"/>
                <w:szCs w:val="18"/>
              </w:rPr>
            </w:pPr>
          </w:p>
        </w:tc>
      </w:tr>
    </w:tbl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4"/>
        <w:gridCol w:w="10"/>
        <w:gridCol w:w="1856"/>
        <w:gridCol w:w="10"/>
        <w:gridCol w:w="169"/>
        <w:gridCol w:w="140"/>
        <w:gridCol w:w="970"/>
        <w:gridCol w:w="20"/>
        <w:gridCol w:w="895"/>
        <w:gridCol w:w="87"/>
        <w:gridCol w:w="840"/>
        <w:gridCol w:w="88"/>
        <w:gridCol w:w="999"/>
        <w:gridCol w:w="43"/>
        <w:gridCol w:w="712"/>
        <w:gridCol w:w="157"/>
        <w:gridCol w:w="973"/>
      </w:tblGrid>
      <w:tr w:rsidR="004E6414" w:rsidRPr="004E6414" w14:paraId="41B575E3" w14:textId="77777777" w:rsidTr="00082C88">
        <w:trPr>
          <w:cantSplit/>
          <w:trHeight w:hRule="exact" w:val="510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C9539" w14:textId="77777777" w:rsidR="004E6414" w:rsidRPr="004E6414" w:rsidRDefault="004E6414" w:rsidP="004E6414">
            <w:pPr>
              <w:widowControl/>
              <w:overflowPunct w:val="0"/>
              <w:spacing w:line="520" w:lineRule="exact"/>
              <w:jc w:val="right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伍、中華民國</w:t>
            </w:r>
            <w:proofErr w:type="gramStart"/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 w:rsidRPr="004E6414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3</w:t>
            </w:r>
            <w:proofErr w:type="gramEnd"/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年度嘉義市</w:t>
            </w:r>
            <w:r w:rsidRPr="004E6414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非</w:t>
            </w:r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營業特種基金</w:t>
            </w:r>
          </w:p>
        </w:tc>
      </w:tr>
      <w:tr w:rsidR="004E6414" w:rsidRPr="004E6414" w14:paraId="48EA50A6" w14:textId="77777777" w:rsidTr="00082C88">
        <w:trPr>
          <w:cantSplit/>
          <w:trHeight w:hRule="exact" w:val="397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588F" w14:textId="77777777" w:rsidR="004E6414" w:rsidRPr="004E6414" w:rsidRDefault="004E6414" w:rsidP="004E6414">
            <w:pPr>
              <w:spacing w:line="300" w:lineRule="exact"/>
              <w:jc w:val="right"/>
              <w:rPr>
                <w:rFonts w:ascii="標楷體" w:eastAsia="標楷體"/>
                <w:spacing w:val="20"/>
              </w:rPr>
            </w:pPr>
          </w:p>
        </w:tc>
      </w:tr>
      <w:tr w:rsidR="004E6414" w:rsidRPr="004E6414" w14:paraId="7C71D5DF" w14:textId="77777777" w:rsidTr="00082C88">
        <w:trPr>
          <w:cantSplit/>
          <w:trHeight w:hRule="exact" w:val="397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  <w:vAlign w:val="bottom"/>
          </w:tcPr>
          <w:p w14:paraId="6024BCF4" w14:textId="77777777" w:rsidR="004E6414" w:rsidRPr="004E6414" w:rsidRDefault="004E6414" w:rsidP="004E6414">
            <w:pPr>
              <w:spacing w:line="240" w:lineRule="exact"/>
              <w:jc w:val="right"/>
              <w:rPr>
                <w:rFonts w:ascii="標楷體" w:eastAsia="標楷體"/>
                <w:b/>
                <w:bCs/>
                <w:spacing w:val="20"/>
              </w:rPr>
            </w:pPr>
          </w:p>
        </w:tc>
      </w:tr>
      <w:tr w:rsidR="004E6414" w:rsidRPr="004E6414" w14:paraId="59EA0AE0" w14:textId="77777777" w:rsidTr="00A82DC8">
        <w:trPr>
          <w:cantSplit/>
          <w:trHeight w:hRule="exact" w:val="1020"/>
          <w:jc w:val="center"/>
        </w:trPr>
        <w:tc>
          <w:tcPr>
            <w:tcW w:w="2059" w:type="pct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3626C82B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002" w:type="pct"/>
            <w:gridSpan w:val="4"/>
            <w:tcBorders>
              <w:bottom w:val="single" w:sz="4" w:space="0" w:color="auto"/>
            </w:tcBorders>
            <w:vAlign w:val="center"/>
          </w:tcPr>
          <w:p w14:paraId="08D9F2B7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02" w:type="pct"/>
            <w:gridSpan w:val="4"/>
            <w:tcBorders>
              <w:bottom w:val="single" w:sz="4" w:space="0" w:color="auto"/>
            </w:tcBorders>
            <w:vAlign w:val="center"/>
          </w:tcPr>
          <w:p w14:paraId="2C4108D5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pacing w:val="-20"/>
                <w:sz w:val="20"/>
              </w:rPr>
              <w:t>決算數</w:t>
            </w:r>
          </w:p>
        </w:tc>
        <w:tc>
          <w:tcPr>
            <w:tcW w:w="938" w:type="pct"/>
            <w:gridSpan w:val="3"/>
            <w:tcBorders>
              <w:bottom w:val="single" w:sz="4" w:space="0" w:color="auto"/>
            </w:tcBorders>
            <w:vAlign w:val="center"/>
          </w:tcPr>
          <w:p w14:paraId="55FCAF9D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決算審定數</w:t>
            </w:r>
          </w:p>
        </w:tc>
      </w:tr>
      <w:tr w:rsidR="004E6414" w:rsidRPr="004E6414" w14:paraId="625FEFF4" w14:textId="77777777" w:rsidTr="00A82DC8">
        <w:trPr>
          <w:cantSplit/>
          <w:trHeight w:hRule="exact" w:val="437"/>
          <w:jc w:val="center"/>
        </w:trPr>
        <w:tc>
          <w:tcPr>
            <w:tcW w:w="2059" w:type="pct"/>
            <w:gridSpan w:val="6"/>
            <w:tcBorders>
              <w:left w:val="nil"/>
              <w:bottom w:val="nil"/>
            </w:tcBorders>
            <w:vAlign w:val="center"/>
          </w:tcPr>
          <w:p w14:paraId="02B02259" w14:textId="77777777" w:rsidR="004E6414" w:rsidRPr="004E6414" w:rsidRDefault="004E6414" w:rsidP="004E6414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4E6414">
              <w:rPr>
                <w:rFonts w:ascii="標楷體" w:eastAsia="標楷體" w:hAnsi="標楷體"/>
                <w:b/>
                <w:spacing w:val="20"/>
                <w:sz w:val="20"/>
              </w:rPr>
              <w:t>收入部分</w:t>
            </w:r>
          </w:p>
        </w:tc>
        <w:tc>
          <w:tcPr>
            <w:tcW w:w="1002" w:type="pct"/>
            <w:gridSpan w:val="4"/>
            <w:tcBorders>
              <w:bottom w:val="nil"/>
            </w:tcBorders>
            <w:vAlign w:val="center"/>
          </w:tcPr>
          <w:p w14:paraId="3A22642F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1002" w:type="pct"/>
            <w:gridSpan w:val="4"/>
            <w:tcBorders>
              <w:bottom w:val="nil"/>
            </w:tcBorders>
            <w:vAlign w:val="center"/>
          </w:tcPr>
          <w:p w14:paraId="546A2D3A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38" w:type="pct"/>
            <w:gridSpan w:val="3"/>
            <w:tcBorders>
              <w:bottom w:val="nil"/>
            </w:tcBorders>
            <w:vAlign w:val="center"/>
          </w:tcPr>
          <w:p w14:paraId="0855E5DC" w14:textId="5CE1CF65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</w:tr>
      <w:tr w:rsidR="004E6414" w:rsidRPr="004E6414" w14:paraId="598C1E04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58544FA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4B3DC6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858,844,000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731BFE8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2,492,506,284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13FFDB4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2,492,506,284</w:t>
            </w:r>
          </w:p>
        </w:tc>
      </w:tr>
      <w:tr w:rsidR="004E6414" w:rsidRPr="004E6414" w14:paraId="6059AB2A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F685684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10CC08B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540,932,000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7E76B9E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593,879,579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2BC5DA6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593,879,579</w:t>
            </w:r>
          </w:p>
        </w:tc>
      </w:tr>
      <w:tr w:rsidR="004E6414" w:rsidRPr="004E6414" w14:paraId="1520FF86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B08581A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嘉義市都市發展更新基金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A28C23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67,742,000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8AFEA6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96,887,803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1FBF9E1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96,887,803</w:t>
            </w:r>
          </w:p>
        </w:tc>
      </w:tr>
      <w:tr w:rsidR="004E6414" w:rsidRPr="004E6414" w14:paraId="1BB75CBE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DF7745F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嘉義市交通作業基金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9383F4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473,190,000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DE117D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496,991,776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4F5C1C5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496,991,776</w:t>
            </w:r>
          </w:p>
        </w:tc>
      </w:tr>
      <w:tr w:rsidR="004E6414" w:rsidRPr="004E6414" w14:paraId="22E0A5AF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46DAE87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5ECD522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8,698,000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5D5653C" w14:textId="77777777" w:rsidR="004E6414" w:rsidRPr="004E6414" w:rsidRDefault="004E6414" w:rsidP="004E6414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/>
                <w:b/>
                <w:sz w:val="18"/>
                <w:szCs w:val="18"/>
              </w:rPr>
              <w:t>7,979,582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669951B6" w14:textId="77777777" w:rsidR="004E6414" w:rsidRPr="004E6414" w:rsidRDefault="004E6414" w:rsidP="004E6414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7,979,582</w:t>
            </w:r>
          </w:p>
        </w:tc>
      </w:tr>
      <w:tr w:rsidR="004E6414" w:rsidRPr="004E6414" w14:paraId="661A9EF2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F40FA00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嘉義市衛生醫療基金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1AC39A2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8,698,000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5CFDC74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</w:t>
            </w:r>
            <w:r w:rsidRPr="004E6414">
              <w:rPr>
                <w:rFonts w:ascii="細明體" w:eastAsia="細明體" w:hAnsi="細明體"/>
                <w:sz w:val="18"/>
                <w:szCs w:val="18"/>
              </w:rPr>
              <w:t>,979,582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0ED3957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7,979,582</w:t>
            </w:r>
          </w:p>
        </w:tc>
      </w:tr>
      <w:tr w:rsidR="004E6414" w:rsidRPr="004E6414" w14:paraId="2D354639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6508F25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7B90412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309,214,000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681F5BC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1,890,647,123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1611354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1,890,647,123</w:t>
            </w:r>
          </w:p>
        </w:tc>
      </w:tr>
      <w:tr w:rsidR="004E6414" w:rsidRPr="004E6414" w14:paraId="46D73E1D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FD3CE59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嘉義市平均地權基金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BA01DC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309,214,000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8A30F1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1,890,647,123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6285ECB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1,890,647,123</w:t>
            </w:r>
          </w:p>
        </w:tc>
      </w:tr>
      <w:tr w:rsidR="004E6414" w:rsidRPr="004E6414" w14:paraId="6C9DE242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A76AE42" w14:textId="77777777" w:rsidR="004E6414" w:rsidRPr="004E6414" w:rsidRDefault="004E6414" w:rsidP="004E6414">
            <w:pPr>
              <w:spacing w:line="240" w:lineRule="exact"/>
              <w:ind w:rightChars="30" w:right="72"/>
              <w:jc w:val="distribute"/>
              <w:rPr>
                <w:rFonts w:ascii="標楷體" w:eastAsia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spacing w:val="20"/>
                <w:sz w:val="20"/>
              </w:rPr>
              <w:t>支出</w:t>
            </w:r>
            <w:r w:rsidRPr="004E6414">
              <w:rPr>
                <w:rFonts w:ascii="標楷體" w:eastAsia="標楷體" w:hAnsi="標楷體"/>
                <w:b/>
                <w:spacing w:val="20"/>
                <w:sz w:val="20"/>
              </w:rPr>
              <w:t>部分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607FE01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BA85903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446B8A1A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</w:tr>
      <w:tr w:rsidR="004E6414" w:rsidRPr="004E6414" w14:paraId="24594177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FFDDD82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927B4D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543,731,000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13519C9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464,210,303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3CF1D3D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464,210,303</w:t>
            </w:r>
          </w:p>
        </w:tc>
      </w:tr>
      <w:tr w:rsidR="004E6414" w:rsidRPr="004E6414" w14:paraId="19A2D453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F3141F5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6FBC11A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295,644,000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1CFEB9C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224,438,037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73297CB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224,438,037</w:t>
            </w:r>
          </w:p>
        </w:tc>
      </w:tr>
      <w:tr w:rsidR="004E6414" w:rsidRPr="004E6414" w14:paraId="4D238455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6B8253C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嘉義市都市發展更新基金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179214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7,714,000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EFF4AC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13,621,003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72E4C34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13,621,003</w:t>
            </w:r>
          </w:p>
        </w:tc>
      </w:tr>
      <w:tr w:rsidR="004E6414" w:rsidRPr="004E6414" w14:paraId="6E638E71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698841F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嘉義市交通作業基金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41191E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287,930,000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116E8F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210,817,034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56F41F5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210,817,034</w:t>
            </w:r>
          </w:p>
        </w:tc>
      </w:tr>
      <w:tr w:rsidR="004E6414" w:rsidRPr="004E6414" w14:paraId="723010FA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C5C8194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3E406C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8,557,000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5DE4A51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6414">
              <w:rPr>
                <w:rFonts w:ascii="細明體" w:eastAsia="細明體" w:hAnsi="細明體"/>
                <w:b/>
                <w:sz w:val="18"/>
                <w:szCs w:val="18"/>
              </w:rPr>
              <w:t>7,468,836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279DF79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7,468,836</w:t>
            </w:r>
          </w:p>
        </w:tc>
      </w:tr>
      <w:tr w:rsidR="004E6414" w:rsidRPr="004E6414" w14:paraId="18AC52A4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9083EB5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嘉義市衛生醫療基金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C5A713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8,557,000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4B5D4B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sz w:val="18"/>
                <w:szCs w:val="18"/>
              </w:rPr>
              <w:t>7,468,836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4EAE883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sz w:val="18"/>
                <w:szCs w:val="18"/>
              </w:rPr>
              <w:t>7,468,836</w:t>
            </w:r>
          </w:p>
        </w:tc>
      </w:tr>
      <w:tr w:rsidR="004E6414" w:rsidRPr="004E6414" w14:paraId="0CC8E9D7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5EB1AF2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77586B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239,530,000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2BCE07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232,303,430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22FADBA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232,303,430</w:t>
            </w:r>
          </w:p>
        </w:tc>
      </w:tr>
      <w:tr w:rsidR="004E6414" w:rsidRPr="004E6414" w14:paraId="5857AD8C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2BF9D9F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嘉義市平均地權基金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5C0E9F4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239,530,000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8020BD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232,303,430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418CF9C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232,303,430</w:t>
            </w:r>
          </w:p>
        </w:tc>
      </w:tr>
      <w:tr w:rsidR="004E6414" w:rsidRPr="004E6414" w14:paraId="460C6027" w14:textId="77777777" w:rsidTr="00F10D25">
        <w:trPr>
          <w:cantSplit/>
          <w:trHeight w:hRule="exact" w:val="431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6A9B4AB" w14:textId="77777777" w:rsidR="004E6414" w:rsidRPr="004E6414" w:rsidRDefault="004E6414" w:rsidP="004E6414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spacing w:val="20"/>
                <w:sz w:val="20"/>
              </w:rPr>
              <w:t>餘</w:t>
            </w:r>
            <w:proofErr w:type="gramStart"/>
            <w:r w:rsidRPr="004E6414">
              <w:rPr>
                <w:rFonts w:ascii="標楷體" w:eastAsia="標楷體" w:hAnsi="標楷體" w:hint="eastAsia"/>
                <w:b/>
                <w:spacing w:val="20"/>
                <w:sz w:val="20"/>
              </w:rPr>
              <w:t>絀</w:t>
            </w:r>
            <w:proofErr w:type="gramEnd"/>
            <w:r w:rsidRPr="004E6414">
              <w:rPr>
                <w:rFonts w:ascii="標楷體" w:eastAsia="標楷體" w:hAnsi="標楷體"/>
                <w:b/>
                <w:spacing w:val="20"/>
                <w:sz w:val="20"/>
              </w:rPr>
              <w:t>部分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784D1A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D6C8D4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38739AF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4E6414" w:rsidRPr="004E6414" w14:paraId="3CE7953D" w14:textId="77777777" w:rsidTr="00F10D25">
        <w:trPr>
          <w:cantSplit/>
          <w:trHeight w:hRule="exact" w:val="431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3D18604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780F3D1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315,113,000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7BA77BE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2,028,295,981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634A854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2,028,295,981</w:t>
            </w:r>
          </w:p>
        </w:tc>
      </w:tr>
      <w:tr w:rsidR="004E6414" w:rsidRPr="004E6414" w14:paraId="6DD506A5" w14:textId="77777777" w:rsidTr="00F10D25">
        <w:trPr>
          <w:cantSplit/>
          <w:trHeight w:hRule="exact" w:val="431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B551197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9908BD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245,288,000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950D97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369,441,542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1DB2C24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369,441,542</w:t>
            </w:r>
          </w:p>
        </w:tc>
      </w:tr>
      <w:tr w:rsidR="004E6414" w:rsidRPr="004E6414" w14:paraId="16B2CEC8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06CDFC1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嘉義市都市發展更新基金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0BD0B3A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60,028,000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6089AF0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83,266,800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1D0CFF8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83,266,800</w:t>
            </w:r>
          </w:p>
        </w:tc>
      </w:tr>
      <w:tr w:rsidR="004E6414" w:rsidRPr="004E6414" w14:paraId="67AC174B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4B39D1B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嘉義市交通作業基金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599EF57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185,260,000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23BBC3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286,174,742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08B01F4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286,174,742</w:t>
            </w:r>
          </w:p>
        </w:tc>
      </w:tr>
      <w:tr w:rsidR="004E6414" w:rsidRPr="004E6414" w14:paraId="1F169A6D" w14:textId="77777777" w:rsidTr="00F10D25">
        <w:trPr>
          <w:cantSplit/>
          <w:trHeight w:hRule="exact" w:val="431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0067CCD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3EE952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141,000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12DD848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510,746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5731730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510,746</w:t>
            </w:r>
          </w:p>
        </w:tc>
      </w:tr>
      <w:tr w:rsidR="004E6414" w:rsidRPr="004E6414" w14:paraId="7A3A5166" w14:textId="77777777" w:rsidTr="00A82DC8">
        <w:trPr>
          <w:cantSplit/>
          <w:trHeight w:hRule="exact" w:val="425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12F1AFE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嘉義市衛生醫療基金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472B627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141,000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666DEB3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510,746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21E5715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510,746</w:t>
            </w:r>
          </w:p>
        </w:tc>
      </w:tr>
      <w:tr w:rsidR="004E6414" w:rsidRPr="004E6414" w14:paraId="65F5777A" w14:textId="77777777" w:rsidTr="00DF1BBD">
        <w:trPr>
          <w:cantSplit/>
          <w:trHeight w:hRule="exact" w:val="431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A51AFBD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1ACFBEE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69,684,000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EDB643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1,658,343,693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31A0194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1,658,343,693</w:t>
            </w:r>
          </w:p>
        </w:tc>
      </w:tr>
      <w:tr w:rsidR="004E6414" w:rsidRPr="004E6414" w14:paraId="64DF058A" w14:textId="77777777" w:rsidTr="00DF1BBD">
        <w:trPr>
          <w:cantSplit/>
          <w:trHeight w:hRule="exact" w:val="516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4F56B40" w14:textId="77777777" w:rsidR="004E6414" w:rsidRPr="004E6414" w:rsidRDefault="004E6414" w:rsidP="004E6414">
            <w:pPr>
              <w:spacing w:line="240" w:lineRule="exact"/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E6414">
              <w:rPr>
                <w:rFonts w:ascii="標楷體" w:eastAsia="標楷體" w:hAnsi="標楷體" w:hint="eastAsia"/>
                <w:noProof/>
                <w:sz w:val="20"/>
              </w:rPr>
              <w:t>嘉義市平均地權基金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2620274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6414">
              <w:rPr>
                <w:rFonts w:ascii="細明體" w:eastAsia="細明體" w:hAnsi="細明體"/>
                <w:sz w:val="18"/>
                <w:szCs w:val="18"/>
              </w:rPr>
              <w:t>69,684,000</w:t>
            </w:r>
          </w:p>
        </w:tc>
        <w:tc>
          <w:tcPr>
            <w:tcW w:w="1002" w:type="pct"/>
            <w:gridSpan w:val="4"/>
            <w:tcBorders>
              <w:top w:val="nil"/>
              <w:bottom w:val="nil"/>
            </w:tcBorders>
            <w:vAlign w:val="center"/>
          </w:tcPr>
          <w:p w14:paraId="3A8EBA8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1,658,343,693</w:t>
            </w:r>
          </w:p>
        </w:tc>
        <w:tc>
          <w:tcPr>
            <w:tcW w:w="938" w:type="pct"/>
            <w:gridSpan w:val="3"/>
            <w:tcBorders>
              <w:top w:val="nil"/>
              <w:bottom w:val="nil"/>
            </w:tcBorders>
            <w:vAlign w:val="center"/>
          </w:tcPr>
          <w:p w14:paraId="1095FB8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1,658,343,693</w:t>
            </w:r>
          </w:p>
        </w:tc>
      </w:tr>
      <w:tr w:rsidR="004E6414" w:rsidRPr="004E6414" w14:paraId="6F2A5312" w14:textId="77777777" w:rsidTr="00DF1BBD">
        <w:trPr>
          <w:cantSplit/>
          <w:trHeight w:hRule="exact" w:val="21"/>
          <w:jc w:val="center"/>
        </w:trPr>
        <w:tc>
          <w:tcPr>
            <w:tcW w:w="2059" w:type="pct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E4725F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1002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9048E4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</w:p>
        </w:tc>
        <w:tc>
          <w:tcPr>
            <w:tcW w:w="1002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ED3765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938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16EB53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4E6414" w:rsidRPr="004E6414" w14:paraId="24764BCD" w14:textId="77777777" w:rsidTr="00211B9B">
        <w:trPr>
          <w:cantSplit/>
          <w:trHeight w:hRule="exact" w:val="8"/>
          <w:jc w:val="center"/>
        </w:trPr>
        <w:tc>
          <w:tcPr>
            <w:tcW w:w="2059" w:type="pct"/>
            <w:gridSpan w:val="6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5C1C8CF" w14:textId="77777777" w:rsidR="004E6414" w:rsidRPr="004E6414" w:rsidRDefault="004E6414" w:rsidP="004E6414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6417D0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</w:p>
          <w:p w14:paraId="09652DA3" w14:textId="77777777" w:rsidR="004E6414" w:rsidRPr="004E6414" w:rsidRDefault="004E6414" w:rsidP="004E6414">
            <w:pPr>
              <w:rPr>
                <w:rFonts w:ascii="新細明體" w:hAnsi="新細明體"/>
                <w:sz w:val="18"/>
                <w:szCs w:val="18"/>
              </w:rPr>
            </w:pPr>
          </w:p>
          <w:p w14:paraId="09948861" w14:textId="77777777" w:rsidR="004E6414" w:rsidRPr="004E6414" w:rsidRDefault="004E6414" w:rsidP="004E6414">
            <w:pPr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2240B3A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737D86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4E6414" w:rsidRPr="004E6414" w14:paraId="5AC7D387" w14:textId="77777777" w:rsidTr="00211B9B">
        <w:trPr>
          <w:trHeight w:hRule="exact" w:val="510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6C386" w14:textId="77777777" w:rsidR="004E6414" w:rsidRPr="004E6414" w:rsidRDefault="004E6414" w:rsidP="004E6414">
            <w:pPr>
              <w:widowControl/>
              <w:overflowPunct w:val="0"/>
              <w:spacing w:line="520" w:lineRule="exact"/>
              <w:jc w:val="both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收支餘</w:t>
            </w:r>
            <w:proofErr w:type="gramStart"/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4E6414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審定數額綜計表－作業基金</w:t>
            </w:r>
            <w:r w:rsidRPr="004E6414">
              <w:rPr>
                <w:rFonts w:ascii="標楷體" w:eastAsia="標楷體" w:hAnsi="標楷體" w:hint="eastAsia"/>
                <w:sz w:val="28"/>
                <w:szCs w:val="28"/>
              </w:rPr>
              <w:t>（基金別）</w:t>
            </w:r>
          </w:p>
        </w:tc>
      </w:tr>
      <w:tr w:rsidR="004E6414" w:rsidRPr="004E6414" w14:paraId="1E2C2CDB" w14:textId="77777777" w:rsidTr="00082C88">
        <w:trPr>
          <w:trHeight w:hRule="exact" w:val="397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D8CE" w14:textId="77777777" w:rsidR="004E6414" w:rsidRPr="004E6414" w:rsidRDefault="004E6414" w:rsidP="004E6414">
            <w:pPr>
              <w:spacing w:line="300" w:lineRule="exact"/>
              <w:rPr>
                <w:rFonts w:ascii="細明體" w:eastAsia="細明體" w:hAnsi="標楷體"/>
                <w:sz w:val="32"/>
                <w:u w:val="single"/>
              </w:rPr>
            </w:pPr>
          </w:p>
        </w:tc>
      </w:tr>
      <w:tr w:rsidR="004E6414" w:rsidRPr="004E6414" w14:paraId="60826548" w14:textId="77777777" w:rsidTr="00082C88">
        <w:trPr>
          <w:trHeight w:hRule="exact" w:val="397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1951E" w14:textId="77777777" w:rsidR="004E6414" w:rsidRPr="004E6414" w:rsidRDefault="004E6414" w:rsidP="004E6414">
            <w:pPr>
              <w:autoSpaceDE w:val="0"/>
              <w:autoSpaceDN w:val="0"/>
              <w:snapToGrid w:val="0"/>
              <w:spacing w:line="240" w:lineRule="exact"/>
              <w:jc w:val="right"/>
              <w:rPr>
                <w:rFonts w:ascii="標楷體" w:eastAsia="標楷體" w:hAnsi="Courier New"/>
                <w:bCs/>
                <w:color w:val="000000"/>
                <w:spacing w:val="20"/>
                <w:sz w:val="20"/>
              </w:rPr>
            </w:pPr>
            <w:r w:rsidRPr="004E6414">
              <w:rPr>
                <w:rFonts w:ascii="標楷體" w:eastAsia="標楷體" w:hAnsi="Courier New" w:hint="eastAsia"/>
                <w:color w:val="000000"/>
                <w:sz w:val="20"/>
              </w:rPr>
              <w:t>單位：新臺幣元</w:t>
            </w:r>
          </w:p>
        </w:tc>
      </w:tr>
      <w:tr w:rsidR="004E6414" w:rsidRPr="004E6414" w14:paraId="563ABCEF" w14:textId="77777777" w:rsidTr="00A82DC8">
        <w:trPr>
          <w:trHeight w:val="510"/>
          <w:jc w:val="center"/>
        </w:trPr>
        <w:tc>
          <w:tcPr>
            <w:tcW w:w="25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5745CA4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決算審定數與預算數比較</w:t>
            </w:r>
          </w:p>
        </w:tc>
        <w:tc>
          <w:tcPr>
            <w:tcW w:w="2439" w:type="pct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12BF1E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決算審定數與決算數比較</w:t>
            </w:r>
          </w:p>
        </w:tc>
      </w:tr>
      <w:tr w:rsidR="004E6414" w:rsidRPr="004E6414" w14:paraId="612BB5C1" w14:textId="77777777" w:rsidTr="00A82DC8">
        <w:trPr>
          <w:trHeight w:val="493"/>
          <w:jc w:val="center"/>
        </w:trPr>
        <w:tc>
          <w:tcPr>
            <w:tcW w:w="948" w:type="pct"/>
            <w:tcBorders>
              <w:left w:val="nil"/>
              <w:bottom w:val="single" w:sz="4" w:space="0" w:color="auto"/>
            </w:tcBorders>
            <w:vAlign w:val="center"/>
          </w:tcPr>
          <w:p w14:paraId="266F1144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49" w:type="pct"/>
            <w:gridSpan w:val="2"/>
            <w:tcBorders>
              <w:bottom w:val="single" w:sz="4" w:space="0" w:color="auto"/>
            </w:tcBorders>
            <w:vAlign w:val="center"/>
          </w:tcPr>
          <w:p w14:paraId="0DF61B86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65" w:type="pct"/>
            <w:gridSpan w:val="5"/>
            <w:tcBorders>
              <w:bottom w:val="single" w:sz="4" w:space="0" w:color="auto"/>
            </w:tcBorders>
            <w:vAlign w:val="center"/>
          </w:tcPr>
          <w:p w14:paraId="358A9189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971" w:type="pct"/>
            <w:gridSpan w:val="4"/>
            <w:tcBorders>
              <w:bottom w:val="single" w:sz="4" w:space="0" w:color="auto"/>
            </w:tcBorders>
            <w:vAlign w:val="center"/>
          </w:tcPr>
          <w:p w14:paraId="1FFE14E8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72" w:type="pct"/>
            <w:gridSpan w:val="4"/>
            <w:tcBorders>
              <w:bottom w:val="single" w:sz="4" w:space="0" w:color="auto"/>
            </w:tcBorders>
            <w:vAlign w:val="center"/>
          </w:tcPr>
          <w:p w14:paraId="7174BD7A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496" w:type="pct"/>
            <w:tcBorders>
              <w:bottom w:val="single" w:sz="4" w:space="0" w:color="auto"/>
              <w:right w:val="nil"/>
            </w:tcBorders>
            <w:vAlign w:val="center"/>
          </w:tcPr>
          <w:p w14:paraId="2695F02D" w14:textId="77777777" w:rsidR="004E6414" w:rsidRPr="004E6414" w:rsidRDefault="004E6414" w:rsidP="004E6414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4E6414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4E6414" w:rsidRPr="004E6414" w14:paraId="7C3E3E42" w14:textId="77777777" w:rsidTr="00A82DC8">
        <w:trPr>
          <w:cantSplit/>
          <w:trHeight w:hRule="exact" w:val="431"/>
          <w:jc w:val="center"/>
        </w:trPr>
        <w:tc>
          <w:tcPr>
            <w:tcW w:w="948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4E88AEC" w14:textId="05F32BBE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8266975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665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04A892A9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71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520F191D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972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28433E76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6BFEEF0" w14:textId="77777777" w:rsidR="004E6414" w:rsidRPr="004E6414" w:rsidRDefault="004E6414" w:rsidP="004E6414">
            <w:pPr>
              <w:spacing w:line="240" w:lineRule="exact"/>
              <w:ind w:rightChars="12" w:right="29"/>
              <w:jc w:val="right"/>
              <w:rPr>
                <w:rFonts w:ascii="細明體" w:eastAsia="細明體" w:hAnsi="細明體"/>
                <w:b/>
                <w:sz w:val="20"/>
                <w:shd w:val="pct15" w:color="auto" w:fill="FFFFFF"/>
              </w:rPr>
            </w:pPr>
          </w:p>
        </w:tc>
      </w:tr>
      <w:tr w:rsidR="004E6414" w:rsidRPr="004E6414" w14:paraId="66543C40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7AE7585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1,633,662,284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1835173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47C94EF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190.22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10E6F80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07C5008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BB1FD6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01A59FD7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4898548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52,947,579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16F0248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15B6F6B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9.79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2723748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639C1F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40D3350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205AD5E6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49F1B63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29,145,803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58E88E9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6CB3DD2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43.02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4B38CD6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5D2CE25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1DF3784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70203A73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57CCADA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23,801,776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622F868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5448201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5.03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6E02E2C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7FC395E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0D5AD16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2C8D5854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1F6F4C6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0BD30AB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718,418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3A4F25F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- 8.26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0971190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52D9EB4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0D23AC1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1AED8951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458258E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349A175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718,418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167F75D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- 8.26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32D8D39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433ACFF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42498E8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2EBC5265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25B9ABB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1,581,433,123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5EFD434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350BC72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511.44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1FE4D9E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29880A2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62FA131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6CCBECC3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09B1C72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1,581,433,123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0431200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6BA724C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511.44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063ADDE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B5ED6A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05EB82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5BED6638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6646D5F2" w14:textId="77777777" w:rsidR="004E6414" w:rsidRPr="004E6414" w:rsidRDefault="004E6414" w:rsidP="004E641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468A8E57" w14:textId="77777777" w:rsidR="004E6414" w:rsidRPr="004E6414" w:rsidRDefault="004E6414" w:rsidP="004E641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4C8368E3" w14:textId="77777777" w:rsidR="004E6414" w:rsidRPr="004E6414" w:rsidRDefault="004E6414" w:rsidP="004E641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685B98AA" w14:textId="77777777" w:rsidR="004E6414" w:rsidRPr="004E6414" w:rsidRDefault="004E6414" w:rsidP="004E641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CFCA78C" w14:textId="77777777" w:rsidR="004E6414" w:rsidRPr="004E6414" w:rsidRDefault="004E6414" w:rsidP="004E641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3B46E04" w14:textId="77777777" w:rsidR="004E6414" w:rsidRPr="004E6414" w:rsidRDefault="004E6414" w:rsidP="004E6414">
            <w:pPr>
              <w:spacing w:line="240" w:lineRule="exac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4E6414" w:rsidRPr="004E6414" w14:paraId="4AE82395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3D77593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26A6A23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79,520,697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61AB09C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- 14.63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79A1F3C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5512CC4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4D337A5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480E2C04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46A9E0C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7E20D70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71,205,963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4CE541B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- 24.09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1216E92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3FBC86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3D42D5B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66AF4FBB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62BB816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5,907,003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4E61029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7AAE674C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76.58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0FBDD12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000CEF6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0B48108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4CA829B7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6E92990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0904D4D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77,112,966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19652FC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- 26.78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59E643E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71C6C1C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71044A6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2406C6D6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6A551D8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5E5AD24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1,088,164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5D40FE6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- 12.72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216B7EE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33EFDEC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1441312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3EF78DAB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3306BF4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24E5083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1,088,164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0178343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- 12.72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7B78EC5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690F99D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168D1F5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394E348D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3A029CC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11457F5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7,226,570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32323E6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- 3.02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4C902E6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52505E4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703EEE7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2D653AE0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0842D46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06DC0CD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7,226,570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42E5C3F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- 3.02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039B9A2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0374645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33B1A1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190F9F98" w14:textId="77777777" w:rsidTr="00F10D25">
        <w:trPr>
          <w:cantSplit/>
          <w:trHeight w:hRule="exact" w:val="431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1F907EA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0557163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78FB53F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5CD1998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6FFBA5A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4101C0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E6414" w:rsidRPr="004E6414" w14:paraId="0F1F1754" w14:textId="77777777" w:rsidTr="00F10D25">
        <w:trPr>
          <w:cantSplit/>
          <w:trHeight w:hRule="exact" w:val="431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076A516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1,713,182,981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14C1A55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63F030E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543.67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108FE56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7B608D1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4210873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4CB85F27" w14:textId="77777777" w:rsidTr="00F10D25">
        <w:trPr>
          <w:cantSplit/>
          <w:trHeight w:hRule="exact" w:val="431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36CEB1A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124,153,542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3282401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49E185D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50.62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6BD7D6D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5259616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49FB675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6637BCCF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5827403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23,238,800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74D88BFF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327FB10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38.71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67B7D32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22B748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8231DB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37293D44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03534E6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100,914,742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2DF3B34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7930F61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54.47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665ED98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5FCB066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0AC15D6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0D16C4AF" w14:textId="77777777" w:rsidTr="00F10D25">
        <w:trPr>
          <w:cantSplit/>
          <w:trHeight w:hRule="exact" w:val="431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4420356A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369,746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22AE09F0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09BFFB4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262.23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2517AA63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7F0586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7A7C495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388BF168" w14:textId="77777777" w:rsidTr="00A82DC8">
        <w:trPr>
          <w:cantSplit/>
          <w:trHeight w:hRule="exact" w:val="425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3D84300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369,746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1333A788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3FAED33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262.23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30E9B169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047C71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2CAE5F5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550D803D" w14:textId="77777777" w:rsidTr="00F10D25">
        <w:trPr>
          <w:cantSplit/>
          <w:trHeight w:hRule="exact" w:val="431"/>
          <w:jc w:val="center"/>
        </w:trPr>
        <w:tc>
          <w:tcPr>
            <w:tcW w:w="948" w:type="pct"/>
            <w:tcBorders>
              <w:top w:val="nil"/>
              <w:left w:val="nil"/>
              <w:bottom w:val="nil"/>
            </w:tcBorders>
            <w:vAlign w:val="center"/>
          </w:tcPr>
          <w:p w14:paraId="6BB8FF17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1,588,659,693</w:t>
            </w: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vAlign w:val="center"/>
          </w:tcPr>
          <w:p w14:paraId="331F0D2B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  <w:bottom w:val="nil"/>
            </w:tcBorders>
            <w:vAlign w:val="center"/>
          </w:tcPr>
          <w:p w14:paraId="4948EF2E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sz w:val="18"/>
                <w:szCs w:val="18"/>
              </w:rPr>
              <w:t>2,279.81</w:t>
            </w:r>
          </w:p>
        </w:tc>
        <w:tc>
          <w:tcPr>
            <w:tcW w:w="971" w:type="pct"/>
            <w:gridSpan w:val="4"/>
            <w:tcBorders>
              <w:top w:val="nil"/>
              <w:bottom w:val="nil"/>
            </w:tcBorders>
            <w:vAlign w:val="center"/>
          </w:tcPr>
          <w:p w14:paraId="0E0C9945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  <w:bottom w:val="nil"/>
            </w:tcBorders>
            <w:vAlign w:val="center"/>
          </w:tcPr>
          <w:p w14:paraId="1460B294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bottom w:val="nil"/>
              <w:right w:val="nil"/>
            </w:tcBorders>
            <w:vAlign w:val="center"/>
          </w:tcPr>
          <w:p w14:paraId="5CAF885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E6414" w:rsidRPr="004E6414" w14:paraId="022AE280" w14:textId="77777777" w:rsidTr="00F10D25">
        <w:trPr>
          <w:cantSplit/>
          <w:trHeight w:hRule="exact" w:val="516"/>
          <w:jc w:val="center"/>
        </w:trPr>
        <w:tc>
          <w:tcPr>
            <w:tcW w:w="948" w:type="pct"/>
            <w:tcBorders>
              <w:top w:val="nil"/>
              <w:left w:val="nil"/>
            </w:tcBorders>
            <w:vAlign w:val="center"/>
          </w:tcPr>
          <w:p w14:paraId="01FD84D2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1,588,659,693</w:t>
            </w:r>
          </w:p>
        </w:tc>
        <w:tc>
          <w:tcPr>
            <w:tcW w:w="949" w:type="pct"/>
            <w:gridSpan w:val="2"/>
            <w:tcBorders>
              <w:top w:val="nil"/>
            </w:tcBorders>
            <w:vAlign w:val="center"/>
          </w:tcPr>
          <w:p w14:paraId="75DD2BE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65" w:type="pct"/>
            <w:gridSpan w:val="5"/>
            <w:tcBorders>
              <w:top w:val="nil"/>
            </w:tcBorders>
            <w:vAlign w:val="center"/>
          </w:tcPr>
          <w:p w14:paraId="40EA1EED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sz w:val="18"/>
                <w:szCs w:val="18"/>
              </w:rPr>
              <w:t>2,279.81</w:t>
            </w:r>
          </w:p>
        </w:tc>
        <w:tc>
          <w:tcPr>
            <w:tcW w:w="971" w:type="pct"/>
            <w:gridSpan w:val="4"/>
            <w:tcBorders>
              <w:top w:val="nil"/>
            </w:tcBorders>
            <w:vAlign w:val="center"/>
          </w:tcPr>
          <w:p w14:paraId="70B14B2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2" w:type="pct"/>
            <w:gridSpan w:val="4"/>
            <w:tcBorders>
              <w:top w:val="nil"/>
            </w:tcBorders>
            <w:vAlign w:val="center"/>
          </w:tcPr>
          <w:p w14:paraId="5C9C1371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6" w:type="pct"/>
            <w:tcBorders>
              <w:top w:val="nil"/>
              <w:right w:val="nil"/>
            </w:tcBorders>
            <w:vAlign w:val="center"/>
          </w:tcPr>
          <w:p w14:paraId="6AA2C9F6" w14:textId="77777777" w:rsidR="004E6414" w:rsidRPr="004E6414" w:rsidRDefault="004E6414" w:rsidP="004E6414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6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2551D" w:rsidRPr="0092551D" w14:paraId="7C730CA4" w14:textId="77777777" w:rsidTr="00542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10"/>
          <w:jc w:val="center"/>
        </w:trPr>
        <w:tc>
          <w:tcPr>
            <w:tcW w:w="5000" w:type="pct"/>
            <w:gridSpan w:val="17"/>
          </w:tcPr>
          <w:p w14:paraId="114418AB" w14:textId="77777777" w:rsidR="0092551D" w:rsidRPr="00CA3D3E" w:rsidRDefault="0092551D" w:rsidP="00CA3D3E">
            <w:pPr>
              <w:widowControl/>
              <w:overflowPunct w:val="0"/>
              <w:spacing w:line="480" w:lineRule="exact"/>
              <w:jc w:val="right"/>
              <w:outlineLvl w:val="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92551D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lastRenderedPageBreak/>
              <w:br w:type="page"/>
            </w:r>
            <w:r w:rsidRPr="00CA3D3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陸、中華民國</w:t>
            </w:r>
            <w:proofErr w:type="gramStart"/>
            <w:r w:rsidRPr="00CA3D3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113</w:t>
            </w:r>
            <w:proofErr w:type="gramEnd"/>
            <w:r w:rsidRPr="00CA3D3E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年度嘉義市非營業特種</w:t>
            </w:r>
            <w:r w:rsidRPr="00CA3D3E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基金</w:t>
            </w:r>
          </w:p>
        </w:tc>
      </w:tr>
      <w:tr w:rsidR="0092551D" w:rsidRPr="0092551D" w14:paraId="27B96779" w14:textId="77777777" w:rsidTr="00082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0"/>
          <w:jc w:val="center"/>
        </w:trPr>
        <w:tc>
          <w:tcPr>
            <w:tcW w:w="5000" w:type="pct"/>
            <w:gridSpan w:val="17"/>
            <w:vAlign w:val="bottom"/>
          </w:tcPr>
          <w:p w14:paraId="64B8FC71" w14:textId="77777777" w:rsidR="0092551D" w:rsidRPr="0092551D" w:rsidRDefault="0092551D" w:rsidP="0092551D">
            <w:pPr>
              <w:jc w:val="right"/>
              <w:rPr>
                <w:rFonts w:ascii="標楷體" w:eastAsia="標楷體" w:hAnsi="標楷體"/>
                <w:bCs/>
                <w:color w:val="000000"/>
                <w:spacing w:val="20"/>
                <w:szCs w:val="24"/>
              </w:rPr>
            </w:pPr>
          </w:p>
        </w:tc>
      </w:tr>
      <w:tr w:rsidR="0092551D" w:rsidRPr="0092551D" w14:paraId="78571CC5" w14:textId="77777777" w:rsidTr="00542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  <w:jc w:val="center"/>
        </w:trPr>
        <w:tc>
          <w:tcPr>
            <w:tcW w:w="5000" w:type="pct"/>
            <w:gridSpan w:val="17"/>
            <w:tcBorders>
              <w:bottom w:val="single" w:sz="4" w:space="0" w:color="auto"/>
            </w:tcBorders>
          </w:tcPr>
          <w:p w14:paraId="0EC3606E" w14:textId="77777777" w:rsidR="0092551D" w:rsidRPr="0092551D" w:rsidRDefault="0092551D" w:rsidP="0092551D">
            <w:pPr>
              <w:rPr>
                <w:rFonts w:ascii="標楷體" w:eastAsia="標楷體" w:hAnsi="標楷體"/>
                <w:b/>
                <w:color w:val="000000"/>
                <w:spacing w:val="20"/>
                <w:szCs w:val="24"/>
              </w:rPr>
            </w:pPr>
          </w:p>
        </w:tc>
      </w:tr>
      <w:tr w:rsidR="0092551D" w:rsidRPr="0092551D" w14:paraId="7A8BC4DA" w14:textId="77777777" w:rsidTr="00BA1252">
        <w:trPr>
          <w:trHeight w:hRule="exact" w:val="1020"/>
          <w:jc w:val="center"/>
        </w:trPr>
        <w:tc>
          <w:tcPr>
            <w:tcW w:w="1988" w:type="pct"/>
            <w:gridSpan w:val="5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40F7B657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02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AFC59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24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FCCE1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pacing w:val="-20"/>
                <w:sz w:val="20"/>
              </w:rPr>
              <w:t>決算數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3B8F8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決算審定數</w:t>
            </w:r>
          </w:p>
        </w:tc>
      </w:tr>
      <w:tr w:rsidR="0092551D" w:rsidRPr="0092551D" w14:paraId="1D5C367E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0BD954" w14:textId="77777777" w:rsidR="0092551D" w:rsidRPr="0092551D" w:rsidRDefault="0092551D" w:rsidP="0092551D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pacing w:val="20"/>
                <w:sz w:val="20"/>
              </w:rPr>
              <w:t>來源部分</w:t>
            </w:r>
          </w:p>
        </w:tc>
        <w:tc>
          <w:tcPr>
            <w:tcW w:w="10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D485A" w14:textId="77777777" w:rsidR="0092551D" w:rsidRPr="0092551D" w:rsidRDefault="0092551D" w:rsidP="0092551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024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D8090" w14:textId="77777777" w:rsidR="0092551D" w:rsidRPr="0092551D" w:rsidRDefault="0092551D" w:rsidP="0092551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  <w:highlight w:val="yellow"/>
              </w:rPr>
            </w:pPr>
          </w:p>
        </w:tc>
        <w:tc>
          <w:tcPr>
            <w:tcW w:w="96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9BBF3" w14:textId="77777777" w:rsidR="0092551D" w:rsidRPr="0092551D" w:rsidRDefault="0092551D" w:rsidP="0092551D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  <w:highlight w:val="yellow"/>
              </w:rPr>
            </w:pPr>
          </w:p>
        </w:tc>
      </w:tr>
      <w:tr w:rsidR="0092551D" w:rsidRPr="0092551D" w14:paraId="08336AA8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A33D40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1AEA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7,095,760,000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6429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6,963,780,127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47ED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6,963,780,127</w:t>
            </w:r>
          </w:p>
        </w:tc>
      </w:tr>
      <w:tr w:rsidR="0092551D" w:rsidRPr="0092551D" w14:paraId="41A352DB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F735E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市政府主管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9A9C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227,285,000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F05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341,167,166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835C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341,167,166</w:t>
            </w:r>
          </w:p>
        </w:tc>
      </w:tr>
      <w:tr w:rsidR="0092551D" w:rsidRPr="0092551D" w14:paraId="04E35520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AE6D4E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嘉義市公益彩券盈餘分配基金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429B2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222,315,000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05BC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335,520,104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D60B2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335,520,104</w:t>
            </w:r>
          </w:p>
        </w:tc>
      </w:tr>
      <w:tr w:rsidR="0092551D" w:rsidRPr="0092551D" w14:paraId="3329F423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45528A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嘉義市身心障礙者就業基金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4E8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4,970,000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D551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5,647,062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5B76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5,647,062</w:t>
            </w:r>
          </w:p>
        </w:tc>
      </w:tr>
      <w:tr w:rsidR="0092551D" w:rsidRPr="0092551D" w14:paraId="45441F52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7B702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AED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66,268,000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3D27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61,476,300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AB5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61,476,300</w:t>
            </w:r>
          </w:p>
        </w:tc>
      </w:tr>
      <w:tr w:rsidR="0092551D" w:rsidRPr="0092551D" w14:paraId="0C705A94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27563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嘉義市環境污染防治基金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E46A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59,430,000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A7AB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54,663,801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3BCD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54,663,801</w:t>
            </w:r>
          </w:p>
        </w:tc>
      </w:tr>
      <w:tr w:rsidR="0092551D" w:rsidRPr="0092551D" w14:paraId="78E5C31F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4F8468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嘉義市環境教育基金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75CC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6,838,000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0083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6,812,499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783B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6,812,499</w:t>
            </w:r>
          </w:p>
        </w:tc>
      </w:tr>
      <w:tr w:rsidR="0092551D" w:rsidRPr="0092551D" w14:paraId="7FF0F42C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B77D2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教育處主管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07B0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6,802,207,000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5BF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6,561,136,661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39F3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6,561,136,661</w:t>
            </w:r>
          </w:p>
        </w:tc>
      </w:tr>
      <w:tr w:rsidR="0092551D" w:rsidRPr="0092551D" w14:paraId="771B734E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D43657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嘉義市地方教育發展基金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994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6,802,207,000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5DAF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6,561,136,661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DE29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6,561,136,661</w:t>
            </w:r>
          </w:p>
        </w:tc>
      </w:tr>
      <w:tr w:rsidR="0092551D" w:rsidRPr="0092551D" w14:paraId="15838AED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23621B" w14:textId="77777777" w:rsidR="0092551D" w:rsidRPr="0092551D" w:rsidRDefault="0092551D" w:rsidP="0092551D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pacing w:val="20"/>
                <w:sz w:val="20"/>
              </w:rPr>
              <w:t>用途部分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79FD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CDD72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81112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92551D" w:rsidRPr="0092551D" w14:paraId="3BFC2FB4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56017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442D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7,746,617,000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464D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6,733,615,233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F4F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6,733,615,233</w:t>
            </w:r>
          </w:p>
        </w:tc>
      </w:tr>
      <w:tr w:rsidR="0092551D" w:rsidRPr="0092551D" w14:paraId="7BED83BC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BEE328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市政府主管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D5C6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436,594,000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EEAA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343,405,070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DFA7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343,405,070</w:t>
            </w:r>
          </w:p>
        </w:tc>
      </w:tr>
      <w:tr w:rsidR="0092551D" w:rsidRPr="0092551D" w14:paraId="60E95832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E3B676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嘉義市公益彩券盈餘分配基金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BADB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429,615,000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5734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338,568,142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3F3B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338,568,142</w:t>
            </w:r>
          </w:p>
        </w:tc>
      </w:tr>
      <w:tr w:rsidR="0092551D" w:rsidRPr="0092551D" w14:paraId="58AE2D43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95027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嘉義市身心障礙者就業基金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4DEC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6,979,000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366C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4,836,928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C106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4,836,928</w:t>
            </w:r>
          </w:p>
        </w:tc>
      </w:tr>
      <w:tr w:rsidR="0092551D" w:rsidRPr="0092551D" w14:paraId="40999747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B481F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A8C8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220,196,000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CF00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68,559,152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11B1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68,559,152</w:t>
            </w:r>
          </w:p>
        </w:tc>
      </w:tr>
      <w:tr w:rsidR="0092551D" w:rsidRPr="0092551D" w14:paraId="25307EBB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D48BF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嘉義市環境污染防治基金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CABF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212,397,000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0D4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61,327,294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21BC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61,327,294</w:t>
            </w:r>
          </w:p>
        </w:tc>
      </w:tr>
      <w:tr w:rsidR="0092551D" w:rsidRPr="0092551D" w14:paraId="4BF376FD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7A92D1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嘉義市環境教育基金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F2F5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7,799,000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73D0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7,231,858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BE52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7,231,858</w:t>
            </w:r>
          </w:p>
        </w:tc>
      </w:tr>
      <w:tr w:rsidR="0092551D" w:rsidRPr="0092551D" w14:paraId="663AA1F2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28B5FB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教育處主管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A318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7,089,827,000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9FB1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6,321,651,011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2FB2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6,321,651,011</w:t>
            </w:r>
          </w:p>
        </w:tc>
      </w:tr>
      <w:tr w:rsidR="0092551D" w:rsidRPr="0092551D" w14:paraId="302897D0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63AE62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嘉義市地方教育發展基金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5CDE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7,089,827,000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EAC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6,321,651,011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31E9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6,321,651,011</w:t>
            </w:r>
          </w:p>
        </w:tc>
      </w:tr>
      <w:tr w:rsidR="0092551D" w:rsidRPr="0092551D" w14:paraId="0AB96180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54D910" w14:textId="77777777" w:rsidR="0092551D" w:rsidRPr="0092551D" w:rsidRDefault="0092551D" w:rsidP="0092551D">
            <w:pPr>
              <w:spacing w:line="240" w:lineRule="exact"/>
              <w:ind w:rightChars="30" w:right="72"/>
              <w:jc w:val="distribute"/>
              <w:rPr>
                <w:rFonts w:ascii="標楷體" w:eastAsia="標楷體" w:hAnsi="標楷體"/>
                <w:b/>
                <w:spacing w:val="20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pacing w:val="20"/>
                <w:sz w:val="20"/>
              </w:rPr>
              <w:t>餘</w:t>
            </w:r>
            <w:proofErr w:type="gramStart"/>
            <w:r w:rsidRPr="0092551D">
              <w:rPr>
                <w:rFonts w:ascii="標楷體" w:eastAsia="標楷體" w:hAnsi="標楷體" w:hint="eastAsia"/>
                <w:b/>
                <w:spacing w:val="20"/>
                <w:sz w:val="20"/>
              </w:rPr>
              <w:t>絀</w:t>
            </w:r>
            <w:proofErr w:type="gramEnd"/>
            <w:r w:rsidRPr="0092551D">
              <w:rPr>
                <w:rFonts w:ascii="標楷體" w:eastAsia="標楷體" w:hAnsi="標楷體" w:hint="eastAsia"/>
                <w:b/>
                <w:spacing w:val="20"/>
                <w:sz w:val="20"/>
              </w:rPr>
              <w:t>部分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EDC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93F7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461D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92551D" w:rsidRPr="0092551D" w14:paraId="7E6A8888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DE256C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635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- 650,857,000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703C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230,164,894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817E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230,164,894</w:t>
            </w:r>
          </w:p>
        </w:tc>
      </w:tr>
      <w:tr w:rsidR="0092551D" w:rsidRPr="0092551D" w14:paraId="370C95A2" w14:textId="77777777" w:rsidTr="00F10D25">
        <w:trPr>
          <w:trHeight w:val="397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4B467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市政府主管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9BBF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- 209,309,000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BF54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- 2,237,904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E624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- 2,237,904</w:t>
            </w:r>
          </w:p>
        </w:tc>
      </w:tr>
      <w:tr w:rsidR="0092551D" w:rsidRPr="0092551D" w14:paraId="536F2F16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533E7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嘉義市公益彩券盈餘分配基金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50CC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- 207,300,000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7B21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- 3,048,038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8E67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- 3,048,038</w:t>
            </w:r>
          </w:p>
        </w:tc>
      </w:tr>
      <w:tr w:rsidR="0092551D" w:rsidRPr="0092551D" w14:paraId="0C0657D5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6E4B7C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嘉義市身心障礙者就業基金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2D4D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- 2,009,000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C6BF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810,134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6A22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810,134</w:t>
            </w:r>
          </w:p>
        </w:tc>
      </w:tr>
      <w:tr w:rsidR="0092551D" w:rsidRPr="0092551D" w14:paraId="038D18D2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42E50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1AC2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- 153,928,000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5F5A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- 7,082,852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E35A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- 7,082,852</w:t>
            </w:r>
          </w:p>
        </w:tc>
      </w:tr>
      <w:tr w:rsidR="0092551D" w:rsidRPr="0092551D" w14:paraId="45A52136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DD8E6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嘉義市環境污染防治基金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6DAA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- 152,967,000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E1B9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- 6,663,493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6610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- 6,663,493</w:t>
            </w:r>
          </w:p>
        </w:tc>
      </w:tr>
      <w:tr w:rsidR="0092551D" w:rsidRPr="0092551D" w14:paraId="420E9D1D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F7DC2C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嘉義市環境教育基金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66FB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- 961,000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93A9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- 419,359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89A2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- 419,359</w:t>
            </w:r>
          </w:p>
        </w:tc>
      </w:tr>
      <w:tr w:rsidR="0092551D" w:rsidRPr="0092551D" w14:paraId="3493267D" w14:textId="77777777" w:rsidTr="00F10D25">
        <w:trPr>
          <w:trHeight w:val="397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AE3E4C" w14:textId="77777777" w:rsidR="0092551D" w:rsidRPr="0092551D" w:rsidRDefault="0092551D" w:rsidP="0092551D">
            <w:pPr>
              <w:spacing w:line="240" w:lineRule="exact"/>
              <w:ind w:leftChars="64" w:left="154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b/>
                <w:sz w:val="20"/>
              </w:rPr>
              <w:t>教育處主管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8C9F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- 287,620,000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8F93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239,485,650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CE5A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239,485,650</w:t>
            </w:r>
          </w:p>
        </w:tc>
      </w:tr>
      <w:tr w:rsidR="0092551D" w:rsidRPr="0092551D" w14:paraId="2293D029" w14:textId="77777777" w:rsidTr="00BA1252">
        <w:trPr>
          <w:trHeight w:val="386"/>
          <w:jc w:val="center"/>
        </w:trPr>
        <w:tc>
          <w:tcPr>
            <w:tcW w:w="198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55B1" w14:textId="77777777" w:rsidR="0092551D" w:rsidRPr="0092551D" w:rsidRDefault="0092551D" w:rsidP="0092551D">
            <w:pPr>
              <w:spacing w:line="240" w:lineRule="exact"/>
              <w:ind w:leftChars="122" w:left="293" w:rightChars="42" w:right="101"/>
              <w:jc w:val="distribute"/>
              <w:rPr>
                <w:rFonts w:ascii="標楷體" w:eastAsia="標楷體" w:hAnsi="標楷體"/>
                <w:sz w:val="20"/>
              </w:rPr>
            </w:pPr>
            <w:r w:rsidRPr="0092551D">
              <w:rPr>
                <w:rFonts w:ascii="標楷體" w:eastAsia="標楷體" w:hAnsi="標楷體" w:hint="eastAsia"/>
                <w:sz w:val="20"/>
              </w:rPr>
              <w:t>嘉義市地方教育發展基金</w:t>
            </w:r>
          </w:p>
        </w:tc>
        <w:tc>
          <w:tcPr>
            <w:tcW w:w="10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175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- 287,620,000</w:t>
            </w:r>
          </w:p>
        </w:tc>
        <w:tc>
          <w:tcPr>
            <w:tcW w:w="102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DBE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239,485,650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772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239,485,650</w:t>
            </w:r>
          </w:p>
        </w:tc>
      </w:tr>
      <w:tr w:rsidR="0092551D" w:rsidRPr="0092551D" w14:paraId="19AEBC97" w14:textId="77777777" w:rsidTr="00552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  <w:jc w:val="center"/>
        </w:trPr>
        <w:tc>
          <w:tcPr>
            <w:tcW w:w="5000" w:type="pct"/>
            <w:gridSpan w:val="17"/>
          </w:tcPr>
          <w:p w14:paraId="5ACD8687" w14:textId="71143026" w:rsidR="0092551D" w:rsidRPr="005529EF" w:rsidRDefault="00056BEF" w:rsidP="00EC51AC">
            <w:pPr>
              <w:snapToGrid w:val="0"/>
              <w:ind w:leftChars="-10" w:left="-24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5529EF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5529EF">
              <w:rPr>
                <w:rFonts w:ascii="標楷體" w:eastAsia="標楷體" w:hAnsi="標楷體" w:hint="eastAsia"/>
                <w:sz w:val="18"/>
                <w:szCs w:val="18"/>
              </w:rPr>
              <w:t>：本表公益彩券盈餘分配基金、環境污染防治基金及地方教育發展基金決算審定數，包含</w:t>
            </w:r>
            <w:proofErr w:type="gramStart"/>
            <w:r w:rsidRPr="005529EF">
              <w:rPr>
                <w:rFonts w:ascii="標楷體" w:eastAsia="標楷體" w:hAnsi="標楷體" w:hint="eastAsia"/>
                <w:sz w:val="18"/>
                <w:szCs w:val="18"/>
              </w:rPr>
              <w:t>113</w:t>
            </w:r>
            <w:proofErr w:type="gramEnd"/>
            <w:r w:rsidRPr="005529EF">
              <w:rPr>
                <w:rFonts w:ascii="標楷體" w:eastAsia="標楷體" w:hAnsi="標楷體" w:hint="eastAsia"/>
                <w:sz w:val="18"/>
                <w:szCs w:val="18"/>
              </w:rPr>
              <w:t>年度預算數、報准先行辦理</w:t>
            </w:r>
          </w:p>
        </w:tc>
      </w:tr>
      <w:tr w:rsidR="0092551D" w:rsidRPr="0092551D" w14:paraId="276FAB81" w14:textId="77777777" w:rsidTr="00A8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10"/>
          <w:jc w:val="center"/>
        </w:trPr>
        <w:tc>
          <w:tcPr>
            <w:tcW w:w="5000" w:type="pct"/>
            <w:gridSpan w:val="17"/>
          </w:tcPr>
          <w:p w14:paraId="5F85B4A3" w14:textId="08177C12" w:rsidR="0092551D" w:rsidRPr="0092551D" w:rsidRDefault="00E61497" w:rsidP="005422D7">
            <w:pPr>
              <w:widowControl/>
              <w:overflowPunct w:val="0"/>
              <w:spacing w:line="460" w:lineRule="exact"/>
              <w:outlineLvl w:val="0"/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來</w:t>
            </w:r>
            <w:r w:rsidR="0092551D" w:rsidRPr="009255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源用途及餘</w:t>
            </w:r>
            <w:proofErr w:type="gramStart"/>
            <w:r w:rsidR="0092551D" w:rsidRPr="009255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="0092551D" w:rsidRPr="009255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審定數額綜計表－特別收入基金</w:t>
            </w:r>
            <w:r w:rsidR="0092551D" w:rsidRPr="0092551D">
              <w:rPr>
                <w:rFonts w:ascii="標楷體" w:eastAsia="標楷體" w:hAnsi="標楷體" w:hint="eastAsia"/>
                <w:sz w:val="28"/>
                <w:szCs w:val="28"/>
              </w:rPr>
              <w:t>（基金別）</w:t>
            </w:r>
          </w:p>
        </w:tc>
      </w:tr>
      <w:tr w:rsidR="0092551D" w:rsidRPr="0092551D" w14:paraId="38E3AC36" w14:textId="77777777" w:rsidTr="00082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0"/>
          <w:jc w:val="center"/>
        </w:trPr>
        <w:tc>
          <w:tcPr>
            <w:tcW w:w="5000" w:type="pct"/>
            <w:gridSpan w:val="17"/>
            <w:vAlign w:val="bottom"/>
          </w:tcPr>
          <w:p w14:paraId="021348FC" w14:textId="77777777" w:rsidR="0092551D" w:rsidRPr="0092551D" w:rsidRDefault="0092551D" w:rsidP="0092551D">
            <w:pPr>
              <w:jc w:val="both"/>
              <w:rPr>
                <w:rFonts w:ascii="標楷體" w:eastAsia="標楷體" w:hAnsi="標楷體"/>
                <w:bCs/>
                <w:spacing w:val="20"/>
              </w:rPr>
            </w:pPr>
          </w:p>
        </w:tc>
      </w:tr>
      <w:tr w:rsidR="0092551D" w:rsidRPr="0092551D" w14:paraId="20D6BA59" w14:textId="77777777" w:rsidTr="00082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  <w:jc w:val="center"/>
        </w:trPr>
        <w:tc>
          <w:tcPr>
            <w:tcW w:w="5000" w:type="pct"/>
            <w:gridSpan w:val="17"/>
            <w:vAlign w:val="bottom"/>
          </w:tcPr>
          <w:p w14:paraId="11526418" w14:textId="77777777" w:rsidR="0092551D" w:rsidRPr="0092551D" w:rsidRDefault="0092551D" w:rsidP="0092551D">
            <w:pPr>
              <w:autoSpaceDE w:val="0"/>
              <w:autoSpaceDN w:val="0"/>
              <w:snapToGrid w:val="0"/>
              <w:jc w:val="right"/>
              <w:rPr>
                <w:rFonts w:ascii="標楷體" w:eastAsia="標楷體" w:hAnsi="Courier New"/>
                <w:color w:val="000000"/>
                <w:spacing w:val="20"/>
                <w:sz w:val="20"/>
                <w:szCs w:val="24"/>
              </w:rPr>
            </w:pPr>
            <w:r w:rsidRPr="0092551D">
              <w:rPr>
                <w:rFonts w:ascii="標楷體" w:eastAsia="標楷體" w:hAnsi="Courier New" w:hint="eastAsia"/>
                <w:color w:val="000000"/>
                <w:sz w:val="20"/>
              </w:rPr>
              <w:t>單位：新臺幣元</w:t>
            </w:r>
          </w:p>
        </w:tc>
      </w:tr>
      <w:tr w:rsidR="0092551D" w:rsidRPr="0092551D" w14:paraId="07C4C359" w14:textId="77777777" w:rsidTr="00082C88">
        <w:trPr>
          <w:trHeight w:hRule="exact" w:val="510"/>
          <w:jc w:val="center"/>
        </w:trPr>
        <w:tc>
          <w:tcPr>
            <w:tcW w:w="2552" w:type="pct"/>
            <w:gridSpan w:val="7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68B7A2B3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決算審定數與預算數比較</w:t>
            </w:r>
          </w:p>
        </w:tc>
        <w:tc>
          <w:tcPr>
            <w:tcW w:w="2448" w:type="pct"/>
            <w:gridSpan w:val="10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67E999F9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決算審定數與決算數比較</w:t>
            </w:r>
          </w:p>
        </w:tc>
      </w:tr>
      <w:tr w:rsidR="0092551D" w:rsidRPr="0092551D" w14:paraId="5B6ACC7D" w14:textId="77777777" w:rsidTr="00BA1252">
        <w:trPr>
          <w:trHeight w:hRule="exact" w:val="510"/>
          <w:jc w:val="center"/>
        </w:trPr>
        <w:tc>
          <w:tcPr>
            <w:tcW w:w="953" w:type="pct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286D14D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49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91831A5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50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0354309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936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36597DAC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sz w:val="20"/>
              </w:rPr>
            </w:pPr>
            <w:r w:rsidRPr="0092551D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3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2236FB50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92551D">
              <w:rPr>
                <w:rFonts w:ascii="標楷體" w:eastAsia="標楷體" w:hint="eastAsia"/>
                <w:color w:val="000000"/>
                <w:sz w:val="20"/>
              </w:rPr>
              <w:t>減</w:t>
            </w:r>
          </w:p>
        </w:tc>
        <w:tc>
          <w:tcPr>
            <w:tcW w:w="576" w:type="pct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253FF02" w14:textId="77777777" w:rsidR="0092551D" w:rsidRPr="0092551D" w:rsidRDefault="0092551D" w:rsidP="0092551D">
            <w:pPr>
              <w:ind w:left="84" w:right="110"/>
              <w:jc w:val="distribute"/>
              <w:rPr>
                <w:rFonts w:ascii="標楷體" w:eastAsia="標楷體"/>
                <w:color w:val="000000"/>
                <w:sz w:val="20"/>
              </w:rPr>
            </w:pPr>
            <w:r w:rsidRPr="0092551D">
              <w:rPr>
                <w:rFonts w:ascii="標楷體" w:eastAsia="標楷體" w:hint="eastAsia"/>
                <w:color w:val="000000"/>
                <w:sz w:val="20"/>
              </w:rPr>
              <w:t>％</w:t>
            </w:r>
          </w:p>
        </w:tc>
      </w:tr>
      <w:tr w:rsidR="0092551D" w:rsidRPr="0092551D" w14:paraId="305C8765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33AC4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5FE7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FAB5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3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D048B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3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41D8A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CE173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92551D" w:rsidRPr="0092551D" w14:paraId="70A50A3D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C30A4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F194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131,979,873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A2C9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- 1.86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E38C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44D6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A9797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73D8B0A8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6C1B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113,882,166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2778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12F8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50.11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C0B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3D2F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E0884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08B3B3F9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E04F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113,205,104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10272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7A84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50.92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F95F7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90D5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113F3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5E9FFBE6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0BFC6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677,062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E9D9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056B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13.62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C630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F0F1A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C34E50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3B6361A5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8F802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4D4C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4,791,700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2AF8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- 7.23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3B4F8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23E0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F335CB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36BECED3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A5D9E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60A8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4,766,199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989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- 8.02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C85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DBCDF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236AA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105900A3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145C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987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25,501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387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- 0.37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BDC8B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87EC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53D68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4E90D1B7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A24A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D511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241,070,339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DD10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- 3.54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9C1CD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CCCC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E80EE9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3CA70FAB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A47D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3F0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241,070,339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5B84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- 3.54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C23D6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795B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B6960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5C2BA507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10EDA2" w14:textId="77777777" w:rsidR="0092551D" w:rsidRPr="0092551D" w:rsidRDefault="0092551D" w:rsidP="0092551D">
            <w:pPr>
              <w:spacing w:line="240" w:lineRule="exact"/>
              <w:ind w:leftChars="10" w:lef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949E0" w14:textId="77777777" w:rsidR="0092551D" w:rsidRPr="0092551D" w:rsidRDefault="0092551D" w:rsidP="0092551D">
            <w:pPr>
              <w:spacing w:line="240" w:lineRule="exact"/>
              <w:ind w:leftChars="10" w:lef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3F11D" w14:textId="77777777" w:rsidR="0092551D" w:rsidRPr="0092551D" w:rsidRDefault="0092551D" w:rsidP="0092551D">
            <w:pPr>
              <w:spacing w:line="240" w:lineRule="exact"/>
              <w:ind w:leftChars="10" w:lef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5BE1A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AB9BF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24A71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92551D" w:rsidRPr="0092551D" w14:paraId="04CE001C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6DEC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2F7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1,013,001,767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FF5F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- 13.08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D0496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5DD3D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E53278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7FF8258E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6F5D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1C70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93,188,930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DC2B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- 21.34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4D36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E20B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798BE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14F9B533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C5AB3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6A69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91,046,858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2A71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- 21.19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0A67F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0361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A910E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38EC7109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A92C2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0EBE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2,142,072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7CFA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- 30.69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6B487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7DF9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35BEFB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7D659F3D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9358B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7F61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151,636,848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83C46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- 68.86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2F8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64A9A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A8E4F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0005F249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9AE57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2CFD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151,069,706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C465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- 71.13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4672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534C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27982D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7A183813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C786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4668E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567,142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F3A8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- 7.27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4A72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C7A6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16E7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5AF49103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2C377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8FF7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768,175,989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E32C7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- 10.83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EEA5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1C51A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A3760D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2CC34471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6BF41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FBB3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768,175,989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E3B4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00B05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- 10.83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49D6F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87D38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78BBA3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54639FCA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256FE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3BED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E60C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498F9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D760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A4CD4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</w:tr>
      <w:tr w:rsidR="0092551D" w:rsidRPr="0092551D" w14:paraId="0E4784D2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5EC6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881,021,894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B64C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681C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CA4B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9586A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31CB0D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0E5D4524" w14:textId="77777777" w:rsidTr="00F10D25">
        <w:trPr>
          <w:trHeight w:val="397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BF309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207,071,096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936C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7432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- 98.93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8780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63BD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B91B69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16BD25C3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2402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204,251,962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5173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7EE5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- 98.53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F989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E6F1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77A33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06DD2025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E66D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2,819,134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CDA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26A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DFFC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B5694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55565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17D65731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6E030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146,845,148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38CD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F1A9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- 95.40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618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590B7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DAA2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01E75E6C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DBBA49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146,303,507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640E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5F66D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- 95.64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B992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E3F30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BAD0C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083E2104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E14B3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541,641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CEB1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40748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b/>
                <w:bCs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- 56.36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82FE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3CC2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B1ACC7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2551D" w:rsidRPr="0092551D" w14:paraId="5F5406A6" w14:textId="77777777" w:rsidTr="00F10D25">
        <w:trPr>
          <w:trHeight w:val="397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55E4F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527,105,650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FDDF4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2D101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8D467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405F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775065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2551D" w:rsidRPr="0092551D" w14:paraId="20EF062E" w14:textId="77777777" w:rsidTr="00BA1252">
        <w:trPr>
          <w:trHeight w:val="386"/>
          <w:jc w:val="center"/>
        </w:trPr>
        <w:tc>
          <w:tcPr>
            <w:tcW w:w="9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E945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527,105,650</w:t>
            </w:r>
          </w:p>
        </w:tc>
        <w:tc>
          <w:tcPr>
            <w:tcW w:w="9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C32C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5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574A" w14:textId="77777777" w:rsidR="0092551D" w:rsidRPr="0092551D" w:rsidRDefault="0092551D" w:rsidP="0092551D">
            <w:pPr>
              <w:spacing w:line="240" w:lineRule="exact"/>
              <w:ind w:leftChars="10" w:left="24" w:right="57"/>
              <w:jc w:val="right"/>
              <w:rPr>
                <w:rFonts w:ascii="細明體" w:eastAsia="細明體" w:hAnsi="細明體"/>
                <w:noProof/>
                <w:color w:val="7030A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93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5F5E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3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671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4F6DC" w14:textId="77777777" w:rsidR="0092551D" w:rsidRPr="0092551D" w:rsidRDefault="0092551D" w:rsidP="0092551D">
            <w:pPr>
              <w:spacing w:line="240" w:lineRule="exact"/>
              <w:ind w:right="57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92551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0C698092" w14:textId="0E929692" w:rsidR="00056BEF" w:rsidRPr="00EF77AE" w:rsidRDefault="00082C88" w:rsidP="00EC51AC">
      <w:pPr>
        <w:pStyle w:val="a4"/>
        <w:snapToGrid w:val="0"/>
        <w:ind w:leftChars="20" w:left="48"/>
        <w:jc w:val="both"/>
        <w:rPr>
          <w:sz w:val="4"/>
          <w:szCs w:val="4"/>
        </w:rPr>
      </w:pPr>
      <w:r>
        <w:rPr>
          <w:rFonts w:ascii="標楷體" w:eastAsia="標楷體" w:hAnsi="標楷體" w:hint="eastAsia"/>
          <w:sz w:val="18"/>
          <w:szCs w:val="18"/>
        </w:rPr>
        <w:t>數</w:t>
      </w:r>
      <w:r w:rsidRPr="0092551D">
        <w:rPr>
          <w:rFonts w:ascii="標楷體" w:eastAsia="標楷體" w:hAnsi="標楷體" w:hint="eastAsia"/>
          <w:sz w:val="18"/>
          <w:szCs w:val="18"/>
        </w:rPr>
        <w:t>及以前年度保留數等之執行數。</w:t>
      </w:r>
    </w:p>
    <w:sectPr w:rsidR="00056BEF" w:rsidRPr="00EF77AE" w:rsidSect="00E460E3">
      <w:footerReference w:type="default" r:id="rId8"/>
      <w:pgSz w:w="11906" w:h="16838"/>
      <w:pgMar w:top="1418" w:right="992" w:bottom="1418" w:left="992" w:header="102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F11DC" w14:textId="77777777" w:rsidR="00313B06" w:rsidRDefault="00313B06">
      <w:r>
        <w:separator/>
      </w:r>
    </w:p>
  </w:endnote>
  <w:endnote w:type="continuationSeparator" w:id="0">
    <w:p w14:paraId="21CF4552" w14:textId="77777777" w:rsidR="00313B06" w:rsidRDefault="0031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4D4F" w14:textId="3BD3345B" w:rsidR="00313B06" w:rsidRDefault="006067C5" w:rsidP="00432D75">
    <w:pPr>
      <w:pStyle w:val="-"/>
      <w:rPr>
        <w:rStyle w:val="a8"/>
      </w:rPr>
    </w:pPr>
    <w:sdt>
      <w:sdtPr>
        <w:id w:val="-420019827"/>
        <w:docPartObj>
          <w:docPartGallery w:val="Page Numbers (Bottom of Page)"/>
          <w:docPartUnique/>
        </w:docPartObj>
      </w:sdtPr>
      <w:sdtEndPr/>
      <w:sdtContent>
        <w:r w:rsidR="00E460E3">
          <w:rPr>
            <w:rFonts w:hint="eastAsia"/>
          </w:rPr>
          <w:t>丙－</w:t>
        </w:r>
        <w:r w:rsidR="00E460E3" w:rsidRPr="00FF12CD">
          <w:fldChar w:fldCharType="begin"/>
        </w:r>
        <w:r w:rsidR="00E460E3" w:rsidRPr="00FF12CD">
          <w:instrText>PAGE   \* MERGEFORMAT</w:instrText>
        </w:r>
        <w:r w:rsidR="00E460E3" w:rsidRPr="00FF12CD">
          <w:fldChar w:fldCharType="separate"/>
        </w:r>
        <w:r w:rsidR="00211B9B">
          <w:rPr>
            <w:noProof/>
          </w:rPr>
          <w:t>9</w:t>
        </w:r>
        <w:r w:rsidR="00E460E3" w:rsidRPr="00FF12CD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3E83" w14:textId="77777777" w:rsidR="00313B06" w:rsidRDefault="00313B06">
      <w:r>
        <w:separator/>
      </w:r>
    </w:p>
  </w:footnote>
  <w:footnote w:type="continuationSeparator" w:id="0">
    <w:p w14:paraId="40836C80" w14:textId="77777777" w:rsidR="00313B06" w:rsidRDefault="00313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B06"/>
    <w:rsid w:val="00000E8F"/>
    <w:rsid w:val="00001F7E"/>
    <w:rsid w:val="0001565D"/>
    <w:rsid w:val="00035EC2"/>
    <w:rsid w:val="00045C9D"/>
    <w:rsid w:val="00056BEF"/>
    <w:rsid w:val="000608A5"/>
    <w:rsid w:val="000647AB"/>
    <w:rsid w:val="0008071D"/>
    <w:rsid w:val="00082C88"/>
    <w:rsid w:val="00085749"/>
    <w:rsid w:val="0009654C"/>
    <w:rsid w:val="00097378"/>
    <w:rsid w:val="000F1942"/>
    <w:rsid w:val="001361F4"/>
    <w:rsid w:val="0014295E"/>
    <w:rsid w:val="001D6C2F"/>
    <w:rsid w:val="00200616"/>
    <w:rsid w:val="00211B9B"/>
    <w:rsid w:val="00221F08"/>
    <w:rsid w:val="002749CD"/>
    <w:rsid w:val="002C1877"/>
    <w:rsid w:val="002E0487"/>
    <w:rsid w:val="002F7D6C"/>
    <w:rsid w:val="003028C6"/>
    <w:rsid w:val="00303F83"/>
    <w:rsid w:val="00313B06"/>
    <w:rsid w:val="00370425"/>
    <w:rsid w:val="003B7F6F"/>
    <w:rsid w:val="00432D75"/>
    <w:rsid w:val="0044463B"/>
    <w:rsid w:val="004E6414"/>
    <w:rsid w:val="004F56C6"/>
    <w:rsid w:val="00510110"/>
    <w:rsid w:val="005133C1"/>
    <w:rsid w:val="005422D7"/>
    <w:rsid w:val="005529EF"/>
    <w:rsid w:val="00563E17"/>
    <w:rsid w:val="005D19B3"/>
    <w:rsid w:val="0060548B"/>
    <w:rsid w:val="00611E40"/>
    <w:rsid w:val="006C4E33"/>
    <w:rsid w:val="006D3B2D"/>
    <w:rsid w:val="006E2078"/>
    <w:rsid w:val="00717802"/>
    <w:rsid w:val="007330BB"/>
    <w:rsid w:val="0081339A"/>
    <w:rsid w:val="00877F9D"/>
    <w:rsid w:val="008B1229"/>
    <w:rsid w:val="008C2580"/>
    <w:rsid w:val="00921D23"/>
    <w:rsid w:val="0092551D"/>
    <w:rsid w:val="009500DF"/>
    <w:rsid w:val="00952DD1"/>
    <w:rsid w:val="00973CAC"/>
    <w:rsid w:val="0098307C"/>
    <w:rsid w:val="00990943"/>
    <w:rsid w:val="009A580D"/>
    <w:rsid w:val="009A6617"/>
    <w:rsid w:val="00A16660"/>
    <w:rsid w:val="00A24F97"/>
    <w:rsid w:val="00A64F3D"/>
    <w:rsid w:val="00A82DC8"/>
    <w:rsid w:val="00AC6F46"/>
    <w:rsid w:val="00AE16A5"/>
    <w:rsid w:val="00AE4719"/>
    <w:rsid w:val="00B677B5"/>
    <w:rsid w:val="00B93490"/>
    <w:rsid w:val="00BA1252"/>
    <w:rsid w:val="00BE1E58"/>
    <w:rsid w:val="00C746E3"/>
    <w:rsid w:val="00CA3D3E"/>
    <w:rsid w:val="00CB78B4"/>
    <w:rsid w:val="00D12D0E"/>
    <w:rsid w:val="00D23D51"/>
    <w:rsid w:val="00D64E50"/>
    <w:rsid w:val="00DF1BBD"/>
    <w:rsid w:val="00DF32AC"/>
    <w:rsid w:val="00E2437B"/>
    <w:rsid w:val="00E460E3"/>
    <w:rsid w:val="00E60FFD"/>
    <w:rsid w:val="00E61497"/>
    <w:rsid w:val="00EA3265"/>
    <w:rsid w:val="00EC51AC"/>
    <w:rsid w:val="00EF77AE"/>
    <w:rsid w:val="00F013B7"/>
    <w:rsid w:val="00F10D25"/>
    <w:rsid w:val="00F727E5"/>
    <w:rsid w:val="00FB610D"/>
    <w:rsid w:val="00FB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10721CD"/>
  <w15:chartTrackingRefBased/>
  <w15:docId w15:val="{91AB89BD-166C-4038-B352-C154F9A5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Plain Text"/>
    <w:basedOn w:val="a"/>
    <w:semiHidden/>
    <w:rPr>
      <w:rFonts w:ascii="細明體" w:eastAsia="細明體" w:hAnsi="Courier New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styleId="a7">
    <w:name w:val="Date"/>
    <w:basedOn w:val="a"/>
    <w:next w:val="a"/>
    <w:semiHidden/>
    <w:pPr>
      <w:jc w:val="right"/>
    </w:pPr>
    <w:rPr>
      <w:rFonts w:ascii="細明體" w:eastAsia="細明體" w:hAnsi="Courier New"/>
    </w:rPr>
  </w:style>
  <w:style w:type="character" w:styleId="a8">
    <w:name w:val="page number"/>
    <w:basedOn w:val="a0"/>
    <w:semiHidden/>
  </w:style>
  <w:style w:type="paragraph" w:customStyle="1" w:styleId="-">
    <w:name w:val="審核報告-頁碼"/>
    <w:basedOn w:val="a"/>
    <w:qFormat/>
    <w:rsid w:val="00E460E3"/>
    <w:pPr>
      <w:widowControl/>
      <w:tabs>
        <w:tab w:val="center" w:pos="4680"/>
        <w:tab w:val="right" w:pos="9360"/>
      </w:tabs>
      <w:spacing w:line="320" w:lineRule="exact"/>
      <w:jc w:val="center"/>
      <w:textAlignment w:val="center"/>
    </w:pPr>
    <w:rPr>
      <w:rFonts w:ascii="標楷體" w:eastAsia="標楷體" w:hAnsi="標楷體" w:cs="新細明體"/>
      <w:color w:val="000000" w:themeColor="text1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1TLe&#27506;&#20837;&#27506;&#20986;&#27770;&#31639;&#23529;&#23450;&#25976;&#31777;&#26126;&#27604;&#36611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11A32-25F9-4097-91C2-C8E61FE31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L1TLe歲入歲出決算審定數簡明比較表(左頁).dot</Template>
  <TotalTime>1</TotalTime>
  <Pages>8</Pages>
  <Words>2209</Words>
  <Characters>5646</Characters>
  <Application>Microsoft Office Word</Application>
  <DocSecurity>0</DocSecurity>
  <Lines>47</Lines>
  <Paragraphs>15</Paragraphs>
  <ScaleCrop>false</ScaleCrop>
  <Company>台北市審計處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民國96年度臺北市地方總決算審核報告、參考資料稿</dc:title>
  <dc:subject/>
  <dc:creator>謝明錡</dc:creator>
  <cp:keywords/>
  <dc:description/>
  <cp:lastModifiedBy>李耿名</cp:lastModifiedBy>
  <cp:revision>2</cp:revision>
  <cp:lastPrinted>2025-07-21T04:05:00Z</cp:lastPrinted>
  <dcterms:created xsi:type="dcterms:W3CDTF">2025-07-21T05:35:00Z</dcterms:created>
  <dcterms:modified xsi:type="dcterms:W3CDTF">2025-07-21T05:35:00Z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284545042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