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DFE4B" w14:textId="77777777" w:rsidR="009971FA" w:rsidRDefault="009971F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0A4F4A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240"/>
        <w:gridCol w:w="240"/>
        <w:gridCol w:w="240"/>
        <w:gridCol w:w="2462"/>
        <w:gridCol w:w="2551"/>
        <w:gridCol w:w="1041"/>
        <w:gridCol w:w="1042"/>
        <w:gridCol w:w="1042"/>
        <w:gridCol w:w="1042"/>
        <w:gridCol w:w="1042"/>
        <w:gridCol w:w="1042"/>
        <w:gridCol w:w="1041"/>
        <w:gridCol w:w="1042"/>
        <w:gridCol w:w="1042"/>
        <w:gridCol w:w="1042"/>
        <w:gridCol w:w="1042"/>
        <w:gridCol w:w="1042"/>
        <w:gridCol w:w="992"/>
        <w:gridCol w:w="993"/>
        <w:gridCol w:w="1144"/>
      </w:tblGrid>
      <w:tr w:rsidR="009971FA" w:rsidRPr="00F90AC3" w14:paraId="201D83E5" w14:textId="77777777" w:rsidTr="00944755">
        <w:trPr>
          <w:cantSplit/>
          <w:tblHeader/>
        </w:trPr>
        <w:tc>
          <w:tcPr>
            <w:tcW w:w="3658" w:type="dxa"/>
            <w:gridSpan w:val="5"/>
            <w:vMerge w:val="restart"/>
            <w:tcBorders>
              <w:left w:val="nil"/>
            </w:tcBorders>
            <w:vAlign w:val="center"/>
          </w:tcPr>
          <w:p w14:paraId="56B17E47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551" w:type="dxa"/>
            <w:vMerge w:val="restart"/>
            <w:vAlign w:val="center"/>
          </w:tcPr>
          <w:p w14:paraId="72464D5F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2502" w:type="dxa"/>
            <w:gridSpan w:val="12"/>
            <w:tcBorders>
              <w:right w:val="single" w:sz="12" w:space="0" w:color="auto"/>
            </w:tcBorders>
          </w:tcPr>
          <w:p w14:paraId="0E131EB7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E8E06DC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應繳回</w:t>
            </w:r>
          </w:p>
          <w:p w14:paraId="79A9D81F" w14:textId="77777777" w:rsidR="009971FA" w:rsidRPr="00F90AC3" w:rsidRDefault="000A4F4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市</w:t>
            </w:r>
            <w:r w:rsidR="009971FA" w:rsidRPr="00F90AC3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144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3D511EE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9971FA" w:rsidRPr="00F90AC3" w14:paraId="792D445D" w14:textId="77777777" w:rsidTr="00944755">
        <w:trPr>
          <w:cantSplit/>
          <w:tblHeader/>
        </w:trPr>
        <w:tc>
          <w:tcPr>
            <w:tcW w:w="3658" w:type="dxa"/>
            <w:gridSpan w:val="5"/>
            <w:vMerge/>
            <w:tcBorders>
              <w:left w:val="nil"/>
            </w:tcBorders>
          </w:tcPr>
          <w:p w14:paraId="2759B705" w14:textId="77777777" w:rsidR="009971FA" w:rsidRPr="00F90AC3" w:rsidRDefault="009971FA" w:rsidP="008E1C2C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51" w:type="dxa"/>
            <w:vMerge/>
          </w:tcPr>
          <w:p w14:paraId="37CEF197" w14:textId="77777777" w:rsidR="009971FA" w:rsidRPr="00F90AC3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67" w:type="dxa"/>
            <w:gridSpan w:val="4"/>
          </w:tcPr>
          <w:p w14:paraId="1916FF3B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減免</w:t>
            </w:r>
            <w:r w:rsidR="00954A58" w:rsidRPr="00F90AC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F90AC3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4167" w:type="dxa"/>
            <w:gridSpan w:val="4"/>
          </w:tcPr>
          <w:p w14:paraId="224A37F4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4168" w:type="dxa"/>
            <w:gridSpan w:val="4"/>
            <w:tcBorders>
              <w:right w:val="single" w:sz="12" w:space="0" w:color="auto"/>
            </w:tcBorders>
          </w:tcPr>
          <w:p w14:paraId="145143FD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F90AC3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CAA0B2B" w14:textId="77777777" w:rsidR="009971FA" w:rsidRPr="00F90AC3" w:rsidRDefault="009971FA" w:rsidP="008E1C2C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44" w:type="dxa"/>
            <w:vMerge/>
            <w:tcBorders>
              <w:left w:val="single" w:sz="12" w:space="0" w:color="auto"/>
              <w:right w:val="nil"/>
            </w:tcBorders>
          </w:tcPr>
          <w:p w14:paraId="727B2452" w14:textId="77777777" w:rsidR="009971FA" w:rsidRPr="00F90AC3" w:rsidRDefault="009971FA" w:rsidP="008E1C2C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9971FA" w:rsidRPr="00F90AC3" w14:paraId="515EE937" w14:textId="77777777" w:rsidTr="00944755">
        <w:trPr>
          <w:cantSplit/>
          <w:trHeight w:val="128"/>
          <w:tblHeader/>
        </w:trPr>
        <w:tc>
          <w:tcPr>
            <w:tcW w:w="476" w:type="dxa"/>
            <w:vMerge w:val="restart"/>
            <w:tcBorders>
              <w:left w:val="nil"/>
            </w:tcBorders>
            <w:vAlign w:val="center"/>
          </w:tcPr>
          <w:p w14:paraId="58A49740" w14:textId="77777777" w:rsidR="009971FA" w:rsidRPr="00F90AC3" w:rsidRDefault="009971F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年度</w:t>
            </w:r>
          </w:p>
        </w:tc>
        <w:tc>
          <w:tcPr>
            <w:tcW w:w="240" w:type="dxa"/>
            <w:vMerge w:val="restart"/>
            <w:tcBorders>
              <w:left w:val="nil"/>
            </w:tcBorders>
            <w:vAlign w:val="center"/>
          </w:tcPr>
          <w:p w14:paraId="3D4B48A5" w14:textId="77777777" w:rsidR="009971FA" w:rsidRPr="00F90AC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40" w:type="dxa"/>
            <w:vMerge w:val="restart"/>
            <w:vAlign w:val="center"/>
          </w:tcPr>
          <w:p w14:paraId="0C2EA5FB" w14:textId="77777777" w:rsidR="009971FA" w:rsidRPr="00F90AC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40" w:type="dxa"/>
            <w:vMerge w:val="restart"/>
            <w:vAlign w:val="center"/>
          </w:tcPr>
          <w:p w14:paraId="74A23EF6" w14:textId="77777777" w:rsidR="009971FA" w:rsidRPr="00F90AC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62" w:type="dxa"/>
            <w:vMerge w:val="restart"/>
            <w:vAlign w:val="center"/>
          </w:tcPr>
          <w:p w14:paraId="0F5646BA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551" w:type="dxa"/>
            <w:vMerge/>
          </w:tcPr>
          <w:p w14:paraId="7BE3FBA6" w14:textId="77777777" w:rsidR="009971FA" w:rsidRPr="00F90AC3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83" w:type="dxa"/>
            <w:gridSpan w:val="2"/>
            <w:vAlign w:val="center"/>
          </w:tcPr>
          <w:p w14:paraId="743A0457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084" w:type="dxa"/>
            <w:gridSpan w:val="2"/>
          </w:tcPr>
          <w:p w14:paraId="70C57351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84" w:type="dxa"/>
            <w:gridSpan w:val="2"/>
            <w:vAlign w:val="center"/>
          </w:tcPr>
          <w:p w14:paraId="61E5D20D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083" w:type="dxa"/>
            <w:gridSpan w:val="2"/>
          </w:tcPr>
          <w:p w14:paraId="48B81EA7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84" w:type="dxa"/>
            <w:gridSpan w:val="2"/>
            <w:vAlign w:val="center"/>
          </w:tcPr>
          <w:p w14:paraId="5A7CD604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084" w:type="dxa"/>
            <w:gridSpan w:val="2"/>
            <w:tcBorders>
              <w:right w:val="single" w:sz="12" w:space="0" w:color="auto"/>
            </w:tcBorders>
          </w:tcPr>
          <w:p w14:paraId="022B4022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0480250" w14:textId="77777777" w:rsidR="009971FA" w:rsidRPr="00F90AC3" w:rsidRDefault="009971FA" w:rsidP="008E1C2C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44" w:type="dxa"/>
            <w:vMerge/>
            <w:tcBorders>
              <w:left w:val="single" w:sz="12" w:space="0" w:color="auto"/>
              <w:right w:val="nil"/>
            </w:tcBorders>
          </w:tcPr>
          <w:p w14:paraId="758D861C" w14:textId="77777777" w:rsidR="009971FA" w:rsidRPr="00F90AC3" w:rsidRDefault="009971FA" w:rsidP="008E1C2C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9971FA" w:rsidRPr="00F90AC3" w14:paraId="6991DDEB" w14:textId="77777777" w:rsidTr="00944755">
        <w:trPr>
          <w:cantSplit/>
          <w:trHeight w:val="127"/>
          <w:tblHeader/>
        </w:trPr>
        <w:tc>
          <w:tcPr>
            <w:tcW w:w="476" w:type="dxa"/>
            <w:vMerge/>
            <w:tcBorders>
              <w:left w:val="nil"/>
            </w:tcBorders>
          </w:tcPr>
          <w:p w14:paraId="4125C55D" w14:textId="77777777" w:rsidR="009971FA" w:rsidRPr="00F90AC3" w:rsidRDefault="009971FA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vMerge/>
            <w:tcBorders>
              <w:left w:val="nil"/>
            </w:tcBorders>
          </w:tcPr>
          <w:p w14:paraId="61114737" w14:textId="77777777" w:rsidR="009971FA" w:rsidRPr="00F90AC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vMerge/>
          </w:tcPr>
          <w:p w14:paraId="6EE5FF4A" w14:textId="77777777" w:rsidR="009971FA" w:rsidRPr="00F90AC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vMerge/>
          </w:tcPr>
          <w:p w14:paraId="087FB2D2" w14:textId="77777777" w:rsidR="009971FA" w:rsidRPr="00F90AC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62" w:type="dxa"/>
            <w:vMerge/>
          </w:tcPr>
          <w:p w14:paraId="25FBDC5C" w14:textId="77777777" w:rsidR="009971FA" w:rsidRPr="00F90AC3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51" w:type="dxa"/>
            <w:vMerge/>
          </w:tcPr>
          <w:p w14:paraId="4A41867E" w14:textId="77777777" w:rsidR="009971FA" w:rsidRPr="00F90AC3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41" w:type="dxa"/>
            <w:vAlign w:val="center"/>
          </w:tcPr>
          <w:p w14:paraId="4ED17E24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42" w:type="dxa"/>
            <w:vAlign w:val="center"/>
          </w:tcPr>
          <w:p w14:paraId="55E11A45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42" w:type="dxa"/>
            <w:vAlign w:val="center"/>
          </w:tcPr>
          <w:p w14:paraId="37B9B830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42" w:type="dxa"/>
            <w:vAlign w:val="center"/>
          </w:tcPr>
          <w:p w14:paraId="6ADBCB39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42" w:type="dxa"/>
            <w:vAlign w:val="center"/>
          </w:tcPr>
          <w:p w14:paraId="0D1035FB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42" w:type="dxa"/>
            <w:vAlign w:val="center"/>
          </w:tcPr>
          <w:p w14:paraId="41F3A3CB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41" w:type="dxa"/>
            <w:vAlign w:val="center"/>
          </w:tcPr>
          <w:p w14:paraId="3ADF72C5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42" w:type="dxa"/>
            <w:vAlign w:val="center"/>
          </w:tcPr>
          <w:p w14:paraId="2942C91C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42" w:type="dxa"/>
            <w:vAlign w:val="center"/>
          </w:tcPr>
          <w:p w14:paraId="0229ECF9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42" w:type="dxa"/>
            <w:vAlign w:val="center"/>
          </w:tcPr>
          <w:p w14:paraId="1D74CFF8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42" w:type="dxa"/>
            <w:vAlign w:val="center"/>
          </w:tcPr>
          <w:p w14:paraId="255B29D3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42" w:type="dxa"/>
            <w:tcBorders>
              <w:right w:val="single" w:sz="12" w:space="0" w:color="auto"/>
            </w:tcBorders>
            <w:vAlign w:val="center"/>
          </w:tcPr>
          <w:p w14:paraId="35604E22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2" w:type="dxa"/>
            <w:tcBorders>
              <w:left w:val="single" w:sz="12" w:space="0" w:color="auto"/>
              <w:right w:val="nil"/>
            </w:tcBorders>
          </w:tcPr>
          <w:p w14:paraId="4AA236F5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14:paraId="4C232F38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144" w:type="dxa"/>
            <w:tcBorders>
              <w:left w:val="single" w:sz="12" w:space="0" w:color="auto"/>
              <w:right w:val="nil"/>
            </w:tcBorders>
          </w:tcPr>
          <w:p w14:paraId="7CD7457E" w14:textId="77777777" w:rsidR="009971FA" w:rsidRPr="00F90AC3" w:rsidRDefault="009971FA" w:rsidP="008E1C2C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0A4F4A" w:rsidRPr="007A7E1F" w14:paraId="6EDB2835" w14:textId="77777777" w:rsidTr="00944755">
        <w:trPr>
          <w:cantSplit/>
          <w:trHeight w:val="794"/>
        </w:trPr>
        <w:tc>
          <w:tcPr>
            <w:tcW w:w="47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BFB76FC" w14:textId="77777777" w:rsidR="000A4F4A" w:rsidRPr="007A7E1F" w:rsidRDefault="000A4F4A" w:rsidP="008E1C2C">
            <w:pPr>
              <w:spacing w:beforeLines="50" w:before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91069A1" w14:textId="77777777" w:rsidR="000A4F4A" w:rsidRPr="007A7E1F" w:rsidRDefault="000A4F4A" w:rsidP="008E1C2C">
            <w:pPr>
              <w:spacing w:beforeLines="50" w:before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  <w:vAlign w:val="center"/>
          </w:tcPr>
          <w:p w14:paraId="25B1154A" w14:textId="77777777" w:rsidR="000A4F4A" w:rsidRPr="007A7E1F" w:rsidRDefault="000A4F4A" w:rsidP="008E1C2C">
            <w:pPr>
              <w:spacing w:beforeLines="50" w:before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  <w:vAlign w:val="center"/>
          </w:tcPr>
          <w:p w14:paraId="158A7C85" w14:textId="77777777" w:rsidR="000A4F4A" w:rsidRPr="007A7E1F" w:rsidRDefault="000A4F4A" w:rsidP="008E1C2C">
            <w:pPr>
              <w:spacing w:beforeLines="50" w:before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62" w:type="dxa"/>
            <w:tcBorders>
              <w:bottom w:val="nil"/>
            </w:tcBorders>
            <w:shd w:val="clear" w:color="auto" w:fill="auto"/>
            <w:vAlign w:val="center"/>
          </w:tcPr>
          <w:p w14:paraId="7CD7BC7A" w14:textId="77777777" w:rsidR="000A4F4A" w:rsidRPr="007A7E1F" w:rsidRDefault="000A4F4A" w:rsidP="008939D0">
            <w:pPr>
              <w:spacing w:beforeLines="50" w:before="18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A7E1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  <w:vAlign w:val="center"/>
          </w:tcPr>
          <w:p w14:paraId="7B667D11" w14:textId="77777777" w:rsidR="000A4F4A" w:rsidRPr="007A7E1F" w:rsidRDefault="000A4F4A" w:rsidP="008939D0">
            <w:pPr>
              <w:spacing w:beforeLines="50" w:before="18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center"/>
          </w:tcPr>
          <w:p w14:paraId="25D8F2FB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615,524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center"/>
          </w:tcPr>
          <w:p w14:paraId="0EEE6020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center"/>
          </w:tcPr>
          <w:p w14:paraId="69EA7667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center"/>
          </w:tcPr>
          <w:p w14:paraId="62CD31E5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center"/>
          </w:tcPr>
          <w:p w14:paraId="75000E48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center"/>
          </w:tcPr>
          <w:p w14:paraId="1E30D62C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center"/>
          </w:tcPr>
          <w:p w14:paraId="52950CC2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center"/>
          </w:tcPr>
          <w:p w14:paraId="3B173FD9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center"/>
          </w:tcPr>
          <w:p w14:paraId="05F94BB7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center"/>
          </w:tcPr>
          <w:p w14:paraId="47DA63D4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615,524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center"/>
          </w:tcPr>
          <w:p w14:paraId="20348646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0FDF22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EFDB90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C716B4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615,524</w:t>
            </w:r>
          </w:p>
        </w:tc>
        <w:tc>
          <w:tcPr>
            <w:tcW w:w="1144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BEC6BD" w14:textId="77777777" w:rsidR="000A4F4A" w:rsidRPr="007A7E1F" w:rsidRDefault="000A4F4A" w:rsidP="008939D0">
            <w:pPr>
              <w:spacing w:beforeLines="50" w:before="18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0A4F4A" w:rsidRPr="007A7E1F" w14:paraId="1A0AF4C9" w14:textId="77777777" w:rsidTr="00944755">
        <w:trPr>
          <w:cantSplit/>
          <w:trHeight w:val="794"/>
        </w:trPr>
        <w:tc>
          <w:tcPr>
            <w:tcW w:w="47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A27A81" w14:textId="77777777" w:rsidR="000A4F4A" w:rsidRPr="007A7E1F" w:rsidRDefault="000A4F4A" w:rsidP="008E1C2C">
            <w:pPr>
              <w:spacing w:before="50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7A7E1F">
              <w:rPr>
                <w:rFonts w:ascii="標楷體" w:eastAsia="標楷體" w:hAnsi="標楷體"/>
                <w:b/>
                <w:noProof/>
                <w:sz w:val="20"/>
              </w:rPr>
              <w:t>108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428D71" w14:textId="77777777" w:rsidR="000A4F4A" w:rsidRPr="007A7E1F" w:rsidRDefault="000A4F4A" w:rsidP="008E1C2C">
            <w:pPr>
              <w:spacing w:before="50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7A7E1F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38F513" w14:textId="77777777" w:rsidR="000A4F4A" w:rsidRPr="007A7E1F" w:rsidRDefault="000A4F4A" w:rsidP="008E1C2C">
            <w:pPr>
              <w:spacing w:before="5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1ECF9E" w14:textId="77777777" w:rsidR="000A4F4A" w:rsidRPr="007A7E1F" w:rsidRDefault="000A4F4A" w:rsidP="008E1C2C">
            <w:pPr>
              <w:spacing w:before="5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FA196" w14:textId="77777777" w:rsidR="000A4F4A" w:rsidRPr="007A7E1F" w:rsidRDefault="000A4F4A" w:rsidP="008939D0">
            <w:pPr>
              <w:spacing w:before="5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A7E1F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B6D261" w14:textId="77777777" w:rsidR="000A4F4A" w:rsidRPr="007A7E1F" w:rsidRDefault="000A4F4A" w:rsidP="008939D0">
            <w:pPr>
              <w:spacing w:before="5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1B9BE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615,524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2F7415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851D19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BA2F43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B3D564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0E0BB5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E4094D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45B40D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1931D7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99B3CA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615,524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930615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5D01DC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1D3188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021BBA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615,524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EE8902" w14:textId="77777777" w:rsidR="000A4F4A" w:rsidRPr="007A7E1F" w:rsidRDefault="000A4F4A" w:rsidP="008939D0">
            <w:pPr>
              <w:spacing w:before="5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0A4F4A" w:rsidRPr="007A7E1F" w14:paraId="15D36506" w14:textId="77777777" w:rsidTr="00944755">
        <w:trPr>
          <w:cantSplit/>
          <w:trHeight w:val="794"/>
        </w:trPr>
        <w:tc>
          <w:tcPr>
            <w:tcW w:w="47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5D7B71" w14:textId="77777777" w:rsidR="000A4F4A" w:rsidRPr="007A7E1F" w:rsidRDefault="000A4F4A" w:rsidP="008E1C2C">
            <w:pPr>
              <w:spacing w:before="5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556F45" w14:textId="77777777" w:rsidR="000A4F4A" w:rsidRPr="007A7E1F" w:rsidRDefault="000A4F4A" w:rsidP="008E1C2C">
            <w:pPr>
              <w:spacing w:before="5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AA65F" w14:textId="77777777" w:rsidR="000A4F4A" w:rsidRPr="007A7E1F" w:rsidRDefault="000A4F4A" w:rsidP="008E1C2C">
            <w:pPr>
              <w:spacing w:before="50"/>
              <w:jc w:val="center"/>
              <w:rPr>
                <w:rFonts w:ascii="標楷體" w:eastAsia="標楷體" w:hAnsi="標楷體"/>
                <w:sz w:val="20"/>
              </w:rPr>
            </w:pPr>
            <w:r w:rsidRPr="007A7E1F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D7177" w14:textId="77777777" w:rsidR="000A4F4A" w:rsidRPr="007A7E1F" w:rsidRDefault="000A4F4A" w:rsidP="008E1C2C">
            <w:pPr>
              <w:spacing w:before="5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26ABBC" w14:textId="77777777" w:rsidR="000A4F4A" w:rsidRPr="007A7E1F" w:rsidRDefault="000A4F4A" w:rsidP="008939D0">
            <w:pPr>
              <w:spacing w:before="5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A7E1F">
              <w:rPr>
                <w:rFonts w:ascii="標楷體" w:eastAsia="標楷體" w:hAnsi="標楷體" w:hint="eastAsia"/>
                <w:noProof/>
                <w:sz w:val="20"/>
              </w:rPr>
              <w:t>市政府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972C68" w14:textId="77777777" w:rsidR="00836096" w:rsidRPr="007A7E1F" w:rsidRDefault="00836096" w:rsidP="008939D0">
            <w:pPr>
              <w:spacing w:before="5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8F54D7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/>
                <w:noProof/>
                <w:sz w:val="18"/>
                <w:szCs w:val="18"/>
              </w:rPr>
              <w:t>615,524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6ABC0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7B11A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820FCE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A5381C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66880D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E3A8E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993FA3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2B3931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DD2A3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/>
                <w:noProof/>
                <w:sz w:val="18"/>
                <w:szCs w:val="18"/>
              </w:rPr>
              <w:t>615,524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C675C8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A146D5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2736A9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68F711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/>
                <w:noProof/>
                <w:sz w:val="18"/>
                <w:szCs w:val="18"/>
              </w:rPr>
              <w:t>615,524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DB22CF" w14:textId="77777777" w:rsidR="000A4F4A" w:rsidRPr="007A7E1F" w:rsidRDefault="000A4F4A" w:rsidP="008939D0">
            <w:pPr>
              <w:spacing w:before="5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0A4F4A" w:rsidRPr="007A7E1F" w14:paraId="48BB6C5F" w14:textId="77777777" w:rsidTr="00944755">
        <w:trPr>
          <w:cantSplit/>
          <w:trHeight w:val="794"/>
        </w:trPr>
        <w:tc>
          <w:tcPr>
            <w:tcW w:w="476" w:type="dxa"/>
            <w:tcBorders>
              <w:top w:val="nil"/>
              <w:left w:val="nil"/>
            </w:tcBorders>
            <w:shd w:val="clear" w:color="auto" w:fill="auto"/>
          </w:tcPr>
          <w:p w14:paraId="69D75A8A" w14:textId="77777777" w:rsidR="000A4F4A" w:rsidRPr="007A7E1F" w:rsidRDefault="000A4F4A" w:rsidP="008E1C2C">
            <w:pPr>
              <w:snapToGrid w:val="0"/>
              <w:spacing w:beforeLines="70" w:before="25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</w:tcBorders>
            <w:shd w:val="clear" w:color="auto" w:fill="auto"/>
          </w:tcPr>
          <w:p w14:paraId="05B9454A" w14:textId="77777777" w:rsidR="000A4F4A" w:rsidRPr="007A7E1F" w:rsidRDefault="000A4F4A" w:rsidP="008E1C2C">
            <w:pPr>
              <w:snapToGrid w:val="0"/>
              <w:spacing w:beforeLines="70" w:before="25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14:paraId="2FA3E39A" w14:textId="77777777" w:rsidR="000A4F4A" w:rsidRPr="007A7E1F" w:rsidRDefault="000A4F4A" w:rsidP="008E1C2C">
            <w:pPr>
              <w:snapToGrid w:val="0"/>
              <w:spacing w:beforeLines="70" w:before="25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14:paraId="3D5F5BDE" w14:textId="77777777" w:rsidR="000A4F4A" w:rsidRPr="007A7E1F" w:rsidRDefault="000A4F4A" w:rsidP="008E1C2C">
            <w:pPr>
              <w:snapToGrid w:val="0"/>
              <w:spacing w:beforeLines="70" w:before="252"/>
              <w:jc w:val="center"/>
              <w:rPr>
                <w:rFonts w:ascii="標楷體" w:eastAsia="標楷體" w:hAnsi="標楷體"/>
                <w:sz w:val="20"/>
              </w:rPr>
            </w:pPr>
            <w:r w:rsidRPr="007A7E1F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462" w:type="dxa"/>
            <w:tcBorders>
              <w:top w:val="nil"/>
            </w:tcBorders>
            <w:shd w:val="clear" w:color="auto" w:fill="auto"/>
          </w:tcPr>
          <w:p w14:paraId="0E543416" w14:textId="77777777" w:rsidR="000A4F4A" w:rsidRPr="007A7E1F" w:rsidRDefault="000A4F4A" w:rsidP="00C50962">
            <w:pPr>
              <w:snapToGrid w:val="0"/>
              <w:spacing w:beforeLines="70" w:before="252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A7E1F">
              <w:rPr>
                <w:rFonts w:ascii="標楷體" w:eastAsia="標楷體" w:hAnsi="標楷體" w:hint="eastAsia"/>
                <w:noProof/>
                <w:sz w:val="20"/>
              </w:rPr>
              <w:t>工商業與度量衡管理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4F5EDAB3" w14:textId="77777777" w:rsidR="000A4F4A" w:rsidRPr="007A7E1F" w:rsidRDefault="000A4F4A" w:rsidP="008E1C2C">
            <w:pPr>
              <w:snapToGrid w:val="0"/>
              <w:spacing w:beforeLines="70" w:before="252"/>
              <w:jc w:val="both"/>
              <w:rPr>
                <w:rFonts w:ascii="標楷體" w:eastAsia="標楷體" w:hAnsi="標楷體"/>
                <w:sz w:val="20"/>
              </w:rPr>
            </w:pPr>
            <w:r w:rsidRPr="007A7E1F">
              <w:rPr>
                <w:rFonts w:ascii="標楷體" w:eastAsia="標楷體" w:hAnsi="標楷體" w:hint="eastAsia"/>
                <w:noProof/>
                <w:sz w:val="20"/>
              </w:rPr>
              <w:t>減列溢保留嘉義魚市場遮雨棚等設施改善工程規劃、設計及監造技術服務案經費。</w:t>
            </w:r>
          </w:p>
        </w:tc>
        <w:tc>
          <w:tcPr>
            <w:tcW w:w="1041" w:type="dxa"/>
            <w:tcBorders>
              <w:top w:val="nil"/>
            </w:tcBorders>
            <w:shd w:val="clear" w:color="auto" w:fill="auto"/>
          </w:tcPr>
          <w:p w14:paraId="04F8F367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/>
                <w:noProof/>
                <w:sz w:val="18"/>
                <w:szCs w:val="18"/>
              </w:rPr>
              <w:t>615,524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auto"/>
          </w:tcPr>
          <w:p w14:paraId="5D9E58E2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auto"/>
          </w:tcPr>
          <w:p w14:paraId="1EC4C539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auto"/>
          </w:tcPr>
          <w:p w14:paraId="7DCEDD7E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auto"/>
          </w:tcPr>
          <w:p w14:paraId="0414170C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auto"/>
          </w:tcPr>
          <w:p w14:paraId="11C4ECF9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</w:tcBorders>
            <w:shd w:val="clear" w:color="auto" w:fill="auto"/>
          </w:tcPr>
          <w:p w14:paraId="4AC3B61E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auto"/>
          </w:tcPr>
          <w:p w14:paraId="512E7670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auto"/>
          </w:tcPr>
          <w:p w14:paraId="7E8282D9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auto"/>
          </w:tcPr>
          <w:p w14:paraId="6FE2A8B4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/>
                <w:noProof/>
                <w:sz w:val="18"/>
                <w:szCs w:val="18"/>
              </w:rPr>
              <w:t>615,524</w:t>
            </w:r>
          </w:p>
        </w:tc>
        <w:tc>
          <w:tcPr>
            <w:tcW w:w="1042" w:type="dxa"/>
            <w:tcBorders>
              <w:top w:val="nil"/>
            </w:tcBorders>
            <w:shd w:val="clear" w:color="auto" w:fill="auto"/>
          </w:tcPr>
          <w:p w14:paraId="656EF48E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6CA8CC77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22B8EC1D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46EA2E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/>
                <w:noProof/>
                <w:sz w:val="18"/>
                <w:szCs w:val="18"/>
              </w:rPr>
              <w:t>615,524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5A92B1CA" w14:textId="77777777" w:rsidR="000A4F4A" w:rsidRPr="007A7E1F" w:rsidRDefault="00761662" w:rsidP="00C50962">
            <w:pPr>
              <w:snapToGrid w:val="0"/>
              <w:spacing w:beforeLines="70" w:before="252"/>
              <w:jc w:val="right"/>
              <w:rPr>
                <w:rFonts w:ascii="標楷體" w:eastAsia="標楷體" w:hAnsi="標楷體"/>
                <w:sz w:val="20"/>
              </w:rPr>
            </w:pPr>
            <w:r w:rsidRPr="007A7E1F">
              <w:rPr>
                <w:rFonts w:ascii="標楷體" w:eastAsia="標楷體" w:hAnsi="標楷體" w:hint="eastAsia"/>
                <w:noProof/>
                <w:sz w:val="20"/>
              </w:rPr>
              <w:t>市庫未撥款</w:t>
            </w:r>
          </w:p>
        </w:tc>
      </w:tr>
    </w:tbl>
    <w:p w14:paraId="5939581E" w14:textId="77777777" w:rsidR="00D6616A" w:rsidRDefault="00D6616A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D6616A" w:rsidSect="00FE25A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4FF00" w14:textId="77777777" w:rsidR="007A7E1F" w:rsidRDefault="007A7E1F">
      <w:r>
        <w:separator/>
      </w:r>
    </w:p>
  </w:endnote>
  <w:endnote w:type="continuationSeparator" w:id="0">
    <w:p w14:paraId="32150780" w14:textId="77777777" w:rsidR="007A7E1F" w:rsidRDefault="007A7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B2FD0" w14:textId="332E6495" w:rsidR="00FE25AC" w:rsidRPr="0044419D" w:rsidRDefault="00FE25AC" w:rsidP="00FE25AC">
    <w:pPr>
      <w:pStyle w:val="a4"/>
      <w:jc w:val="center"/>
      <w:rPr>
        <w:rFonts w:ascii="標楷體" w:eastAsia="標楷體" w:hAnsi="標楷體"/>
        <w:sz w:val="24"/>
        <w:szCs w:val="24"/>
      </w:rPr>
    </w:pPr>
    <w:r w:rsidRPr="0044419D">
      <w:rPr>
        <w:rFonts w:ascii="標楷體" w:eastAsia="標楷體" w:hAnsi="標楷體" w:hint="eastAsia"/>
        <w:sz w:val="24"/>
        <w:szCs w:val="24"/>
      </w:rPr>
      <w:t>1</w:t>
    </w:r>
    <w:r w:rsidR="008E1C2C" w:rsidRPr="0044419D">
      <w:rPr>
        <w:rFonts w:ascii="標楷體" w:eastAsia="標楷體" w:hAnsi="標楷體" w:hint="eastAsia"/>
        <w:sz w:val="24"/>
        <w:szCs w:val="24"/>
      </w:rPr>
      <w:t>－</w:t>
    </w:r>
    <w:r w:rsidRPr="0044419D">
      <w:rPr>
        <w:rFonts w:ascii="標楷體" w:eastAsia="標楷體" w:hAnsi="標楷體" w:hint="eastAsia"/>
        <w:sz w:val="24"/>
        <w:szCs w:val="24"/>
      </w:rPr>
      <w:t>3</w:t>
    </w:r>
    <w:r w:rsidR="0044419D" w:rsidRPr="0044419D">
      <w:rPr>
        <w:rFonts w:ascii="標楷體" w:eastAsia="標楷體" w:hAnsi="標楷體" w:hint="eastAsia"/>
        <w:sz w:val="24"/>
        <w:szCs w:val="24"/>
      </w:rPr>
      <w:t>－1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6811F" w14:textId="77777777" w:rsidR="007A7E1F" w:rsidRDefault="007A7E1F">
      <w:r>
        <w:separator/>
      </w:r>
    </w:p>
  </w:footnote>
  <w:footnote w:type="continuationSeparator" w:id="0">
    <w:p w14:paraId="6EE38796" w14:textId="77777777" w:rsidR="007A7E1F" w:rsidRDefault="007A7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0F060" w14:textId="77777777" w:rsidR="007A7E1F" w:rsidRDefault="007A7E1F">
    <w:pPr>
      <w:ind w:leftChars="32" w:left="77" w:right="79"/>
      <w:jc w:val="center"/>
    </w:pPr>
    <w:proofErr w:type="spellStart"/>
    <w:r>
      <w:rPr>
        <w:rFonts w:hint="eastAsia"/>
        <w:b/>
        <w:sz w:val="32"/>
        <w:szCs w:val="36"/>
        <w:u w:val="single"/>
      </w:rPr>
      <w:t>RptNo</w:t>
    </w:r>
    <w:proofErr w:type="spellEnd"/>
    <w:r>
      <w:rPr>
        <w:rFonts w:hint="eastAsia"/>
        <w:b/>
        <w:sz w:val="32"/>
        <w:szCs w:val="36"/>
        <w:u w:val="single"/>
      </w:rPr>
      <w:t>、</w:t>
    </w:r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>
      <w:rPr>
        <w:rFonts w:ascii="標楷體" w:eastAsia="標楷體" w:hint="eastAsia"/>
        <w:b/>
        <w:spacing w:val="60"/>
        <w:sz w:val="32"/>
        <w:szCs w:val="32"/>
        <w:u w:val="single"/>
      </w:rPr>
      <w:t>113</w:t>
    </w:r>
    <w:proofErr w:type="gramEnd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年度title總決算以前年度歲出</w:t>
    </w:r>
    <w:r w:rsidRPr="0008662F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2B13ED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6CE12" w14:textId="77777777" w:rsidR="007A7E1F" w:rsidRDefault="00944755">
    <w:pPr>
      <w:ind w:leftChars="32" w:left="77" w:right="79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三</w:t>
    </w:r>
    <w:r w:rsidR="007A7E1F">
      <w:rPr>
        <w:rFonts w:ascii="標楷體" w:eastAsia="標楷體" w:hAnsi="標楷體" w:hint="eastAsia"/>
        <w:b/>
        <w:spacing w:val="60"/>
        <w:sz w:val="32"/>
        <w:u w:val="single"/>
      </w:rPr>
      <w:t>、中華民國</w:t>
    </w:r>
    <w:proofErr w:type="gramStart"/>
    <w:r w:rsidR="007A7E1F" w:rsidRPr="002B13ED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7A7E1F">
      <w:rPr>
        <w:rFonts w:ascii="標楷體" w:eastAsia="標楷體" w:hint="eastAsia"/>
        <w:b/>
        <w:spacing w:val="60"/>
        <w:sz w:val="32"/>
        <w:u w:val="single"/>
      </w:rPr>
      <w:t>年度嘉義市總決算以前年度歲出</w:t>
    </w:r>
    <w:r w:rsidR="007A7E1F">
      <w:rPr>
        <w:rFonts w:eastAsia="標楷體" w:hint="eastAsia"/>
        <w:b/>
        <w:spacing w:val="60"/>
        <w:sz w:val="32"/>
        <w:u w:val="single"/>
      </w:rPr>
      <w:t>轉入數</w:t>
    </w:r>
    <w:r w:rsidR="007A7E1F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7A7E1F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7A7E1F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F4A"/>
    <w:rsid w:val="0008662F"/>
    <w:rsid w:val="000A4F4A"/>
    <w:rsid w:val="000C1240"/>
    <w:rsid w:val="002A3A15"/>
    <w:rsid w:val="002B13ED"/>
    <w:rsid w:val="00317400"/>
    <w:rsid w:val="00342F09"/>
    <w:rsid w:val="003445C7"/>
    <w:rsid w:val="0044419D"/>
    <w:rsid w:val="00526752"/>
    <w:rsid w:val="00697B4C"/>
    <w:rsid w:val="007403FC"/>
    <w:rsid w:val="00761662"/>
    <w:rsid w:val="007A7E1F"/>
    <w:rsid w:val="007B7AC5"/>
    <w:rsid w:val="008047FD"/>
    <w:rsid w:val="00836096"/>
    <w:rsid w:val="008939D0"/>
    <w:rsid w:val="008A6366"/>
    <w:rsid w:val="008E1C2C"/>
    <w:rsid w:val="00944755"/>
    <w:rsid w:val="00954A58"/>
    <w:rsid w:val="009971FA"/>
    <w:rsid w:val="00AC4686"/>
    <w:rsid w:val="00B45BF3"/>
    <w:rsid w:val="00C3751B"/>
    <w:rsid w:val="00C50962"/>
    <w:rsid w:val="00C816CB"/>
    <w:rsid w:val="00D15766"/>
    <w:rsid w:val="00D565FE"/>
    <w:rsid w:val="00D6616A"/>
    <w:rsid w:val="00DA1614"/>
    <w:rsid w:val="00EC4407"/>
    <w:rsid w:val="00F31D3B"/>
    <w:rsid w:val="00F90AC3"/>
    <w:rsid w:val="00FE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7EBED6"/>
  <w15:chartTrackingRefBased/>
  <w15:docId w15:val="{9D7FB5DB-874F-46C2-B374-AA2034669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7A7E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7A7E1F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FE25A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Ig3upHmppZsDr&#20197;&#21069;&#24180;&#24230;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Ig3upHmppZsDr以前年度歲出決算修正數明細表.dot</Template>
  <TotalTime>34</TotalTime>
  <Pages>1</Pages>
  <Words>201</Words>
  <Characters>216</Characters>
  <Application>Microsoft Office Word</Application>
  <DocSecurity>0</DocSecurity>
  <Lines>1</Lines>
  <Paragraphs>1</Paragraphs>
  <ScaleCrop>false</ScaleCrop>
  <Company>N.A.O.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謝淑真</cp:lastModifiedBy>
  <cp:revision>16</cp:revision>
  <cp:lastPrinted>2025-06-05T05:57:00Z</cp:lastPrinted>
  <dcterms:created xsi:type="dcterms:W3CDTF">2025-06-03T07:36:00Z</dcterms:created>
  <dcterms:modified xsi:type="dcterms:W3CDTF">2025-07-10T00:37:00Z</dcterms:modified>
</cp:coreProperties>
</file>