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1795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RPr="00336D25" w14:paraId="0468C8B9" w14:textId="77777777" w:rsidTr="00D2786D">
        <w:trPr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729280F" w14:textId="77777777" w:rsidR="00D867AC" w:rsidRPr="00336D25" w:rsidRDefault="00D867AC" w:rsidP="00866B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14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291B5" w14:textId="77777777" w:rsidR="00D867AC" w:rsidRPr="00336D25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336D25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8075" w14:textId="77777777" w:rsidR="00D867AC" w:rsidRPr="00336D25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單位</w:t>
            </w:r>
            <w:r w:rsidRPr="00336D25">
              <w:rPr>
                <w:rFonts w:ascii="標楷體" w:eastAsia="標楷體" w:hAnsi="標楷體"/>
                <w:sz w:val="20"/>
              </w:rPr>
              <w:t>：</w:t>
            </w:r>
            <w:r w:rsidRPr="00336D25">
              <w:rPr>
                <w:rFonts w:ascii="標楷體" w:eastAsia="標楷體" w:hAnsi="標楷體" w:hint="eastAsia"/>
                <w:sz w:val="20"/>
              </w:rPr>
              <w:t>新臺幣</w:t>
            </w:r>
            <w:r w:rsidR="00FB0D58" w:rsidRPr="00336D2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RPr="00336D25" w14:paraId="4926C859" w14:textId="77777777" w:rsidTr="00D2786D">
        <w:trPr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42E907DF" w14:textId="77777777" w:rsidR="00D867AC" w:rsidRPr="00336D25" w:rsidRDefault="00D867AC" w:rsidP="00866B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144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00DFC55D" w14:textId="77777777" w:rsidR="00D867AC" w:rsidRPr="00336D25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3A341FA" w14:textId="77777777" w:rsidR="00D867AC" w:rsidRPr="00336D25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RPr="00336D25" w14:paraId="747A4B8F" w14:textId="77777777" w:rsidTr="00D2786D">
        <w:trPr>
          <w:cantSplit/>
          <w:tblHeader/>
        </w:trPr>
        <w:tc>
          <w:tcPr>
            <w:tcW w:w="965" w:type="dxa"/>
            <w:vMerge w:val="restart"/>
            <w:tcBorders>
              <w:left w:val="nil"/>
            </w:tcBorders>
            <w:vAlign w:val="center"/>
          </w:tcPr>
          <w:p w14:paraId="6FE0C9F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795" w:type="dxa"/>
            <w:vMerge w:val="restart"/>
            <w:tcBorders>
              <w:left w:val="nil"/>
            </w:tcBorders>
            <w:vAlign w:val="center"/>
          </w:tcPr>
          <w:p w14:paraId="1DB12A21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0A9F15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以前年度</w:t>
            </w:r>
            <w:r w:rsidRPr="00336D25">
              <w:rPr>
                <w:rFonts w:ascii="標楷體" w:eastAsia="標楷體" w:hAnsi="標楷體"/>
                <w:sz w:val="20"/>
              </w:rPr>
              <w:br/>
            </w:r>
            <w:r w:rsidRPr="00336D25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029D00D6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5C35BDE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4C213B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RPr="00336D25" w14:paraId="717B7882" w14:textId="77777777" w:rsidTr="00D2786D">
        <w:trPr>
          <w:cantSplit/>
          <w:trHeight w:val="260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12B19A1F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427263C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96A1B23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369FEBC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023FD0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FAE5B3E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0EEF3CB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0AF9984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4543E3A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EE40DC3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DF0D1C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AAB796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36D25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36D25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F5D6FA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E90866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981BEA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36D25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RPr="00336D25" w14:paraId="165FAC90" w14:textId="77777777" w:rsidTr="00D2786D">
        <w:trPr>
          <w:cantSplit/>
          <w:trHeight w:val="128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28CB18C0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12814B9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53E2239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BB39EE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4E4C91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803F6F1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B251ED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A1D0D2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78E4BF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905F304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448AC9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311989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5177EC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16721F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C8E9E6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RPr="00336D25" w14:paraId="40B30A94" w14:textId="77777777" w:rsidTr="00D2786D">
        <w:trPr>
          <w:cantSplit/>
          <w:trHeight w:val="127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6F6BCD4D" w14:textId="77777777" w:rsidR="00D867AC" w:rsidRPr="00336D25" w:rsidRDefault="00D867AC" w:rsidP="006D55DF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15AFFDA2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BA1F0A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E9A882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7966AE5D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33C1055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4B721B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3655EF0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F7CA9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72405E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C036336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901BE7F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F5EA99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F35CEF8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E51BC57" w14:textId="77777777" w:rsidR="00D867AC" w:rsidRPr="00336D25" w:rsidRDefault="00D867AC" w:rsidP="006D55D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B0D58" w:rsidRPr="00336D25" w14:paraId="4F7D78C5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2FA9B9B7" w14:textId="77777777" w:rsidR="00FB0D58" w:rsidRPr="00336D25" w:rsidRDefault="00FB0D58" w:rsidP="006D55D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95" w:type="dxa"/>
            <w:shd w:val="clear" w:color="auto" w:fill="auto"/>
          </w:tcPr>
          <w:p w14:paraId="1D46752E" w14:textId="77777777" w:rsidR="00FB0D58" w:rsidRPr="00336D25" w:rsidRDefault="00FB0D58" w:rsidP="006D55DF">
            <w:pPr>
              <w:spacing w:beforeLines="50" w:before="180" w:afterLines="50" w:after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36D2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</w:tcPr>
          <w:p w14:paraId="330A1511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4,851,264,168</w:t>
            </w:r>
          </w:p>
        </w:tc>
        <w:tc>
          <w:tcPr>
            <w:tcW w:w="1460" w:type="dxa"/>
            <w:shd w:val="clear" w:color="auto" w:fill="auto"/>
          </w:tcPr>
          <w:p w14:paraId="24D6FF39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273,806,618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70A0393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1,823,881,742</w:t>
            </w:r>
          </w:p>
        </w:tc>
        <w:tc>
          <w:tcPr>
            <w:tcW w:w="1460" w:type="dxa"/>
            <w:shd w:val="clear" w:color="auto" w:fill="auto"/>
          </w:tcPr>
          <w:p w14:paraId="0637FE64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D26E998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2,753,575,808</w:t>
            </w:r>
          </w:p>
        </w:tc>
        <w:tc>
          <w:tcPr>
            <w:tcW w:w="1460" w:type="dxa"/>
            <w:shd w:val="clear" w:color="auto" w:fill="auto"/>
          </w:tcPr>
          <w:p w14:paraId="48DC2696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460" w:type="dxa"/>
            <w:shd w:val="clear" w:color="auto" w:fill="auto"/>
          </w:tcPr>
          <w:p w14:paraId="40C13570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F2BE792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25FBCBB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- 615,524</w:t>
            </w:r>
          </w:p>
        </w:tc>
        <w:tc>
          <w:tcPr>
            <w:tcW w:w="1460" w:type="dxa"/>
            <w:shd w:val="clear" w:color="auto" w:fill="auto"/>
          </w:tcPr>
          <w:p w14:paraId="0DD832F8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274,422,142</w:t>
            </w:r>
          </w:p>
        </w:tc>
        <w:tc>
          <w:tcPr>
            <w:tcW w:w="1460" w:type="dxa"/>
            <w:shd w:val="clear" w:color="auto" w:fill="auto"/>
          </w:tcPr>
          <w:p w14:paraId="3A281030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1,823,881,742</w:t>
            </w:r>
          </w:p>
        </w:tc>
        <w:tc>
          <w:tcPr>
            <w:tcW w:w="1460" w:type="dxa"/>
            <w:shd w:val="clear" w:color="auto" w:fill="auto"/>
          </w:tcPr>
          <w:p w14:paraId="2E01CED7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668D9F0" w14:textId="77777777" w:rsidR="00FB0D58" w:rsidRPr="00336D25" w:rsidRDefault="00FB0D58" w:rsidP="006D55DF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2,752,960,284</w:t>
            </w:r>
          </w:p>
        </w:tc>
      </w:tr>
      <w:tr w:rsidR="00FB0D58" w:rsidRPr="00336D25" w14:paraId="4AF9F021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1B8EFA55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95" w:type="dxa"/>
            <w:shd w:val="clear" w:color="auto" w:fill="auto"/>
          </w:tcPr>
          <w:p w14:paraId="57263D69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36D2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</w:tcPr>
          <w:p w14:paraId="710EB74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32,109,293</w:t>
            </w:r>
          </w:p>
          <w:p w14:paraId="5C99888A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4,819,154,875</w:t>
            </w:r>
          </w:p>
        </w:tc>
        <w:tc>
          <w:tcPr>
            <w:tcW w:w="1460" w:type="dxa"/>
            <w:shd w:val="clear" w:color="auto" w:fill="auto"/>
          </w:tcPr>
          <w:p w14:paraId="0917F21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1,044,746</w:t>
            </w:r>
          </w:p>
          <w:p w14:paraId="76AE718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272,761,872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D45615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30,896,244</w:t>
            </w:r>
          </w:p>
          <w:p w14:paraId="09B3393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1,792,985,498</w:t>
            </w:r>
          </w:p>
        </w:tc>
        <w:tc>
          <w:tcPr>
            <w:tcW w:w="1460" w:type="dxa"/>
            <w:shd w:val="clear" w:color="auto" w:fill="auto"/>
          </w:tcPr>
          <w:p w14:paraId="3BA6D63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1,813,742,732</w:t>
            </w:r>
          </w:p>
          <w:p w14:paraId="0A73B5C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- 1,813,742,732</w:t>
            </w:r>
          </w:p>
        </w:tc>
        <w:tc>
          <w:tcPr>
            <w:tcW w:w="1460" w:type="dxa"/>
            <w:shd w:val="clear" w:color="auto" w:fill="auto"/>
          </w:tcPr>
          <w:p w14:paraId="14121C1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1,813,911,035</w:t>
            </w:r>
          </w:p>
          <w:p w14:paraId="15CC750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939,664,773</w:t>
            </w:r>
          </w:p>
        </w:tc>
        <w:tc>
          <w:tcPr>
            <w:tcW w:w="1460" w:type="dxa"/>
            <w:shd w:val="clear" w:color="auto" w:fill="auto"/>
          </w:tcPr>
          <w:p w14:paraId="5FB32D4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  <w:p w14:paraId="77DC76B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FC37C0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97B382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726B8F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392B26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DD3B92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- 615,524</w:t>
            </w:r>
          </w:p>
          <w:p w14:paraId="0E72871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AB5AEE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1,660,270</w:t>
            </w:r>
          </w:p>
          <w:p w14:paraId="0704F36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272,761,872</w:t>
            </w:r>
          </w:p>
        </w:tc>
        <w:tc>
          <w:tcPr>
            <w:tcW w:w="1460" w:type="dxa"/>
            <w:shd w:val="clear" w:color="auto" w:fill="auto"/>
          </w:tcPr>
          <w:p w14:paraId="63FA4B1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30,896,244</w:t>
            </w:r>
          </w:p>
          <w:p w14:paraId="141FDD0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1,792,985,498</w:t>
            </w:r>
          </w:p>
        </w:tc>
        <w:tc>
          <w:tcPr>
            <w:tcW w:w="1460" w:type="dxa"/>
            <w:shd w:val="clear" w:color="auto" w:fill="auto"/>
          </w:tcPr>
          <w:p w14:paraId="256EC19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1,813,742,732</w:t>
            </w:r>
          </w:p>
          <w:p w14:paraId="250671B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- 1,813,742,732</w:t>
            </w:r>
          </w:p>
        </w:tc>
        <w:tc>
          <w:tcPr>
            <w:tcW w:w="1460" w:type="dxa"/>
            <w:shd w:val="clear" w:color="auto" w:fill="auto"/>
          </w:tcPr>
          <w:p w14:paraId="0346210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1,813,295,511</w:t>
            </w:r>
          </w:p>
          <w:p w14:paraId="346CBF7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939,664,773</w:t>
            </w:r>
          </w:p>
        </w:tc>
      </w:tr>
      <w:tr w:rsidR="00FB0D58" w:rsidRPr="00336D25" w14:paraId="05A98DCF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717DFFCC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97－112</w:t>
            </w:r>
          </w:p>
        </w:tc>
        <w:tc>
          <w:tcPr>
            <w:tcW w:w="1795" w:type="dxa"/>
            <w:shd w:val="clear" w:color="auto" w:fill="auto"/>
          </w:tcPr>
          <w:p w14:paraId="09CB1ED6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60" w:type="dxa"/>
            <w:shd w:val="clear" w:color="auto" w:fill="auto"/>
          </w:tcPr>
          <w:p w14:paraId="506AB69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28,619,443</w:t>
            </w:r>
          </w:p>
          <w:p w14:paraId="28EC415C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3,543,187,866</w:t>
            </w:r>
          </w:p>
        </w:tc>
        <w:tc>
          <w:tcPr>
            <w:tcW w:w="1460" w:type="dxa"/>
            <w:shd w:val="clear" w:color="auto" w:fill="auto"/>
          </w:tcPr>
          <w:p w14:paraId="0A94333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856,636</w:t>
            </w:r>
          </w:p>
          <w:p w14:paraId="727DF28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222,530,205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4CD7F8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27,594,504</w:t>
            </w:r>
          </w:p>
          <w:p w14:paraId="3AA151B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1,216,580,914</w:t>
            </w:r>
          </w:p>
        </w:tc>
        <w:tc>
          <w:tcPr>
            <w:tcW w:w="1460" w:type="dxa"/>
            <w:shd w:val="clear" w:color="auto" w:fill="auto"/>
          </w:tcPr>
          <w:p w14:paraId="59C8381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1,209,448,865</w:t>
            </w:r>
          </w:p>
          <w:p w14:paraId="711B973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- 1,209,448,865</w:t>
            </w:r>
          </w:p>
        </w:tc>
        <w:tc>
          <w:tcPr>
            <w:tcW w:w="1460" w:type="dxa"/>
            <w:shd w:val="clear" w:color="auto" w:fill="auto"/>
          </w:tcPr>
          <w:p w14:paraId="4A84741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1,209,617,168</w:t>
            </w:r>
          </w:p>
          <w:p w14:paraId="56676EA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894,627,882</w:t>
            </w:r>
          </w:p>
        </w:tc>
        <w:tc>
          <w:tcPr>
            <w:tcW w:w="1460" w:type="dxa"/>
            <w:shd w:val="clear" w:color="auto" w:fill="auto"/>
          </w:tcPr>
          <w:p w14:paraId="590CC8A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  <w:p w14:paraId="5A7A42D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F626D2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0306A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522199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3BA9A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3E8BE7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- 615,524</w:t>
            </w:r>
          </w:p>
          <w:p w14:paraId="72DECD2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871B57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1,472,160</w:t>
            </w:r>
          </w:p>
          <w:p w14:paraId="6D4BCE7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222,530,205</w:t>
            </w:r>
          </w:p>
        </w:tc>
        <w:tc>
          <w:tcPr>
            <w:tcW w:w="1460" w:type="dxa"/>
            <w:shd w:val="clear" w:color="auto" w:fill="auto"/>
          </w:tcPr>
          <w:p w14:paraId="103D114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27,594,504</w:t>
            </w:r>
          </w:p>
          <w:p w14:paraId="11CC036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1,216,580,914</w:t>
            </w:r>
          </w:p>
        </w:tc>
        <w:tc>
          <w:tcPr>
            <w:tcW w:w="1460" w:type="dxa"/>
            <w:shd w:val="clear" w:color="auto" w:fill="auto"/>
          </w:tcPr>
          <w:p w14:paraId="5AAAFB2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1,209,448,865</w:t>
            </w:r>
          </w:p>
          <w:p w14:paraId="6C72E41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- 1,209,448,865</w:t>
            </w:r>
          </w:p>
        </w:tc>
        <w:tc>
          <w:tcPr>
            <w:tcW w:w="1460" w:type="dxa"/>
            <w:shd w:val="clear" w:color="auto" w:fill="auto"/>
          </w:tcPr>
          <w:p w14:paraId="0EA5DC3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1,209,001,644</w:t>
            </w:r>
          </w:p>
          <w:p w14:paraId="0BFD0B5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894,627,882</w:t>
            </w:r>
          </w:p>
        </w:tc>
      </w:tr>
      <w:tr w:rsidR="00FB0D58" w:rsidRPr="00336D25" w14:paraId="1C2F21B5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54B1F951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110－112</w:t>
            </w:r>
          </w:p>
        </w:tc>
        <w:tc>
          <w:tcPr>
            <w:tcW w:w="1795" w:type="dxa"/>
            <w:shd w:val="clear" w:color="auto" w:fill="auto"/>
          </w:tcPr>
          <w:p w14:paraId="4AB67E54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</w:tcPr>
          <w:p w14:paraId="5619378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207510AA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174,269,664</w:t>
            </w:r>
          </w:p>
        </w:tc>
        <w:tc>
          <w:tcPr>
            <w:tcW w:w="1460" w:type="dxa"/>
            <w:shd w:val="clear" w:color="auto" w:fill="auto"/>
          </w:tcPr>
          <w:p w14:paraId="460D079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E8669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666,893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AB5C1E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29DC49D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112,083,040</w:t>
            </w:r>
          </w:p>
        </w:tc>
        <w:tc>
          <w:tcPr>
            <w:tcW w:w="1460" w:type="dxa"/>
            <w:shd w:val="clear" w:color="auto" w:fill="auto"/>
          </w:tcPr>
          <w:p w14:paraId="0309298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118BD06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- 61,519,731</w:t>
            </w:r>
          </w:p>
        </w:tc>
        <w:tc>
          <w:tcPr>
            <w:tcW w:w="1460" w:type="dxa"/>
            <w:shd w:val="clear" w:color="auto" w:fill="auto"/>
          </w:tcPr>
          <w:p w14:paraId="3BC6D28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5586ED4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44A19D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CDD41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84DB2A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CA4FC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7648E1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AB022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67EAC8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AD4B0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724F84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56A63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666,893</w:t>
            </w:r>
          </w:p>
        </w:tc>
        <w:tc>
          <w:tcPr>
            <w:tcW w:w="1460" w:type="dxa"/>
            <w:shd w:val="clear" w:color="auto" w:fill="auto"/>
          </w:tcPr>
          <w:p w14:paraId="0733A30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6302714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112,083,040</w:t>
            </w:r>
          </w:p>
        </w:tc>
        <w:tc>
          <w:tcPr>
            <w:tcW w:w="1460" w:type="dxa"/>
            <w:shd w:val="clear" w:color="auto" w:fill="auto"/>
          </w:tcPr>
          <w:p w14:paraId="6FC1796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6C5C3E5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- 61,519,731</w:t>
            </w:r>
          </w:p>
        </w:tc>
        <w:tc>
          <w:tcPr>
            <w:tcW w:w="1460" w:type="dxa"/>
            <w:shd w:val="clear" w:color="auto" w:fill="auto"/>
          </w:tcPr>
          <w:p w14:paraId="29D141B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5BD1D6E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0D58" w:rsidRPr="00336D25" w14:paraId="231ADB21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572CEDE6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109－112</w:t>
            </w:r>
          </w:p>
        </w:tc>
        <w:tc>
          <w:tcPr>
            <w:tcW w:w="1795" w:type="dxa"/>
            <w:shd w:val="clear" w:color="auto" w:fill="auto"/>
          </w:tcPr>
          <w:p w14:paraId="71AF85E4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</w:tcPr>
          <w:p w14:paraId="75B066E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0B687520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98,419,745</w:t>
            </w:r>
          </w:p>
        </w:tc>
        <w:tc>
          <w:tcPr>
            <w:tcW w:w="1460" w:type="dxa"/>
            <w:shd w:val="clear" w:color="auto" w:fill="auto"/>
          </w:tcPr>
          <w:p w14:paraId="416211E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56D85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24,992,592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0B6454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0B8C1C5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68,279,891</w:t>
            </w:r>
          </w:p>
        </w:tc>
        <w:tc>
          <w:tcPr>
            <w:tcW w:w="1460" w:type="dxa"/>
            <w:shd w:val="clear" w:color="auto" w:fill="auto"/>
          </w:tcPr>
          <w:p w14:paraId="192913B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57E758C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- 540,101</w:t>
            </w:r>
          </w:p>
        </w:tc>
        <w:tc>
          <w:tcPr>
            <w:tcW w:w="1460" w:type="dxa"/>
            <w:shd w:val="clear" w:color="auto" w:fill="auto"/>
          </w:tcPr>
          <w:p w14:paraId="6146CF8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7494F93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4,607,161</w:t>
            </w:r>
          </w:p>
        </w:tc>
        <w:tc>
          <w:tcPr>
            <w:tcW w:w="1460" w:type="dxa"/>
            <w:shd w:val="clear" w:color="auto" w:fill="auto"/>
          </w:tcPr>
          <w:p w14:paraId="122A68A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FDEA9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B1DA2D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FCA88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9D968F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9D324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D9EF0D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8A252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FC0E43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01280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24,992,592</w:t>
            </w:r>
          </w:p>
        </w:tc>
        <w:tc>
          <w:tcPr>
            <w:tcW w:w="1460" w:type="dxa"/>
            <w:shd w:val="clear" w:color="auto" w:fill="auto"/>
          </w:tcPr>
          <w:p w14:paraId="6569073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0946495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68,279,891</w:t>
            </w:r>
          </w:p>
        </w:tc>
        <w:tc>
          <w:tcPr>
            <w:tcW w:w="1460" w:type="dxa"/>
            <w:shd w:val="clear" w:color="auto" w:fill="auto"/>
          </w:tcPr>
          <w:p w14:paraId="6878FE6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04C38C4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- 540,101</w:t>
            </w:r>
          </w:p>
        </w:tc>
        <w:tc>
          <w:tcPr>
            <w:tcW w:w="1460" w:type="dxa"/>
            <w:shd w:val="clear" w:color="auto" w:fill="auto"/>
          </w:tcPr>
          <w:p w14:paraId="5CEA679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27953B9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4,607,161</w:t>
            </w:r>
          </w:p>
        </w:tc>
      </w:tr>
      <w:tr w:rsidR="00FB0D58" w:rsidRPr="00336D25" w14:paraId="084CEC33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58555655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88－112</w:t>
            </w:r>
          </w:p>
        </w:tc>
        <w:tc>
          <w:tcPr>
            <w:tcW w:w="1795" w:type="dxa"/>
            <w:shd w:val="clear" w:color="auto" w:fill="auto"/>
          </w:tcPr>
          <w:p w14:paraId="5CDDD072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</w:tcPr>
          <w:p w14:paraId="44928FE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45A6D593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358,979,523</w:t>
            </w:r>
          </w:p>
        </w:tc>
        <w:tc>
          <w:tcPr>
            <w:tcW w:w="1460" w:type="dxa"/>
            <w:shd w:val="clear" w:color="auto" w:fill="auto"/>
          </w:tcPr>
          <w:p w14:paraId="2C5C47A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350CE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19,000,230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D3C1DA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364B857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133,544,575</w:t>
            </w:r>
          </w:p>
        </w:tc>
        <w:tc>
          <w:tcPr>
            <w:tcW w:w="1460" w:type="dxa"/>
            <w:shd w:val="clear" w:color="auto" w:fill="auto"/>
          </w:tcPr>
          <w:p w14:paraId="0A4CC7D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3E9AEB6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- 205,417,545</w:t>
            </w:r>
          </w:p>
        </w:tc>
        <w:tc>
          <w:tcPr>
            <w:tcW w:w="1460" w:type="dxa"/>
            <w:shd w:val="clear" w:color="auto" w:fill="auto"/>
          </w:tcPr>
          <w:p w14:paraId="5846A58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2948888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1,017,173</w:t>
            </w:r>
          </w:p>
        </w:tc>
        <w:tc>
          <w:tcPr>
            <w:tcW w:w="1460" w:type="dxa"/>
            <w:shd w:val="clear" w:color="auto" w:fill="auto"/>
          </w:tcPr>
          <w:p w14:paraId="5EAA792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F6023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4C0C5C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7091E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39920C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8A78E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F4D529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6663C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70F1CA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CB8F4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19,000,230</w:t>
            </w:r>
          </w:p>
        </w:tc>
        <w:tc>
          <w:tcPr>
            <w:tcW w:w="1460" w:type="dxa"/>
            <w:shd w:val="clear" w:color="auto" w:fill="auto"/>
          </w:tcPr>
          <w:p w14:paraId="1143A73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6B73243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133,544,575</w:t>
            </w:r>
          </w:p>
        </w:tc>
        <w:tc>
          <w:tcPr>
            <w:tcW w:w="1460" w:type="dxa"/>
            <w:shd w:val="clear" w:color="auto" w:fill="auto"/>
          </w:tcPr>
          <w:p w14:paraId="3B419BD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5F0447C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- 205,417,545</w:t>
            </w:r>
          </w:p>
        </w:tc>
        <w:tc>
          <w:tcPr>
            <w:tcW w:w="1460" w:type="dxa"/>
            <w:shd w:val="clear" w:color="auto" w:fill="auto"/>
          </w:tcPr>
          <w:p w14:paraId="4242210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7DFA599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1,017,173</w:t>
            </w:r>
          </w:p>
        </w:tc>
      </w:tr>
      <w:tr w:rsidR="00FB0D58" w:rsidRPr="00336D25" w14:paraId="048C44DF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0A0E264A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111－112</w:t>
            </w:r>
          </w:p>
        </w:tc>
        <w:tc>
          <w:tcPr>
            <w:tcW w:w="1795" w:type="dxa"/>
            <w:shd w:val="clear" w:color="auto" w:fill="auto"/>
          </w:tcPr>
          <w:p w14:paraId="5BDF9C7A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60" w:type="dxa"/>
            <w:shd w:val="clear" w:color="auto" w:fill="auto"/>
          </w:tcPr>
          <w:p w14:paraId="2C82EBF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A3D918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38,768,190</w:t>
            </w:r>
          </w:p>
        </w:tc>
        <w:tc>
          <w:tcPr>
            <w:tcW w:w="1460" w:type="dxa"/>
            <w:shd w:val="clear" w:color="auto" w:fill="auto"/>
          </w:tcPr>
          <w:p w14:paraId="69CC508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3AFB1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3,107,473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7BFF20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B4F1B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26,710,717</w:t>
            </w:r>
          </w:p>
        </w:tc>
        <w:tc>
          <w:tcPr>
            <w:tcW w:w="1460" w:type="dxa"/>
            <w:shd w:val="clear" w:color="auto" w:fill="auto"/>
          </w:tcPr>
          <w:p w14:paraId="6DAA37B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450,000</w:t>
            </w:r>
          </w:p>
          <w:p w14:paraId="3628952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- 450,000</w:t>
            </w:r>
          </w:p>
        </w:tc>
        <w:tc>
          <w:tcPr>
            <w:tcW w:w="1460" w:type="dxa"/>
            <w:shd w:val="clear" w:color="auto" w:fill="auto"/>
          </w:tcPr>
          <w:p w14:paraId="4DEF47E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450,000</w:t>
            </w:r>
          </w:p>
          <w:p w14:paraId="6FA5FBA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  <w:tc>
          <w:tcPr>
            <w:tcW w:w="1460" w:type="dxa"/>
            <w:shd w:val="clear" w:color="auto" w:fill="auto"/>
          </w:tcPr>
          <w:p w14:paraId="4DB3F8E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5FA70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C97A8D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34E5C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560849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CBB22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B7D7FF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A2263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FA16B9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A8741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3,107,473</w:t>
            </w:r>
          </w:p>
        </w:tc>
        <w:tc>
          <w:tcPr>
            <w:tcW w:w="1460" w:type="dxa"/>
            <w:shd w:val="clear" w:color="auto" w:fill="auto"/>
          </w:tcPr>
          <w:p w14:paraId="3F7B5FA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11E28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26,710,717</w:t>
            </w:r>
          </w:p>
        </w:tc>
        <w:tc>
          <w:tcPr>
            <w:tcW w:w="1460" w:type="dxa"/>
            <w:shd w:val="clear" w:color="auto" w:fill="auto"/>
          </w:tcPr>
          <w:p w14:paraId="782B88B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450,000</w:t>
            </w:r>
          </w:p>
          <w:p w14:paraId="3927C4B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- 450,000</w:t>
            </w:r>
          </w:p>
        </w:tc>
        <w:tc>
          <w:tcPr>
            <w:tcW w:w="1460" w:type="dxa"/>
            <w:shd w:val="clear" w:color="auto" w:fill="auto"/>
          </w:tcPr>
          <w:p w14:paraId="45B1A4C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450,000</w:t>
            </w:r>
          </w:p>
          <w:p w14:paraId="4B0B1E0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</w:tr>
      <w:tr w:rsidR="00FB0D58" w:rsidRPr="00336D25" w14:paraId="7A644AA3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143ACD52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102－112</w:t>
            </w:r>
          </w:p>
        </w:tc>
        <w:tc>
          <w:tcPr>
            <w:tcW w:w="1795" w:type="dxa"/>
            <w:shd w:val="clear" w:color="auto" w:fill="auto"/>
          </w:tcPr>
          <w:p w14:paraId="2EE38002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</w:tcPr>
          <w:p w14:paraId="68B28F8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3A620D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244,620,277</w:t>
            </w:r>
          </w:p>
        </w:tc>
        <w:tc>
          <w:tcPr>
            <w:tcW w:w="1460" w:type="dxa"/>
            <w:shd w:val="clear" w:color="auto" w:fill="auto"/>
          </w:tcPr>
          <w:p w14:paraId="4BD0654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CA963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1,247,341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AF05BC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FE68F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69,901,101</w:t>
            </w:r>
          </w:p>
        </w:tc>
        <w:tc>
          <w:tcPr>
            <w:tcW w:w="1460" w:type="dxa"/>
            <w:shd w:val="clear" w:color="auto" w:fill="auto"/>
          </w:tcPr>
          <w:p w14:paraId="080DACF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0FB236E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- 173,471,835</w:t>
            </w:r>
          </w:p>
        </w:tc>
        <w:tc>
          <w:tcPr>
            <w:tcW w:w="1460" w:type="dxa"/>
            <w:shd w:val="clear" w:color="auto" w:fill="auto"/>
          </w:tcPr>
          <w:p w14:paraId="42F149A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3DA48B8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C89826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D54E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18F22E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398FB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A4B3CF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6FB5A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F9908F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FA774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FBF910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2B7B0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1,247,341</w:t>
            </w:r>
          </w:p>
        </w:tc>
        <w:tc>
          <w:tcPr>
            <w:tcW w:w="1460" w:type="dxa"/>
            <w:shd w:val="clear" w:color="auto" w:fill="auto"/>
          </w:tcPr>
          <w:p w14:paraId="061BB24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94305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69,901,101</w:t>
            </w:r>
          </w:p>
        </w:tc>
        <w:tc>
          <w:tcPr>
            <w:tcW w:w="1460" w:type="dxa"/>
            <w:shd w:val="clear" w:color="auto" w:fill="auto"/>
          </w:tcPr>
          <w:p w14:paraId="230FDA9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3242A4D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- 173,471,835</w:t>
            </w:r>
          </w:p>
        </w:tc>
        <w:tc>
          <w:tcPr>
            <w:tcW w:w="1460" w:type="dxa"/>
            <w:shd w:val="clear" w:color="auto" w:fill="auto"/>
          </w:tcPr>
          <w:p w14:paraId="41BB4E0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49AC848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0D58" w:rsidRPr="00336D25" w14:paraId="6E38B38B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74904021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5CF92800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60" w:type="dxa"/>
            <w:shd w:val="clear" w:color="auto" w:fill="auto"/>
          </w:tcPr>
          <w:p w14:paraId="5D80652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B4C117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4,875,872</w:t>
            </w:r>
          </w:p>
        </w:tc>
        <w:tc>
          <w:tcPr>
            <w:tcW w:w="1460" w:type="dxa"/>
            <w:shd w:val="clear" w:color="auto" w:fill="auto"/>
          </w:tcPr>
          <w:p w14:paraId="2E604CD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71E5B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F86B47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C5ECE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4,875,872</w:t>
            </w:r>
          </w:p>
        </w:tc>
        <w:tc>
          <w:tcPr>
            <w:tcW w:w="1460" w:type="dxa"/>
            <w:shd w:val="clear" w:color="auto" w:fill="auto"/>
          </w:tcPr>
          <w:p w14:paraId="6D1F4D0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DB45A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B0C33B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29E79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8A5CD4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C1766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7E77A0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410BA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868C67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933B1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94EDC7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6C857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B49F87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CD777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86E188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B0DC1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4,875,872</w:t>
            </w:r>
          </w:p>
        </w:tc>
        <w:tc>
          <w:tcPr>
            <w:tcW w:w="1460" w:type="dxa"/>
            <w:shd w:val="clear" w:color="auto" w:fill="auto"/>
          </w:tcPr>
          <w:p w14:paraId="65F9779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6EA08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510EA0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EEF4F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B0D58" w:rsidRPr="00336D25" w14:paraId="476E3710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104CD974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111－112</w:t>
            </w:r>
          </w:p>
        </w:tc>
        <w:tc>
          <w:tcPr>
            <w:tcW w:w="1795" w:type="dxa"/>
            <w:shd w:val="clear" w:color="auto" w:fill="auto"/>
          </w:tcPr>
          <w:p w14:paraId="6F3EF7A7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</w:tcPr>
          <w:p w14:paraId="5DAFAA9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689,850</w:t>
            </w:r>
          </w:p>
          <w:p w14:paraId="372F61E8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65,651,799</w:t>
            </w:r>
          </w:p>
        </w:tc>
        <w:tc>
          <w:tcPr>
            <w:tcW w:w="1460" w:type="dxa"/>
            <w:shd w:val="clear" w:color="auto" w:fill="auto"/>
          </w:tcPr>
          <w:p w14:paraId="2FCBC3F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188,110</w:t>
            </w:r>
          </w:p>
          <w:p w14:paraId="3729CDE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334,885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9CCAAF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501,740</w:t>
            </w:r>
          </w:p>
          <w:p w14:paraId="1BC8EC8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65,216,914</w:t>
            </w:r>
          </w:p>
        </w:tc>
        <w:tc>
          <w:tcPr>
            <w:tcW w:w="1460" w:type="dxa"/>
            <w:shd w:val="clear" w:color="auto" w:fill="auto"/>
          </w:tcPr>
          <w:p w14:paraId="0627B6F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A3D29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3D3AE8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DBFEB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1460" w:type="dxa"/>
            <w:shd w:val="clear" w:color="auto" w:fill="auto"/>
          </w:tcPr>
          <w:p w14:paraId="04C75B7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0CCBC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8F2928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ECC51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25136E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B517D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E5F47C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506BA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03E32B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188,110</w:t>
            </w:r>
          </w:p>
          <w:p w14:paraId="2D2C82E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334,885</w:t>
            </w:r>
          </w:p>
        </w:tc>
        <w:tc>
          <w:tcPr>
            <w:tcW w:w="1460" w:type="dxa"/>
            <w:shd w:val="clear" w:color="auto" w:fill="auto"/>
          </w:tcPr>
          <w:p w14:paraId="1FA6AB6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501,740</w:t>
            </w:r>
          </w:p>
          <w:p w14:paraId="5809DC2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65,216,914</w:t>
            </w:r>
          </w:p>
        </w:tc>
        <w:tc>
          <w:tcPr>
            <w:tcW w:w="1460" w:type="dxa"/>
            <w:shd w:val="clear" w:color="auto" w:fill="auto"/>
          </w:tcPr>
          <w:p w14:paraId="0D4F2F7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DDA32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EC8F9B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20C69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</w:tr>
      <w:tr w:rsidR="00FB0D58" w:rsidRPr="00336D25" w14:paraId="7B9A1CDD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6A4335DB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108－112</w:t>
            </w:r>
          </w:p>
        </w:tc>
        <w:tc>
          <w:tcPr>
            <w:tcW w:w="1795" w:type="dxa"/>
            <w:shd w:val="clear" w:color="auto" w:fill="auto"/>
          </w:tcPr>
          <w:p w14:paraId="2F75F29E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</w:tcPr>
          <w:p w14:paraId="5AE96BF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E0CBE2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184,863,579</w:t>
            </w:r>
          </w:p>
        </w:tc>
        <w:tc>
          <w:tcPr>
            <w:tcW w:w="1460" w:type="dxa"/>
            <w:shd w:val="clear" w:color="auto" w:fill="auto"/>
          </w:tcPr>
          <w:p w14:paraId="15FA8A6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9D2B9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882,253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39E68A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224B0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79,803,186</w:t>
            </w:r>
          </w:p>
        </w:tc>
        <w:tc>
          <w:tcPr>
            <w:tcW w:w="1460" w:type="dxa"/>
            <w:shd w:val="clear" w:color="auto" w:fill="auto"/>
          </w:tcPr>
          <w:p w14:paraId="01A51C6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77,792,155</w:t>
            </w:r>
          </w:p>
          <w:p w14:paraId="363F01C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- 77,792,155</w:t>
            </w:r>
          </w:p>
        </w:tc>
        <w:tc>
          <w:tcPr>
            <w:tcW w:w="1460" w:type="dxa"/>
            <w:shd w:val="clear" w:color="auto" w:fill="auto"/>
          </w:tcPr>
          <w:p w14:paraId="2A349DF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77,792,155</w:t>
            </w:r>
          </w:p>
          <w:p w14:paraId="3F9BF9A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26,385,985</w:t>
            </w:r>
          </w:p>
        </w:tc>
        <w:tc>
          <w:tcPr>
            <w:tcW w:w="1460" w:type="dxa"/>
            <w:shd w:val="clear" w:color="auto" w:fill="auto"/>
          </w:tcPr>
          <w:p w14:paraId="5DC519A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75753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E1F2B4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CD254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51BFBC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9597E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EF0E6F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D8483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658888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7A959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882,253</w:t>
            </w:r>
          </w:p>
        </w:tc>
        <w:tc>
          <w:tcPr>
            <w:tcW w:w="1460" w:type="dxa"/>
            <w:shd w:val="clear" w:color="auto" w:fill="auto"/>
          </w:tcPr>
          <w:p w14:paraId="12CA511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95F43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79,803,186</w:t>
            </w:r>
          </w:p>
        </w:tc>
        <w:tc>
          <w:tcPr>
            <w:tcW w:w="1460" w:type="dxa"/>
            <w:shd w:val="clear" w:color="auto" w:fill="auto"/>
          </w:tcPr>
          <w:p w14:paraId="71C79EE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77,792,155</w:t>
            </w:r>
          </w:p>
          <w:p w14:paraId="1228D12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- 77,792,155</w:t>
            </w:r>
          </w:p>
        </w:tc>
        <w:tc>
          <w:tcPr>
            <w:tcW w:w="1460" w:type="dxa"/>
            <w:shd w:val="clear" w:color="auto" w:fill="auto"/>
          </w:tcPr>
          <w:p w14:paraId="42EB892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77,792,155</w:t>
            </w:r>
          </w:p>
          <w:p w14:paraId="60FA40F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26,385,985</w:t>
            </w:r>
          </w:p>
        </w:tc>
      </w:tr>
      <w:tr w:rsidR="00FB0D58" w:rsidRPr="00336D25" w14:paraId="4E7A8D59" w14:textId="77777777" w:rsidTr="006D5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30"/>
        </w:trPr>
        <w:tc>
          <w:tcPr>
            <w:tcW w:w="965" w:type="dxa"/>
            <w:shd w:val="clear" w:color="auto" w:fill="auto"/>
          </w:tcPr>
          <w:p w14:paraId="625236C8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88－112</w:t>
            </w:r>
          </w:p>
        </w:tc>
        <w:tc>
          <w:tcPr>
            <w:tcW w:w="1795" w:type="dxa"/>
            <w:shd w:val="clear" w:color="auto" w:fill="auto"/>
          </w:tcPr>
          <w:p w14:paraId="070C7119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60" w:type="dxa"/>
            <w:shd w:val="clear" w:color="auto" w:fill="auto"/>
          </w:tcPr>
          <w:p w14:paraId="035B88C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699AF2B6" w14:textId="77777777" w:rsidR="00FB0D58" w:rsidRPr="00336D25" w:rsidRDefault="00FB0D58" w:rsidP="006D55DF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105,469,460</w:t>
            </w:r>
          </w:p>
        </w:tc>
        <w:tc>
          <w:tcPr>
            <w:tcW w:w="1460" w:type="dxa"/>
            <w:shd w:val="clear" w:color="auto" w:fill="auto"/>
          </w:tcPr>
          <w:p w14:paraId="785E27B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25FA5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F0175E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761515C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15,940,388</w:t>
            </w:r>
          </w:p>
        </w:tc>
        <w:tc>
          <w:tcPr>
            <w:tcW w:w="1460" w:type="dxa"/>
            <w:shd w:val="clear" w:color="auto" w:fill="auto"/>
          </w:tcPr>
          <w:p w14:paraId="21F06A4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1F28EAB3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- 85,102,500</w:t>
            </w:r>
          </w:p>
        </w:tc>
        <w:tc>
          <w:tcPr>
            <w:tcW w:w="1460" w:type="dxa"/>
            <w:shd w:val="clear" w:color="auto" w:fill="auto"/>
          </w:tcPr>
          <w:p w14:paraId="7FC0998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1ACE112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4,426,572</w:t>
            </w:r>
          </w:p>
        </w:tc>
        <w:tc>
          <w:tcPr>
            <w:tcW w:w="1460" w:type="dxa"/>
            <w:shd w:val="clear" w:color="auto" w:fill="auto"/>
          </w:tcPr>
          <w:p w14:paraId="6E75DC6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A95AC0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AF509A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80B46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595674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A7C76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29AF9D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6E909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2AD6CD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342287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51D935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6AAB86F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15,940,388</w:t>
            </w:r>
          </w:p>
        </w:tc>
        <w:tc>
          <w:tcPr>
            <w:tcW w:w="1460" w:type="dxa"/>
            <w:shd w:val="clear" w:color="auto" w:fill="auto"/>
          </w:tcPr>
          <w:p w14:paraId="5164A6D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1D605C8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- 85,102,500</w:t>
            </w:r>
          </w:p>
        </w:tc>
        <w:tc>
          <w:tcPr>
            <w:tcW w:w="1460" w:type="dxa"/>
            <w:shd w:val="clear" w:color="auto" w:fill="auto"/>
          </w:tcPr>
          <w:p w14:paraId="14CB185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4E708A6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4,426,572</w:t>
            </w:r>
          </w:p>
        </w:tc>
      </w:tr>
      <w:tr w:rsidR="00FB0D58" w:rsidRPr="00336D25" w14:paraId="76C88FCB" w14:textId="77777777" w:rsidTr="00265E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5"/>
        </w:trPr>
        <w:tc>
          <w:tcPr>
            <w:tcW w:w="965" w:type="dxa"/>
            <w:shd w:val="clear" w:color="auto" w:fill="auto"/>
          </w:tcPr>
          <w:p w14:paraId="4E8D79CE" w14:textId="77777777" w:rsidR="00FB0D58" w:rsidRPr="00336D25" w:rsidRDefault="00FB0D58" w:rsidP="006D5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2486B1F3" w14:textId="77777777" w:rsidR="00FB0D58" w:rsidRPr="00336D25" w:rsidRDefault="00FB0D58" w:rsidP="006D5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36D25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</w:tcPr>
          <w:p w14:paraId="5E65702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8C367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4212A389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18A80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CF38FB4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DCC0D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2DDEA06B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BCF81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C85A426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F74F4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3A9FC7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4628C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D966CAC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D3E64A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2367CA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57D47F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7800C3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60779D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DD9844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B43AC8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9400431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ED974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10D06F15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4243A2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42970E0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DBFEBE" w14:textId="77777777" w:rsidR="00FB0D58" w:rsidRPr="00336D25" w:rsidRDefault="00FB0D58" w:rsidP="006D55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36D2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741579C" w14:textId="77777777" w:rsidR="00D867AC" w:rsidRPr="006D55DF" w:rsidRDefault="00D867AC" w:rsidP="00ED19D3">
      <w:pPr>
        <w:ind w:right="414"/>
        <w:rPr>
          <w:rFonts w:eastAsia="標楷體"/>
          <w:sz w:val="16"/>
          <w:szCs w:val="16"/>
        </w:rPr>
      </w:pPr>
    </w:p>
    <w:sectPr w:rsidR="00D867AC" w:rsidRPr="006D55DF" w:rsidSect="009B289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E71D3" w14:textId="77777777" w:rsidR="00D2786D" w:rsidRDefault="00D2786D">
      <w:r>
        <w:separator/>
      </w:r>
    </w:p>
  </w:endnote>
  <w:endnote w:type="continuationSeparator" w:id="0">
    <w:p w14:paraId="7B85A1DF" w14:textId="77777777" w:rsidR="00D2786D" w:rsidRDefault="00D2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071101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F227657" w14:textId="69B3D18D" w:rsidR="00017810" w:rsidRPr="00D55392" w:rsidRDefault="00017810" w:rsidP="00017810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D55392">
          <w:rPr>
            <w:rFonts w:ascii="標楷體" w:eastAsia="標楷體" w:hAnsi="標楷體" w:hint="eastAsia"/>
            <w:sz w:val="24"/>
            <w:szCs w:val="24"/>
          </w:rPr>
          <w:t>14</w:t>
        </w:r>
        <w:r w:rsidR="00DC3989" w:rsidRPr="00D55392">
          <w:rPr>
            <w:rFonts w:ascii="標楷體" w:eastAsia="標楷體" w:hAnsi="標楷體" w:hint="eastAsia"/>
            <w:sz w:val="24"/>
            <w:szCs w:val="24"/>
          </w:rPr>
          <w:t>－</w:t>
        </w:r>
        <w:r w:rsidRPr="00D55392">
          <w:rPr>
            <w:rFonts w:ascii="標楷體" w:eastAsia="標楷體" w:hAnsi="標楷體"/>
            <w:sz w:val="24"/>
            <w:szCs w:val="24"/>
          </w:rPr>
          <w:fldChar w:fldCharType="begin"/>
        </w:r>
        <w:r w:rsidRPr="00D55392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55392">
          <w:rPr>
            <w:rFonts w:ascii="標楷體" w:eastAsia="標楷體" w:hAnsi="標楷體"/>
            <w:sz w:val="24"/>
            <w:szCs w:val="24"/>
          </w:rPr>
          <w:fldChar w:fldCharType="separate"/>
        </w:r>
        <w:r w:rsidR="00D55392" w:rsidRPr="00D55392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D55392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CD741" w14:textId="77777777" w:rsidR="00D2786D" w:rsidRDefault="00D2786D">
      <w:r>
        <w:separator/>
      </w:r>
    </w:p>
  </w:footnote>
  <w:footnote w:type="continuationSeparator" w:id="0">
    <w:p w14:paraId="7380761F" w14:textId="77777777" w:rsidR="00D2786D" w:rsidRDefault="00D2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76E6" w14:textId="77777777" w:rsidR="00D2786D" w:rsidRDefault="00D2786D">
    <w:pPr>
      <w:jc w:val="center"/>
    </w:pPr>
    <w:r w:rsidRPr="001823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823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18230E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18230E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18230E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C1E0" w14:textId="77777777" w:rsidR="00D2786D" w:rsidRPr="00430430" w:rsidRDefault="00D2786D">
    <w:pPr>
      <w:jc w:val="center"/>
      <w:rPr>
        <w:rFonts w:ascii="標楷體" w:eastAsia="標楷體" w:hAnsi="標楷體"/>
        <w:b/>
        <w:sz w:val="36"/>
        <w:szCs w:val="36"/>
      </w:rPr>
    </w:pPr>
    <w:r w:rsidRPr="0043043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拾肆</w:t>
    </w:r>
    <w:r w:rsidRPr="00430430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年度嘉義市總決算以前年度歲出</w:t>
    </w:r>
    <w:r w:rsidRPr="00430430">
      <w:rPr>
        <w:rFonts w:ascii="標楷體" w:eastAsia="標楷體" w:hAnsi="標楷體"/>
        <w:b/>
        <w:spacing w:val="60"/>
        <w:sz w:val="36"/>
        <w:szCs w:val="36"/>
        <w:u w:val="single"/>
      </w:rPr>
      <w:t>機關別</w:t>
    </w:r>
    <w:r w:rsidRPr="00430430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D58"/>
    <w:rsid w:val="0001712C"/>
    <w:rsid w:val="00017810"/>
    <w:rsid w:val="000A3326"/>
    <w:rsid w:val="001214FD"/>
    <w:rsid w:val="0018230E"/>
    <w:rsid w:val="001A4B2C"/>
    <w:rsid w:val="00265E77"/>
    <w:rsid w:val="00336D25"/>
    <w:rsid w:val="003F092B"/>
    <w:rsid w:val="004272E7"/>
    <w:rsid w:val="00430430"/>
    <w:rsid w:val="004E0B7F"/>
    <w:rsid w:val="006D55DF"/>
    <w:rsid w:val="00702C67"/>
    <w:rsid w:val="00734FFE"/>
    <w:rsid w:val="00775C5D"/>
    <w:rsid w:val="00866BA2"/>
    <w:rsid w:val="008B0CCA"/>
    <w:rsid w:val="008C1458"/>
    <w:rsid w:val="008E605A"/>
    <w:rsid w:val="009B289A"/>
    <w:rsid w:val="009D2E50"/>
    <w:rsid w:val="00AA7593"/>
    <w:rsid w:val="00AB6EA1"/>
    <w:rsid w:val="00AF5F09"/>
    <w:rsid w:val="00B27658"/>
    <w:rsid w:val="00C46FD2"/>
    <w:rsid w:val="00CB1812"/>
    <w:rsid w:val="00CE74C9"/>
    <w:rsid w:val="00D2786D"/>
    <w:rsid w:val="00D55392"/>
    <w:rsid w:val="00D867AC"/>
    <w:rsid w:val="00DC3989"/>
    <w:rsid w:val="00E954E1"/>
    <w:rsid w:val="00EC414C"/>
    <w:rsid w:val="00ED19D3"/>
    <w:rsid w:val="00FB0D58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DCE6DB0"/>
  <w15:chartTrackingRefBased/>
  <w15:docId w15:val="{69C20017-0591-4165-8DEB-A760A5F0C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D27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2786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0178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xmYwi3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xxmYwi3以前年度歲出決算審定表.dot</Template>
  <TotalTime>279</TotalTime>
  <Pages>1</Pages>
  <Words>375</Words>
  <Characters>2139</Characters>
  <Application>Microsoft Office Word</Application>
  <DocSecurity>0</DocSecurity>
  <Lines>17</Lines>
  <Paragraphs>5</Paragraphs>
  <ScaleCrop>false</ScaleCrop>
  <Company>N.A.O.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13</cp:revision>
  <cp:lastPrinted>2025-07-10T02:10:00Z</cp:lastPrinted>
  <dcterms:created xsi:type="dcterms:W3CDTF">2025-06-12T03:31:00Z</dcterms:created>
  <dcterms:modified xsi:type="dcterms:W3CDTF">2025-07-14T09:04:00Z</dcterms:modified>
</cp:coreProperties>
</file>