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5"/>
        <w:gridCol w:w="1795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:rsidRPr="003161F1" w14:paraId="65F3FFFD" w14:textId="77777777" w:rsidTr="00385FD8">
        <w:trPr>
          <w:cantSplit/>
          <w:trHeight w:val="270"/>
          <w:tblHeader/>
        </w:trPr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696B4FBE" w14:textId="77777777" w:rsidR="00D867AC" w:rsidRPr="003161F1" w:rsidRDefault="00D867AC" w:rsidP="00B568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14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F2867" w14:textId="77777777" w:rsidR="00D867AC" w:rsidRPr="003161F1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 w:rsidRPr="003161F1"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 w:rsidRPr="003161F1"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DE557" w14:textId="77777777" w:rsidR="00D867AC" w:rsidRPr="003161F1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單位</w:t>
            </w:r>
            <w:r w:rsidRPr="003161F1">
              <w:rPr>
                <w:rFonts w:ascii="標楷體" w:eastAsia="標楷體" w:hAnsi="標楷體"/>
                <w:sz w:val="20"/>
              </w:rPr>
              <w:t>：</w:t>
            </w:r>
            <w:r w:rsidRPr="003161F1">
              <w:rPr>
                <w:rFonts w:ascii="標楷體" w:eastAsia="標楷體" w:hAnsi="標楷體" w:hint="eastAsia"/>
                <w:sz w:val="20"/>
              </w:rPr>
              <w:t>新臺幣</w:t>
            </w:r>
            <w:r w:rsidR="00DE13D4" w:rsidRPr="003161F1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:rsidRPr="003161F1" w14:paraId="768D321B" w14:textId="77777777" w:rsidTr="00385FD8">
        <w:trPr>
          <w:cantSplit/>
          <w:trHeight w:val="270"/>
          <w:tblHeader/>
        </w:trPr>
        <w:tc>
          <w:tcPr>
            <w:tcW w:w="965" w:type="dxa"/>
            <w:tcBorders>
              <w:top w:val="nil"/>
              <w:left w:val="nil"/>
              <w:right w:val="nil"/>
            </w:tcBorders>
          </w:tcPr>
          <w:p w14:paraId="5CB06E64" w14:textId="77777777" w:rsidR="00D867AC" w:rsidRPr="003161F1" w:rsidRDefault="00D867AC" w:rsidP="00B5682F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144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7787D83A" w14:textId="77777777" w:rsidR="00D867AC" w:rsidRPr="003161F1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317F2A79" w14:textId="77777777" w:rsidR="00D867AC" w:rsidRPr="003161F1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:rsidRPr="003161F1" w14:paraId="7D1DC2D6" w14:textId="77777777" w:rsidTr="00385FD8">
        <w:trPr>
          <w:cantSplit/>
          <w:tblHeader/>
        </w:trPr>
        <w:tc>
          <w:tcPr>
            <w:tcW w:w="965" w:type="dxa"/>
            <w:vMerge w:val="restart"/>
            <w:tcBorders>
              <w:left w:val="nil"/>
            </w:tcBorders>
            <w:vAlign w:val="center"/>
          </w:tcPr>
          <w:p w14:paraId="21C820F5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年度別</w:t>
            </w:r>
          </w:p>
        </w:tc>
        <w:tc>
          <w:tcPr>
            <w:tcW w:w="1795" w:type="dxa"/>
            <w:vMerge w:val="restart"/>
            <w:tcBorders>
              <w:left w:val="nil"/>
            </w:tcBorders>
            <w:vAlign w:val="center"/>
          </w:tcPr>
          <w:p w14:paraId="15A52741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14:paraId="7BDFB0B1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以前年度</w:t>
            </w:r>
            <w:r w:rsidRPr="003161F1">
              <w:rPr>
                <w:rFonts w:ascii="標楷體" w:eastAsia="標楷體" w:hAnsi="標楷體"/>
                <w:sz w:val="20"/>
              </w:rPr>
              <w:br/>
            </w:r>
            <w:r w:rsidRPr="003161F1">
              <w:rPr>
                <w:rFonts w:ascii="標楷體" w:eastAsia="標楷體" w:hAnsi="標楷體" w:hint="eastAsia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14:paraId="4F8A6C76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14:paraId="0C6FD5F1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14:paraId="396F47AE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:rsidRPr="003161F1" w14:paraId="59556954" w14:textId="77777777" w:rsidTr="00385FD8">
        <w:trPr>
          <w:cantSplit/>
          <w:trHeight w:val="260"/>
          <w:tblHeader/>
        </w:trPr>
        <w:tc>
          <w:tcPr>
            <w:tcW w:w="965" w:type="dxa"/>
            <w:vMerge/>
            <w:tcBorders>
              <w:left w:val="nil"/>
            </w:tcBorders>
            <w:vAlign w:val="center"/>
          </w:tcPr>
          <w:p w14:paraId="79C889C5" w14:textId="77777777" w:rsidR="00D867AC" w:rsidRPr="003161F1" w:rsidRDefault="00D867AC" w:rsidP="0084435C">
            <w:pPr>
              <w:ind w:leftChars="20" w:left="48" w:rightChars="20" w:right="48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95" w:type="dxa"/>
            <w:vMerge/>
            <w:vAlign w:val="center"/>
          </w:tcPr>
          <w:p w14:paraId="1D5A387D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2935D8DF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14:paraId="11CDA51A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3161F1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 w:rsidRPr="003161F1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14:paraId="194391DE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503FA6B2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34EAEB95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 w:rsidRPr="003161F1"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335C82B4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3161F1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 w:rsidRPr="003161F1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7F0F097B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7EEBA891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31AED0AB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 w:rsidRPr="003161F1"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1A87EBB1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3161F1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 w:rsidRPr="003161F1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6B69A849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4F69E132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2BF10B90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 w:rsidRPr="003161F1"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:rsidRPr="003161F1" w14:paraId="753F1C7E" w14:textId="77777777" w:rsidTr="00385FD8">
        <w:trPr>
          <w:cantSplit/>
          <w:trHeight w:val="128"/>
          <w:tblHeader/>
        </w:trPr>
        <w:tc>
          <w:tcPr>
            <w:tcW w:w="965" w:type="dxa"/>
            <w:vMerge/>
            <w:tcBorders>
              <w:left w:val="nil"/>
            </w:tcBorders>
            <w:vAlign w:val="center"/>
          </w:tcPr>
          <w:p w14:paraId="3CB6A970" w14:textId="77777777" w:rsidR="00D867AC" w:rsidRPr="003161F1" w:rsidRDefault="00D867AC" w:rsidP="0084435C">
            <w:pPr>
              <w:ind w:leftChars="20" w:left="48" w:rightChars="20" w:right="48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95" w:type="dxa"/>
            <w:vMerge/>
            <w:vAlign w:val="center"/>
          </w:tcPr>
          <w:p w14:paraId="468EF312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750FDB05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C5234B7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14:paraId="78BD51E1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11FB1941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9049778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033D405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0F59C692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0223812C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71F15F4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E9A087B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6445B89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27784C32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4D0FE132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:rsidRPr="003161F1" w14:paraId="169AB7DB" w14:textId="77777777" w:rsidTr="00385FD8">
        <w:trPr>
          <w:cantSplit/>
          <w:trHeight w:val="127"/>
          <w:tblHeader/>
        </w:trPr>
        <w:tc>
          <w:tcPr>
            <w:tcW w:w="965" w:type="dxa"/>
            <w:vMerge/>
            <w:tcBorders>
              <w:left w:val="nil"/>
            </w:tcBorders>
            <w:vAlign w:val="center"/>
          </w:tcPr>
          <w:p w14:paraId="11350C1B" w14:textId="77777777" w:rsidR="00D867AC" w:rsidRPr="003161F1" w:rsidRDefault="00D867AC" w:rsidP="0084435C">
            <w:pPr>
              <w:ind w:leftChars="20" w:left="48" w:rightChars="20" w:right="48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95" w:type="dxa"/>
            <w:vMerge/>
            <w:vAlign w:val="center"/>
          </w:tcPr>
          <w:p w14:paraId="3B1E24E0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0E7980A4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648D031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14:paraId="1267E5FC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36EEA387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7C04479C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4B3C1625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B2A67A0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04D64B55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2C14A611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2F3397C5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9521FE1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0E9DE73D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5ABCC33C" w14:textId="77777777" w:rsidR="00D867AC" w:rsidRPr="003161F1" w:rsidRDefault="00D867AC" w:rsidP="0084435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DE13D4" w:rsidRPr="003161F1" w14:paraId="208C4008" w14:textId="77777777" w:rsidTr="00D761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96"/>
        </w:trPr>
        <w:tc>
          <w:tcPr>
            <w:tcW w:w="965" w:type="dxa"/>
            <w:shd w:val="clear" w:color="auto" w:fill="auto"/>
            <w:vAlign w:val="center"/>
          </w:tcPr>
          <w:p w14:paraId="488C04FB" w14:textId="77777777" w:rsidR="00DE13D4" w:rsidRPr="003161F1" w:rsidRDefault="00DE13D4" w:rsidP="00DC4FBD">
            <w:pPr>
              <w:spacing w:beforeLines="50" w:before="180" w:afterLines="50" w:after="18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795" w:type="dxa"/>
            <w:shd w:val="clear" w:color="auto" w:fill="auto"/>
          </w:tcPr>
          <w:p w14:paraId="3EA7E268" w14:textId="77777777" w:rsidR="00DE13D4" w:rsidRPr="003161F1" w:rsidRDefault="00DE13D4" w:rsidP="00DC4FBD">
            <w:pPr>
              <w:spacing w:beforeLines="50" w:before="180" w:afterLines="50" w:after="18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161F1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</w:tcPr>
          <w:p w14:paraId="49A585B9" w14:textId="77777777" w:rsidR="00DE13D4" w:rsidRPr="008000D1" w:rsidRDefault="00DE13D4" w:rsidP="00DC4FBD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4,851,264,168</w:t>
            </w:r>
          </w:p>
        </w:tc>
        <w:tc>
          <w:tcPr>
            <w:tcW w:w="1460" w:type="dxa"/>
            <w:shd w:val="clear" w:color="auto" w:fill="auto"/>
          </w:tcPr>
          <w:p w14:paraId="6E07F128" w14:textId="77777777" w:rsidR="00DE13D4" w:rsidRPr="008000D1" w:rsidRDefault="00DE13D4" w:rsidP="00DC4FBD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273,806,618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41BB7B66" w14:textId="77777777" w:rsidR="00DE13D4" w:rsidRPr="008000D1" w:rsidRDefault="00DE13D4" w:rsidP="00DC4FBD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1,823,881,742</w:t>
            </w:r>
          </w:p>
        </w:tc>
        <w:tc>
          <w:tcPr>
            <w:tcW w:w="1460" w:type="dxa"/>
            <w:shd w:val="clear" w:color="auto" w:fill="auto"/>
          </w:tcPr>
          <w:p w14:paraId="5079D93C" w14:textId="77777777" w:rsidR="00DE13D4" w:rsidRPr="008000D1" w:rsidRDefault="00DE13D4" w:rsidP="00DC4FBD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6D8FC330" w14:textId="77777777" w:rsidR="00DE13D4" w:rsidRPr="008000D1" w:rsidRDefault="00DE13D4" w:rsidP="00DC4FBD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2,753,575,808</w:t>
            </w:r>
          </w:p>
        </w:tc>
        <w:tc>
          <w:tcPr>
            <w:tcW w:w="1460" w:type="dxa"/>
            <w:shd w:val="clear" w:color="auto" w:fill="auto"/>
          </w:tcPr>
          <w:p w14:paraId="3F3FF3F6" w14:textId="77777777" w:rsidR="00DE13D4" w:rsidRPr="008000D1" w:rsidRDefault="00DE13D4" w:rsidP="00DC4FBD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615,524</w:t>
            </w:r>
          </w:p>
        </w:tc>
        <w:tc>
          <w:tcPr>
            <w:tcW w:w="1460" w:type="dxa"/>
            <w:shd w:val="clear" w:color="auto" w:fill="auto"/>
          </w:tcPr>
          <w:p w14:paraId="137EF106" w14:textId="77777777" w:rsidR="00DE13D4" w:rsidRPr="008000D1" w:rsidRDefault="00DE13D4" w:rsidP="00DC4FBD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07F11FB1" w14:textId="77777777" w:rsidR="00DE13D4" w:rsidRPr="008000D1" w:rsidRDefault="00DE13D4" w:rsidP="00DC4FBD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485978BB" w14:textId="77777777" w:rsidR="00DE13D4" w:rsidRPr="008000D1" w:rsidRDefault="00DE13D4" w:rsidP="00DC4FBD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- 615,524</w:t>
            </w:r>
          </w:p>
        </w:tc>
        <w:tc>
          <w:tcPr>
            <w:tcW w:w="1460" w:type="dxa"/>
            <w:shd w:val="clear" w:color="auto" w:fill="auto"/>
          </w:tcPr>
          <w:p w14:paraId="2B7976F3" w14:textId="77777777" w:rsidR="00DE13D4" w:rsidRPr="008000D1" w:rsidRDefault="00DE13D4" w:rsidP="00DC4FBD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274,422,142</w:t>
            </w:r>
          </w:p>
        </w:tc>
        <w:tc>
          <w:tcPr>
            <w:tcW w:w="1460" w:type="dxa"/>
            <w:shd w:val="clear" w:color="auto" w:fill="auto"/>
          </w:tcPr>
          <w:p w14:paraId="6DD51A06" w14:textId="77777777" w:rsidR="00DE13D4" w:rsidRPr="008000D1" w:rsidRDefault="00DE13D4" w:rsidP="00DC4FBD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1,823,881,742</w:t>
            </w:r>
          </w:p>
        </w:tc>
        <w:tc>
          <w:tcPr>
            <w:tcW w:w="1460" w:type="dxa"/>
            <w:shd w:val="clear" w:color="auto" w:fill="auto"/>
          </w:tcPr>
          <w:p w14:paraId="2354388A" w14:textId="77777777" w:rsidR="00DE13D4" w:rsidRPr="008000D1" w:rsidRDefault="00DE13D4" w:rsidP="00DC4FBD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7109D062" w14:textId="77777777" w:rsidR="00DE13D4" w:rsidRPr="008000D1" w:rsidRDefault="00DE13D4" w:rsidP="00DC4FBD">
            <w:pPr>
              <w:spacing w:beforeLines="50" w:before="180"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2,752,960,284</w:t>
            </w:r>
          </w:p>
        </w:tc>
      </w:tr>
      <w:tr w:rsidR="00DE13D4" w:rsidRPr="003161F1" w14:paraId="4AEBE7ED" w14:textId="77777777" w:rsidTr="00D761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96"/>
        </w:trPr>
        <w:tc>
          <w:tcPr>
            <w:tcW w:w="965" w:type="dxa"/>
            <w:shd w:val="clear" w:color="auto" w:fill="auto"/>
            <w:vAlign w:val="center"/>
          </w:tcPr>
          <w:p w14:paraId="3F813345" w14:textId="77777777" w:rsidR="00DE13D4" w:rsidRPr="003161F1" w:rsidRDefault="00DE13D4" w:rsidP="00DC4FBD">
            <w:pPr>
              <w:spacing w:afterLines="50" w:after="18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795" w:type="dxa"/>
            <w:shd w:val="clear" w:color="auto" w:fill="auto"/>
          </w:tcPr>
          <w:p w14:paraId="5A98B907" w14:textId="77777777" w:rsidR="00DE13D4" w:rsidRPr="003161F1" w:rsidRDefault="00DE13D4" w:rsidP="0084435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161F1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</w:tcPr>
          <w:p w14:paraId="2FFF2F04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32,109,293</w:t>
            </w:r>
          </w:p>
          <w:p w14:paraId="6BBB6E63" w14:textId="77777777" w:rsidR="00DE13D4" w:rsidRPr="008000D1" w:rsidRDefault="00DE13D4" w:rsidP="0084435C">
            <w:pPr>
              <w:spacing w:afterLines="50" w:after="18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4,819,154,875</w:t>
            </w:r>
          </w:p>
        </w:tc>
        <w:tc>
          <w:tcPr>
            <w:tcW w:w="1460" w:type="dxa"/>
            <w:shd w:val="clear" w:color="auto" w:fill="auto"/>
          </w:tcPr>
          <w:p w14:paraId="1086C62D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1,044,746</w:t>
            </w:r>
          </w:p>
          <w:p w14:paraId="1D6D69B7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272,761,872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097D6242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30,896,244</w:t>
            </w:r>
          </w:p>
          <w:p w14:paraId="2A2F2A1C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1,792,985,498</w:t>
            </w:r>
          </w:p>
        </w:tc>
        <w:tc>
          <w:tcPr>
            <w:tcW w:w="1460" w:type="dxa"/>
            <w:shd w:val="clear" w:color="auto" w:fill="auto"/>
          </w:tcPr>
          <w:p w14:paraId="6E6F4D7C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1,813,742,732</w:t>
            </w:r>
          </w:p>
          <w:p w14:paraId="3EFC7BAB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- 1,813,742,732</w:t>
            </w:r>
          </w:p>
        </w:tc>
        <w:tc>
          <w:tcPr>
            <w:tcW w:w="1460" w:type="dxa"/>
            <w:shd w:val="clear" w:color="auto" w:fill="auto"/>
          </w:tcPr>
          <w:p w14:paraId="77211F11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1,813,911,035</w:t>
            </w:r>
          </w:p>
          <w:p w14:paraId="4CB1C81C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939,664,773</w:t>
            </w:r>
          </w:p>
        </w:tc>
        <w:tc>
          <w:tcPr>
            <w:tcW w:w="1460" w:type="dxa"/>
            <w:shd w:val="clear" w:color="auto" w:fill="auto"/>
          </w:tcPr>
          <w:p w14:paraId="5B56BA9A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615,524</w:t>
            </w:r>
          </w:p>
          <w:p w14:paraId="29419D62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553F809B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035A982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25B4829F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903CF8E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423E2884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- 615,524</w:t>
            </w:r>
          </w:p>
          <w:p w14:paraId="65A5370D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0E3DEB8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1,660,270</w:t>
            </w:r>
          </w:p>
          <w:p w14:paraId="788172E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272,761,872</w:t>
            </w:r>
          </w:p>
        </w:tc>
        <w:tc>
          <w:tcPr>
            <w:tcW w:w="1460" w:type="dxa"/>
            <w:shd w:val="clear" w:color="auto" w:fill="auto"/>
          </w:tcPr>
          <w:p w14:paraId="19221875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30,896,244</w:t>
            </w:r>
          </w:p>
          <w:p w14:paraId="4C1102D1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1,792,985,498</w:t>
            </w:r>
          </w:p>
        </w:tc>
        <w:tc>
          <w:tcPr>
            <w:tcW w:w="1460" w:type="dxa"/>
            <w:shd w:val="clear" w:color="auto" w:fill="auto"/>
          </w:tcPr>
          <w:p w14:paraId="43A5DC40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1,813,742,732</w:t>
            </w:r>
          </w:p>
          <w:p w14:paraId="4CFF524D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- 1,813,742,732</w:t>
            </w:r>
          </w:p>
        </w:tc>
        <w:tc>
          <w:tcPr>
            <w:tcW w:w="1460" w:type="dxa"/>
            <w:shd w:val="clear" w:color="auto" w:fill="auto"/>
          </w:tcPr>
          <w:p w14:paraId="7A051FA6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1,813,295,511</w:t>
            </w:r>
          </w:p>
          <w:p w14:paraId="319C0EAE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939,664,773</w:t>
            </w:r>
          </w:p>
        </w:tc>
      </w:tr>
      <w:tr w:rsidR="00DE13D4" w:rsidRPr="003161F1" w14:paraId="5D45FEC6" w14:textId="77777777" w:rsidTr="00D761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96"/>
        </w:trPr>
        <w:tc>
          <w:tcPr>
            <w:tcW w:w="965" w:type="dxa"/>
            <w:shd w:val="clear" w:color="auto" w:fill="auto"/>
          </w:tcPr>
          <w:p w14:paraId="572D4A36" w14:textId="77777777" w:rsidR="00DE13D4" w:rsidRPr="003161F1" w:rsidRDefault="00DE13D4" w:rsidP="0084435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noProof/>
                <w:sz w:val="20"/>
              </w:rPr>
              <w:t>98－112</w:t>
            </w:r>
          </w:p>
        </w:tc>
        <w:tc>
          <w:tcPr>
            <w:tcW w:w="1795" w:type="dxa"/>
            <w:shd w:val="clear" w:color="auto" w:fill="auto"/>
          </w:tcPr>
          <w:p w14:paraId="7F84CEA8" w14:textId="77777777" w:rsidR="00DE13D4" w:rsidRPr="003161F1" w:rsidRDefault="00DE13D4" w:rsidP="0084435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560" w:type="dxa"/>
            <w:shd w:val="clear" w:color="auto" w:fill="auto"/>
          </w:tcPr>
          <w:p w14:paraId="24F90974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99,000</w:t>
            </w:r>
          </w:p>
          <w:p w14:paraId="00EC7BE4" w14:textId="77777777" w:rsidR="00DE13D4" w:rsidRPr="008000D1" w:rsidRDefault="00DE13D4" w:rsidP="0084435C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803,591,864</w:t>
            </w:r>
          </w:p>
        </w:tc>
        <w:tc>
          <w:tcPr>
            <w:tcW w:w="1460" w:type="dxa"/>
            <w:shd w:val="clear" w:color="auto" w:fill="auto"/>
          </w:tcPr>
          <w:p w14:paraId="0B5977A7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2500063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522B9637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99,000</w:t>
            </w:r>
          </w:p>
          <w:p w14:paraId="6D2E9FAC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15,565,848</w:t>
            </w:r>
          </w:p>
        </w:tc>
        <w:tc>
          <w:tcPr>
            <w:tcW w:w="1460" w:type="dxa"/>
            <w:shd w:val="clear" w:color="auto" w:fill="auto"/>
          </w:tcPr>
          <w:p w14:paraId="30B080EC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2,380,016</w:t>
            </w:r>
          </w:p>
          <w:p w14:paraId="7E4EA5E3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- 2,380,016</w:t>
            </w:r>
          </w:p>
        </w:tc>
        <w:tc>
          <w:tcPr>
            <w:tcW w:w="1460" w:type="dxa"/>
            <w:shd w:val="clear" w:color="auto" w:fill="auto"/>
          </w:tcPr>
          <w:p w14:paraId="2A3EF299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2,380,016</w:t>
            </w:r>
          </w:p>
          <w:p w14:paraId="4BED983F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785,646,000</w:t>
            </w:r>
          </w:p>
        </w:tc>
        <w:tc>
          <w:tcPr>
            <w:tcW w:w="1460" w:type="dxa"/>
            <w:shd w:val="clear" w:color="auto" w:fill="auto"/>
          </w:tcPr>
          <w:p w14:paraId="74F6795B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E9A9B69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7C48CEA7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02CCFC3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222B1F51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B5D381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723DF07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D3F2042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09C556C7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29EB8C0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4E22A140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99,000</w:t>
            </w:r>
          </w:p>
          <w:p w14:paraId="2190E5B3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15,565,848</w:t>
            </w:r>
          </w:p>
        </w:tc>
        <w:tc>
          <w:tcPr>
            <w:tcW w:w="1460" w:type="dxa"/>
            <w:shd w:val="clear" w:color="auto" w:fill="auto"/>
          </w:tcPr>
          <w:p w14:paraId="4EC8C883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2,380,016</w:t>
            </w:r>
          </w:p>
          <w:p w14:paraId="07C1242F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- 2,380,016</w:t>
            </w:r>
          </w:p>
        </w:tc>
        <w:tc>
          <w:tcPr>
            <w:tcW w:w="1460" w:type="dxa"/>
            <w:shd w:val="clear" w:color="auto" w:fill="auto"/>
          </w:tcPr>
          <w:p w14:paraId="1795C35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2,380,016</w:t>
            </w:r>
          </w:p>
          <w:p w14:paraId="6773B725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785,646,000</w:t>
            </w:r>
          </w:p>
        </w:tc>
      </w:tr>
      <w:tr w:rsidR="00DE13D4" w:rsidRPr="003161F1" w14:paraId="1FE5F24C" w14:textId="77777777" w:rsidTr="00D761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96"/>
        </w:trPr>
        <w:tc>
          <w:tcPr>
            <w:tcW w:w="965" w:type="dxa"/>
            <w:shd w:val="clear" w:color="auto" w:fill="auto"/>
          </w:tcPr>
          <w:p w14:paraId="614BE731" w14:textId="77777777" w:rsidR="00DE13D4" w:rsidRPr="003161F1" w:rsidRDefault="00DE13D4" w:rsidP="0084435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noProof/>
                <w:sz w:val="20"/>
              </w:rPr>
              <w:t>102－112</w:t>
            </w:r>
          </w:p>
        </w:tc>
        <w:tc>
          <w:tcPr>
            <w:tcW w:w="1795" w:type="dxa"/>
            <w:shd w:val="clear" w:color="auto" w:fill="auto"/>
          </w:tcPr>
          <w:p w14:paraId="37F126E8" w14:textId="77777777" w:rsidR="00DE13D4" w:rsidRPr="003161F1" w:rsidRDefault="00DE13D4" w:rsidP="0084435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560" w:type="dxa"/>
            <w:shd w:val="clear" w:color="auto" w:fill="auto"/>
          </w:tcPr>
          <w:p w14:paraId="396E5F8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1,783,795</w:t>
            </w:r>
          </w:p>
          <w:p w14:paraId="5A53C8A9" w14:textId="77777777" w:rsidR="00DE13D4" w:rsidRPr="008000D1" w:rsidRDefault="00DE13D4" w:rsidP="0084435C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318,280,058</w:t>
            </w:r>
          </w:p>
        </w:tc>
        <w:tc>
          <w:tcPr>
            <w:tcW w:w="1460" w:type="dxa"/>
            <w:shd w:val="clear" w:color="auto" w:fill="auto"/>
          </w:tcPr>
          <w:p w14:paraId="5B45D695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575,262</w:t>
            </w:r>
          </w:p>
          <w:p w14:paraId="2145EE25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1,582,226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12CDB705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1,208,533</w:t>
            </w:r>
          </w:p>
          <w:p w14:paraId="78F2E96B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143,125,997</w:t>
            </w:r>
          </w:p>
        </w:tc>
        <w:tc>
          <w:tcPr>
            <w:tcW w:w="1460" w:type="dxa"/>
            <w:shd w:val="clear" w:color="auto" w:fill="auto"/>
          </w:tcPr>
          <w:p w14:paraId="19F1AD54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173,471,835</w:t>
            </w:r>
          </w:p>
          <w:p w14:paraId="679321F1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- 173,471,835</w:t>
            </w:r>
          </w:p>
        </w:tc>
        <w:tc>
          <w:tcPr>
            <w:tcW w:w="1460" w:type="dxa"/>
            <w:shd w:val="clear" w:color="auto" w:fill="auto"/>
          </w:tcPr>
          <w:p w14:paraId="1289FDC2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173,471,835</w:t>
            </w:r>
          </w:p>
          <w:p w14:paraId="52D8C1D5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100,000</w:t>
            </w:r>
          </w:p>
        </w:tc>
        <w:tc>
          <w:tcPr>
            <w:tcW w:w="1460" w:type="dxa"/>
            <w:shd w:val="clear" w:color="auto" w:fill="auto"/>
          </w:tcPr>
          <w:p w14:paraId="6090F7B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47C4AE6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1F523977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07350E4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52F2F951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E5384FF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75220C0A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634E0EE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25A5E9B2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575,262</w:t>
            </w:r>
          </w:p>
          <w:p w14:paraId="69032655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1,582,226</w:t>
            </w:r>
          </w:p>
        </w:tc>
        <w:tc>
          <w:tcPr>
            <w:tcW w:w="1460" w:type="dxa"/>
            <w:shd w:val="clear" w:color="auto" w:fill="auto"/>
          </w:tcPr>
          <w:p w14:paraId="38E26E76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1,208,533</w:t>
            </w:r>
          </w:p>
          <w:p w14:paraId="61B467B4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143,125,997</w:t>
            </w:r>
          </w:p>
        </w:tc>
        <w:tc>
          <w:tcPr>
            <w:tcW w:w="1460" w:type="dxa"/>
            <w:shd w:val="clear" w:color="auto" w:fill="auto"/>
          </w:tcPr>
          <w:p w14:paraId="60FB3F21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173,471,835</w:t>
            </w:r>
          </w:p>
          <w:p w14:paraId="21B1AD8E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- 173,471,835</w:t>
            </w:r>
          </w:p>
        </w:tc>
        <w:tc>
          <w:tcPr>
            <w:tcW w:w="1460" w:type="dxa"/>
            <w:shd w:val="clear" w:color="auto" w:fill="auto"/>
          </w:tcPr>
          <w:p w14:paraId="385BEEE3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173,471,835</w:t>
            </w:r>
          </w:p>
          <w:p w14:paraId="39E84D30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100,000</w:t>
            </w:r>
          </w:p>
        </w:tc>
      </w:tr>
      <w:tr w:rsidR="00DE13D4" w:rsidRPr="003161F1" w14:paraId="76900CB6" w14:textId="77777777" w:rsidTr="00D761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96"/>
        </w:trPr>
        <w:tc>
          <w:tcPr>
            <w:tcW w:w="965" w:type="dxa"/>
            <w:shd w:val="clear" w:color="auto" w:fill="auto"/>
          </w:tcPr>
          <w:p w14:paraId="538D0881" w14:textId="77777777" w:rsidR="00DE13D4" w:rsidRPr="003161F1" w:rsidRDefault="00DE13D4" w:rsidP="0084435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noProof/>
                <w:sz w:val="20"/>
              </w:rPr>
              <w:t>110－112</w:t>
            </w:r>
          </w:p>
        </w:tc>
        <w:tc>
          <w:tcPr>
            <w:tcW w:w="1795" w:type="dxa"/>
            <w:shd w:val="clear" w:color="auto" w:fill="auto"/>
          </w:tcPr>
          <w:p w14:paraId="648C0DDC" w14:textId="77777777" w:rsidR="00DE13D4" w:rsidRPr="003161F1" w:rsidRDefault="00DE13D4" w:rsidP="0084435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560" w:type="dxa"/>
            <w:shd w:val="clear" w:color="auto" w:fill="auto"/>
          </w:tcPr>
          <w:p w14:paraId="6BFC9852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1,300,000</w:t>
            </w:r>
          </w:p>
          <w:p w14:paraId="546C751A" w14:textId="77777777" w:rsidR="00DE13D4" w:rsidRPr="008000D1" w:rsidRDefault="00DE13D4" w:rsidP="0084435C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174,269,664</w:t>
            </w:r>
          </w:p>
        </w:tc>
        <w:tc>
          <w:tcPr>
            <w:tcW w:w="1460" w:type="dxa"/>
            <w:shd w:val="clear" w:color="auto" w:fill="auto"/>
          </w:tcPr>
          <w:p w14:paraId="5FD55543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634DDFC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666,893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0534BC94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1,300,000</w:t>
            </w:r>
          </w:p>
          <w:p w14:paraId="53333DCD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112,083,040</w:t>
            </w:r>
          </w:p>
        </w:tc>
        <w:tc>
          <w:tcPr>
            <w:tcW w:w="1460" w:type="dxa"/>
            <w:shd w:val="clear" w:color="auto" w:fill="auto"/>
          </w:tcPr>
          <w:p w14:paraId="6FD6B89D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61,519,731</w:t>
            </w:r>
          </w:p>
          <w:p w14:paraId="1B754265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- 61,519,731</w:t>
            </w:r>
          </w:p>
        </w:tc>
        <w:tc>
          <w:tcPr>
            <w:tcW w:w="1460" w:type="dxa"/>
            <w:shd w:val="clear" w:color="auto" w:fill="auto"/>
          </w:tcPr>
          <w:p w14:paraId="7C80CAC5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61,519,731</w:t>
            </w:r>
          </w:p>
          <w:p w14:paraId="73EFDC9A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53EEF5A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15315A9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3B72AFE3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9D279D9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5A994043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44340A7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6314193D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5191972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7EF1ED8C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2330A79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666,893</w:t>
            </w:r>
          </w:p>
        </w:tc>
        <w:tc>
          <w:tcPr>
            <w:tcW w:w="1460" w:type="dxa"/>
            <w:shd w:val="clear" w:color="auto" w:fill="auto"/>
          </w:tcPr>
          <w:p w14:paraId="1B258C1E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1,300,000</w:t>
            </w:r>
          </w:p>
          <w:p w14:paraId="0A7D0B4E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112,083,040</w:t>
            </w:r>
          </w:p>
        </w:tc>
        <w:tc>
          <w:tcPr>
            <w:tcW w:w="1460" w:type="dxa"/>
            <w:shd w:val="clear" w:color="auto" w:fill="auto"/>
          </w:tcPr>
          <w:p w14:paraId="7A276FD9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61,519,731</w:t>
            </w:r>
          </w:p>
          <w:p w14:paraId="55FAC0BB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- 61,519,731</w:t>
            </w:r>
          </w:p>
        </w:tc>
        <w:tc>
          <w:tcPr>
            <w:tcW w:w="1460" w:type="dxa"/>
            <w:shd w:val="clear" w:color="auto" w:fill="auto"/>
          </w:tcPr>
          <w:p w14:paraId="0FC0AB2A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61,519,731</w:t>
            </w:r>
          </w:p>
          <w:p w14:paraId="6D732CF1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E13D4" w:rsidRPr="003161F1" w14:paraId="12891BCA" w14:textId="77777777" w:rsidTr="00D761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96"/>
        </w:trPr>
        <w:tc>
          <w:tcPr>
            <w:tcW w:w="965" w:type="dxa"/>
            <w:shd w:val="clear" w:color="auto" w:fill="auto"/>
          </w:tcPr>
          <w:p w14:paraId="0F44A95E" w14:textId="77777777" w:rsidR="00DE13D4" w:rsidRPr="003161F1" w:rsidRDefault="00DE13D4" w:rsidP="0084435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noProof/>
                <w:sz w:val="20"/>
              </w:rPr>
              <w:t>88－112</w:t>
            </w:r>
          </w:p>
        </w:tc>
        <w:tc>
          <w:tcPr>
            <w:tcW w:w="1795" w:type="dxa"/>
            <w:shd w:val="clear" w:color="auto" w:fill="auto"/>
          </w:tcPr>
          <w:p w14:paraId="58222961" w14:textId="77777777" w:rsidR="00DE13D4" w:rsidRPr="003161F1" w:rsidRDefault="00DE13D4" w:rsidP="0084435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560" w:type="dxa"/>
            <w:shd w:val="clear" w:color="auto" w:fill="auto"/>
          </w:tcPr>
          <w:p w14:paraId="319A4ADA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700,000</w:t>
            </w:r>
          </w:p>
          <w:p w14:paraId="07365428" w14:textId="77777777" w:rsidR="00DE13D4" w:rsidRPr="008000D1" w:rsidRDefault="00DE13D4" w:rsidP="0084435C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106,601,667</w:t>
            </w:r>
          </w:p>
        </w:tc>
        <w:tc>
          <w:tcPr>
            <w:tcW w:w="1460" w:type="dxa"/>
            <w:shd w:val="clear" w:color="auto" w:fill="auto"/>
          </w:tcPr>
          <w:p w14:paraId="4A47368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903DB7F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140853AF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700,000</w:t>
            </w:r>
          </w:p>
          <w:p w14:paraId="1E7F0B10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16,288,388</w:t>
            </w:r>
          </w:p>
        </w:tc>
        <w:tc>
          <w:tcPr>
            <w:tcW w:w="1460" w:type="dxa"/>
            <w:shd w:val="clear" w:color="auto" w:fill="auto"/>
          </w:tcPr>
          <w:p w14:paraId="0AD817EB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85,102,500</w:t>
            </w:r>
          </w:p>
          <w:p w14:paraId="1F1A4134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- 85,102,500</w:t>
            </w:r>
          </w:p>
        </w:tc>
        <w:tc>
          <w:tcPr>
            <w:tcW w:w="1460" w:type="dxa"/>
            <w:shd w:val="clear" w:color="auto" w:fill="auto"/>
          </w:tcPr>
          <w:p w14:paraId="4D442F86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85,102,500</w:t>
            </w:r>
          </w:p>
          <w:p w14:paraId="4BDFF40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5,210,779</w:t>
            </w:r>
          </w:p>
        </w:tc>
        <w:tc>
          <w:tcPr>
            <w:tcW w:w="1460" w:type="dxa"/>
            <w:shd w:val="clear" w:color="auto" w:fill="auto"/>
          </w:tcPr>
          <w:p w14:paraId="69A1B444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B8D7AFA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7DB3C6B2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4DAA0DC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0259FE0E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1740260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6A8C0BEB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9B22E8F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63B0E4E9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44AAAFE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0F8E9EC7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700,000</w:t>
            </w:r>
          </w:p>
          <w:p w14:paraId="6D6DFD39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16,288,388</w:t>
            </w:r>
          </w:p>
        </w:tc>
        <w:tc>
          <w:tcPr>
            <w:tcW w:w="1460" w:type="dxa"/>
            <w:shd w:val="clear" w:color="auto" w:fill="auto"/>
          </w:tcPr>
          <w:p w14:paraId="2F98781B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85,102,500</w:t>
            </w:r>
          </w:p>
          <w:p w14:paraId="07447C27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- 85,102,500</w:t>
            </w:r>
          </w:p>
        </w:tc>
        <w:tc>
          <w:tcPr>
            <w:tcW w:w="1460" w:type="dxa"/>
            <w:shd w:val="clear" w:color="auto" w:fill="auto"/>
          </w:tcPr>
          <w:p w14:paraId="695B9D90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85,102,500</w:t>
            </w:r>
          </w:p>
          <w:p w14:paraId="7AB87C65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5,210,779</w:t>
            </w:r>
          </w:p>
        </w:tc>
      </w:tr>
      <w:tr w:rsidR="00DE13D4" w:rsidRPr="003161F1" w14:paraId="63B71BFC" w14:textId="77777777" w:rsidTr="00D761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96"/>
        </w:trPr>
        <w:tc>
          <w:tcPr>
            <w:tcW w:w="965" w:type="dxa"/>
            <w:shd w:val="clear" w:color="auto" w:fill="auto"/>
          </w:tcPr>
          <w:p w14:paraId="30FBD9D8" w14:textId="77777777" w:rsidR="00DE13D4" w:rsidRPr="003161F1" w:rsidRDefault="00DE13D4" w:rsidP="0084435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noProof/>
                <w:sz w:val="20"/>
              </w:rPr>
              <w:t>110－112</w:t>
            </w:r>
          </w:p>
        </w:tc>
        <w:tc>
          <w:tcPr>
            <w:tcW w:w="1795" w:type="dxa"/>
            <w:shd w:val="clear" w:color="auto" w:fill="auto"/>
          </w:tcPr>
          <w:p w14:paraId="48E0F58E" w14:textId="77777777" w:rsidR="00DE13D4" w:rsidRPr="003161F1" w:rsidRDefault="00DE13D4" w:rsidP="0084435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560" w:type="dxa"/>
            <w:shd w:val="clear" w:color="auto" w:fill="auto"/>
          </w:tcPr>
          <w:p w14:paraId="79392A5D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11B3390" w14:textId="77777777" w:rsidR="00DE13D4" w:rsidRPr="008000D1" w:rsidRDefault="00DE13D4" w:rsidP="0084435C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591,274,402</w:t>
            </w:r>
          </w:p>
        </w:tc>
        <w:tc>
          <w:tcPr>
            <w:tcW w:w="1460" w:type="dxa"/>
            <w:shd w:val="clear" w:color="auto" w:fill="auto"/>
          </w:tcPr>
          <w:p w14:paraId="2B95E5DE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0A04539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9,582,891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0F8C71CE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9F69400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181,226,478</w:t>
            </w:r>
          </w:p>
        </w:tc>
        <w:tc>
          <w:tcPr>
            <w:tcW w:w="1460" w:type="dxa"/>
            <w:shd w:val="clear" w:color="auto" w:fill="auto"/>
          </w:tcPr>
          <w:p w14:paraId="23988544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400,465,033</w:t>
            </w:r>
          </w:p>
          <w:p w14:paraId="2D3D3D33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- 400,465,033</w:t>
            </w:r>
          </w:p>
        </w:tc>
        <w:tc>
          <w:tcPr>
            <w:tcW w:w="1460" w:type="dxa"/>
            <w:shd w:val="clear" w:color="auto" w:fill="auto"/>
          </w:tcPr>
          <w:p w14:paraId="2161898C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400,465,033</w:t>
            </w:r>
          </w:p>
          <w:p w14:paraId="35E6864B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67BABB31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1AC3FBD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4815EF94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C94EA45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47EC19F4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7AC8B05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415E0F71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083269C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526D103A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D146DF1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9,582,891</w:t>
            </w:r>
          </w:p>
        </w:tc>
        <w:tc>
          <w:tcPr>
            <w:tcW w:w="1460" w:type="dxa"/>
            <w:shd w:val="clear" w:color="auto" w:fill="auto"/>
          </w:tcPr>
          <w:p w14:paraId="53CA8D77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CA2030C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181,226,478</w:t>
            </w:r>
          </w:p>
        </w:tc>
        <w:tc>
          <w:tcPr>
            <w:tcW w:w="1460" w:type="dxa"/>
            <w:shd w:val="clear" w:color="auto" w:fill="auto"/>
          </w:tcPr>
          <w:p w14:paraId="0E5B9DA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400,465,033</w:t>
            </w:r>
          </w:p>
          <w:p w14:paraId="6BBBF5A5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- 400,465,033</w:t>
            </w:r>
          </w:p>
        </w:tc>
        <w:tc>
          <w:tcPr>
            <w:tcW w:w="1460" w:type="dxa"/>
            <w:shd w:val="clear" w:color="auto" w:fill="auto"/>
          </w:tcPr>
          <w:p w14:paraId="24CB9CF3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400,465,033</w:t>
            </w:r>
          </w:p>
          <w:p w14:paraId="3250E03C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E13D4" w:rsidRPr="003161F1" w14:paraId="4AD8E28E" w14:textId="77777777" w:rsidTr="00D761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96"/>
        </w:trPr>
        <w:tc>
          <w:tcPr>
            <w:tcW w:w="965" w:type="dxa"/>
            <w:shd w:val="clear" w:color="auto" w:fill="auto"/>
          </w:tcPr>
          <w:p w14:paraId="02B9899D" w14:textId="77777777" w:rsidR="00DE13D4" w:rsidRPr="003161F1" w:rsidRDefault="00DE13D4" w:rsidP="0084435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noProof/>
                <w:sz w:val="20"/>
              </w:rPr>
              <w:t>108－112</w:t>
            </w:r>
          </w:p>
        </w:tc>
        <w:tc>
          <w:tcPr>
            <w:tcW w:w="1795" w:type="dxa"/>
            <w:shd w:val="clear" w:color="auto" w:fill="auto"/>
          </w:tcPr>
          <w:p w14:paraId="22E0F134" w14:textId="77777777" w:rsidR="00DE13D4" w:rsidRPr="003161F1" w:rsidRDefault="00DE13D4" w:rsidP="0084435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560" w:type="dxa"/>
            <w:shd w:val="clear" w:color="auto" w:fill="auto"/>
          </w:tcPr>
          <w:p w14:paraId="2A920EF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054F79E" w14:textId="77777777" w:rsidR="00DE13D4" w:rsidRPr="008000D1" w:rsidRDefault="00DE13D4" w:rsidP="0084435C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223,631,769</w:t>
            </w:r>
          </w:p>
        </w:tc>
        <w:tc>
          <w:tcPr>
            <w:tcW w:w="1460" w:type="dxa"/>
            <w:shd w:val="clear" w:color="auto" w:fill="auto"/>
          </w:tcPr>
          <w:p w14:paraId="16AC32BB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722EA9A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3,989,726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418EF867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4DC54D2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106,513,903</w:t>
            </w:r>
          </w:p>
        </w:tc>
        <w:tc>
          <w:tcPr>
            <w:tcW w:w="1460" w:type="dxa"/>
            <w:shd w:val="clear" w:color="auto" w:fill="auto"/>
          </w:tcPr>
          <w:p w14:paraId="33AEC81E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78,242,155</w:t>
            </w:r>
          </w:p>
          <w:p w14:paraId="533FF9D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- 78,242,155</w:t>
            </w:r>
          </w:p>
        </w:tc>
        <w:tc>
          <w:tcPr>
            <w:tcW w:w="1460" w:type="dxa"/>
            <w:shd w:val="clear" w:color="auto" w:fill="auto"/>
          </w:tcPr>
          <w:p w14:paraId="5860B03B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78,242,155</w:t>
            </w:r>
          </w:p>
          <w:p w14:paraId="10559C55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34,885,985</w:t>
            </w:r>
          </w:p>
        </w:tc>
        <w:tc>
          <w:tcPr>
            <w:tcW w:w="1460" w:type="dxa"/>
            <w:shd w:val="clear" w:color="auto" w:fill="auto"/>
          </w:tcPr>
          <w:p w14:paraId="3F5B14A3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4338E0E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68DD6495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0689C7F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18486AFD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D3D1DE4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1CB06D3A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75B02CB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3986EC7B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82AF025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3,989,726</w:t>
            </w:r>
          </w:p>
        </w:tc>
        <w:tc>
          <w:tcPr>
            <w:tcW w:w="1460" w:type="dxa"/>
            <w:shd w:val="clear" w:color="auto" w:fill="auto"/>
          </w:tcPr>
          <w:p w14:paraId="724B7D87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51B85D3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106,513,903</w:t>
            </w:r>
          </w:p>
        </w:tc>
        <w:tc>
          <w:tcPr>
            <w:tcW w:w="1460" w:type="dxa"/>
            <w:shd w:val="clear" w:color="auto" w:fill="auto"/>
          </w:tcPr>
          <w:p w14:paraId="1BE9CB24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78,242,155</w:t>
            </w:r>
          </w:p>
          <w:p w14:paraId="7322F599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- 78,242,155</w:t>
            </w:r>
          </w:p>
        </w:tc>
        <w:tc>
          <w:tcPr>
            <w:tcW w:w="1460" w:type="dxa"/>
            <w:shd w:val="clear" w:color="auto" w:fill="auto"/>
          </w:tcPr>
          <w:p w14:paraId="1F34E067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78,242,155</w:t>
            </w:r>
          </w:p>
          <w:p w14:paraId="4A917F99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34,885,985</w:t>
            </w:r>
          </w:p>
        </w:tc>
      </w:tr>
      <w:tr w:rsidR="00DE13D4" w:rsidRPr="003161F1" w14:paraId="4CF19921" w14:textId="77777777" w:rsidTr="00D761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96"/>
        </w:trPr>
        <w:tc>
          <w:tcPr>
            <w:tcW w:w="965" w:type="dxa"/>
            <w:shd w:val="clear" w:color="auto" w:fill="auto"/>
          </w:tcPr>
          <w:p w14:paraId="7D78307B" w14:textId="77777777" w:rsidR="00DE13D4" w:rsidRPr="003161F1" w:rsidRDefault="00DE13D4" w:rsidP="0084435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noProof/>
                <w:sz w:val="20"/>
              </w:rPr>
              <w:t>109－112</w:t>
            </w:r>
          </w:p>
        </w:tc>
        <w:tc>
          <w:tcPr>
            <w:tcW w:w="1795" w:type="dxa"/>
            <w:shd w:val="clear" w:color="auto" w:fill="auto"/>
          </w:tcPr>
          <w:p w14:paraId="06E8E928" w14:textId="77777777" w:rsidR="00DE13D4" w:rsidRPr="003161F1" w:rsidRDefault="00DE13D4" w:rsidP="0084435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560" w:type="dxa"/>
            <w:shd w:val="clear" w:color="auto" w:fill="auto"/>
          </w:tcPr>
          <w:p w14:paraId="30454A6C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1,341,305</w:t>
            </w:r>
          </w:p>
          <w:p w14:paraId="6D44CF1F" w14:textId="77777777" w:rsidR="00DE13D4" w:rsidRPr="008000D1" w:rsidRDefault="00DE13D4" w:rsidP="0084435C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8,159,211</w:t>
            </w:r>
          </w:p>
        </w:tc>
        <w:tc>
          <w:tcPr>
            <w:tcW w:w="1460" w:type="dxa"/>
            <w:shd w:val="clear" w:color="auto" w:fill="auto"/>
          </w:tcPr>
          <w:p w14:paraId="03CAD9D1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812DCA7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1,207,611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26A7AF36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1,341,305</w:t>
            </w:r>
          </w:p>
          <w:p w14:paraId="09F97B7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4,025,279</w:t>
            </w:r>
          </w:p>
        </w:tc>
        <w:tc>
          <w:tcPr>
            <w:tcW w:w="1460" w:type="dxa"/>
            <w:shd w:val="clear" w:color="auto" w:fill="auto"/>
          </w:tcPr>
          <w:p w14:paraId="43025DB2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CD14ADB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1431A18E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F0F90F0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2,926,321</w:t>
            </w:r>
          </w:p>
        </w:tc>
        <w:tc>
          <w:tcPr>
            <w:tcW w:w="1460" w:type="dxa"/>
            <w:shd w:val="clear" w:color="auto" w:fill="auto"/>
          </w:tcPr>
          <w:p w14:paraId="2338248D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BDEF523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736F173A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7DB1245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7A58A0D4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51ED4F6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7ADCA33A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D6EDB4E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20E04DA1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80ECA91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1,207,611</w:t>
            </w:r>
          </w:p>
        </w:tc>
        <w:tc>
          <w:tcPr>
            <w:tcW w:w="1460" w:type="dxa"/>
            <w:shd w:val="clear" w:color="auto" w:fill="auto"/>
          </w:tcPr>
          <w:p w14:paraId="4A7DF58A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1,341,305</w:t>
            </w:r>
          </w:p>
          <w:p w14:paraId="5D41994E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4,025,279</w:t>
            </w:r>
          </w:p>
        </w:tc>
        <w:tc>
          <w:tcPr>
            <w:tcW w:w="1460" w:type="dxa"/>
            <w:shd w:val="clear" w:color="auto" w:fill="auto"/>
          </w:tcPr>
          <w:p w14:paraId="38A32DF0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726198A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3BAEBCAB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988B76D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2,926,321</w:t>
            </w:r>
          </w:p>
        </w:tc>
      </w:tr>
      <w:tr w:rsidR="00DE13D4" w:rsidRPr="003161F1" w14:paraId="4DF871D7" w14:textId="77777777" w:rsidTr="00D761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96"/>
        </w:trPr>
        <w:tc>
          <w:tcPr>
            <w:tcW w:w="965" w:type="dxa"/>
            <w:shd w:val="clear" w:color="auto" w:fill="auto"/>
          </w:tcPr>
          <w:p w14:paraId="6B8C5A3B" w14:textId="77777777" w:rsidR="00DE13D4" w:rsidRPr="003161F1" w:rsidRDefault="00DE13D4" w:rsidP="0084435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noProof/>
                <w:sz w:val="20"/>
              </w:rPr>
              <w:t>108－112</w:t>
            </w:r>
          </w:p>
        </w:tc>
        <w:tc>
          <w:tcPr>
            <w:tcW w:w="1795" w:type="dxa"/>
            <w:shd w:val="clear" w:color="auto" w:fill="auto"/>
          </w:tcPr>
          <w:p w14:paraId="026E8212" w14:textId="77777777" w:rsidR="00DE13D4" w:rsidRPr="003161F1" w:rsidRDefault="00DE13D4" w:rsidP="0084435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560" w:type="dxa"/>
            <w:shd w:val="clear" w:color="auto" w:fill="auto"/>
          </w:tcPr>
          <w:p w14:paraId="6480B119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816EDA4" w14:textId="77777777" w:rsidR="00DE13D4" w:rsidRPr="008000D1" w:rsidRDefault="00DE13D4" w:rsidP="0084435C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218,000,412</w:t>
            </w:r>
          </w:p>
        </w:tc>
        <w:tc>
          <w:tcPr>
            <w:tcW w:w="1460" w:type="dxa"/>
            <w:shd w:val="clear" w:color="auto" w:fill="auto"/>
          </w:tcPr>
          <w:p w14:paraId="62A78A16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0696235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55,805,967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75E95A86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442CDA1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59,018,654</w:t>
            </w:r>
          </w:p>
        </w:tc>
        <w:tc>
          <w:tcPr>
            <w:tcW w:w="1460" w:type="dxa"/>
            <w:shd w:val="clear" w:color="auto" w:fill="auto"/>
          </w:tcPr>
          <w:p w14:paraId="61D75235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95,796,436</w:t>
            </w:r>
          </w:p>
          <w:p w14:paraId="1C79A85A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- 95,796,436</w:t>
            </w:r>
          </w:p>
        </w:tc>
        <w:tc>
          <w:tcPr>
            <w:tcW w:w="1460" w:type="dxa"/>
            <w:shd w:val="clear" w:color="auto" w:fill="auto"/>
          </w:tcPr>
          <w:p w14:paraId="023C4A2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95,796,436</w:t>
            </w:r>
          </w:p>
          <w:p w14:paraId="5DF5A29E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7,379,355</w:t>
            </w:r>
          </w:p>
        </w:tc>
        <w:tc>
          <w:tcPr>
            <w:tcW w:w="1460" w:type="dxa"/>
            <w:shd w:val="clear" w:color="auto" w:fill="auto"/>
          </w:tcPr>
          <w:p w14:paraId="336C692F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10BFC20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23D43F7A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093FBB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682C97DC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1CAC0D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2A54E3DB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5B603AE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02B7E9C1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48F45C9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55,805,967</w:t>
            </w:r>
          </w:p>
        </w:tc>
        <w:tc>
          <w:tcPr>
            <w:tcW w:w="1460" w:type="dxa"/>
            <w:shd w:val="clear" w:color="auto" w:fill="auto"/>
          </w:tcPr>
          <w:p w14:paraId="67752475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40497B0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59,018,654</w:t>
            </w:r>
          </w:p>
        </w:tc>
        <w:tc>
          <w:tcPr>
            <w:tcW w:w="1460" w:type="dxa"/>
            <w:shd w:val="clear" w:color="auto" w:fill="auto"/>
          </w:tcPr>
          <w:p w14:paraId="0F3C061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95,796,436</w:t>
            </w:r>
          </w:p>
          <w:p w14:paraId="0CC28151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- 95,796,436</w:t>
            </w:r>
          </w:p>
        </w:tc>
        <w:tc>
          <w:tcPr>
            <w:tcW w:w="1460" w:type="dxa"/>
            <w:shd w:val="clear" w:color="auto" w:fill="auto"/>
          </w:tcPr>
          <w:p w14:paraId="1CE7B58D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95,796,436</w:t>
            </w:r>
          </w:p>
          <w:p w14:paraId="002CB3C0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7,379,355</w:t>
            </w:r>
          </w:p>
        </w:tc>
      </w:tr>
      <w:tr w:rsidR="00DE13D4" w:rsidRPr="003161F1" w14:paraId="3DDE23D4" w14:textId="77777777" w:rsidTr="00D761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96"/>
        </w:trPr>
        <w:tc>
          <w:tcPr>
            <w:tcW w:w="965" w:type="dxa"/>
            <w:shd w:val="clear" w:color="auto" w:fill="auto"/>
          </w:tcPr>
          <w:p w14:paraId="4F341B93" w14:textId="77777777" w:rsidR="00DE13D4" w:rsidRPr="003161F1" w:rsidRDefault="00DE13D4" w:rsidP="0084435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noProof/>
                <w:sz w:val="20"/>
              </w:rPr>
              <w:t>106－112</w:t>
            </w:r>
          </w:p>
        </w:tc>
        <w:tc>
          <w:tcPr>
            <w:tcW w:w="1795" w:type="dxa"/>
            <w:shd w:val="clear" w:color="auto" w:fill="auto"/>
          </w:tcPr>
          <w:p w14:paraId="1D12AFCB" w14:textId="77777777" w:rsidR="00DE13D4" w:rsidRPr="003161F1" w:rsidRDefault="00DE13D4" w:rsidP="0084435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560" w:type="dxa"/>
            <w:shd w:val="clear" w:color="auto" w:fill="auto"/>
          </w:tcPr>
          <w:p w14:paraId="70EECCF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38,400</w:t>
            </w:r>
          </w:p>
          <w:p w14:paraId="143A3836" w14:textId="77777777" w:rsidR="00DE13D4" w:rsidRPr="008000D1" w:rsidRDefault="00DE13D4" w:rsidP="0084435C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1,376,534,084</w:t>
            </w:r>
          </w:p>
        </w:tc>
        <w:tc>
          <w:tcPr>
            <w:tcW w:w="1460" w:type="dxa"/>
            <w:shd w:val="clear" w:color="auto" w:fill="auto"/>
          </w:tcPr>
          <w:p w14:paraId="188B3BAC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07CF6F9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135,893,788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451B7EDB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38,400</w:t>
            </w:r>
          </w:p>
          <w:p w14:paraId="4ADE6D93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646,261,205</w:t>
            </w:r>
          </w:p>
        </w:tc>
        <w:tc>
          <w:tcPr>
            <w:tcW w:w="1460" w:type="dxa"/>
            <w:shd w:val="clear" w:color="auto" w:fill="auto"/>
          </w:tcPr>
          <w:p w14:paraId="521E8E52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580,160,612</w:t>
            </w:r>
          </w:p>
          <w:p w14:paraId="7946CB8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- 580,160,612</w:t>
            </w:r>
          </w:p>
        </w:tc>
        <w:tc>
          <w:tcPr>
            <w:tcW w:w="1460" w:type="dxa"/>
            <w:shd w:val="clear" w:color="auto" w:fill="auto"/>
          </w:tcPr>
          <w:p w14:paraId="2BFB2841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580,160,612</w:t>
            </w:r>
          </w:p>
          <w:p w14:paraId="5D44053A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14,218,479</w:t>
            </w:r>
          </w:p>
        </w:tc>
        <w:tc>
          <w:tcPr>
            <w:tcW w:w="1460" w:type="dxa"/>
            <w:shd w:val="clear" w:color="auto" w:fill="auto"/>
          </w:tcPr>
          <w:p w14:paraId="15896414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2D11D3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3B5AD1E6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6333541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158ECA25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1EDA484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34CD22D6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CBE3F23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698901EC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81B9D44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135,893,788</w:t>
            </w:r>
          </w:p>
        </w:tc>
        <w:tc>
          <w:tcPr>
            <w:tcW w:w="1460" w:type="dxa"/>
            <w:shd w:val="clear" w:color="auto" w:fill="auto"/>
          </w:tcPr>
          <w:p w14:paraId="666D0E12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38,400</w:t>
            </w:r>
          </w:p>
          <w:p w14:paraId="00C1B69D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646,261,205</w:t>
            </w:r>
          </w:p>
        </w:tc>
        <w:tc>
          <w:tcPr>
            <w:tcW w:w="1460" w:type="dxa"/>
            <w:shd w:val="clear" w:color="auto" w:fill="auto"/>
          </w:tcPr>
          <w:p w14:paraId="228751FF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580,160,612</w:t>
            </w:r>
          </w:p>
          <w:p w14:paraId="3C615684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- 580,160,612</w:t>
            </w:r>
          </w:p>
        </w:tc>
        <w:tc>
          <w:tcPr>
            <w:tcW w:w="1460" w:type="dxa"/>
            <w:shd w:val="clear" w:color="auto" w:fill="auto"/>
          </w:tcPr>
          <w:p w14:paraId="7D40D1BD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580,160,612</w:t>
            </w:r>
          </w:p>
          <w:p w14:paraId="3ABB48A1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14,218,479</w:t>
            </w:r>
          </w:p>
        </w:tc>
      </w:tr>
      <w:tr w:rsidR="00DE13D4" w:rsidRPr="003161F1" w14:paraId="56406CAF" w14:textId="77777777" w:rsidTr="00D761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96"/>
        </w:trPr>
        <w:tc>
          <w:tcPr>
            <w:tcW w:w="965" w:type="dxa"/>
            <w:shd w:val="clear" w:color="auto" w:fill="auto"/>
          </w:tcPr>
          <w:p w14:paraId="0E113F9B" w14:textId="77777777" w:rsidR="00DE13D4" w:rsidRPr="003161F1" w:rsidRDefault="00DE13D4" w:rsidP="0084435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noProof/>
                <w:sz w:val="20"/>
              </w:rPr>
              <w:t>97－112</w:t>
            </w:r>
          </w:p>
        </w:tc>
        <w:tc>
          <w:tcPr>
            <w:tcW w:w="1795" w:type="dxa"/>
            <w:shd w:val="clear" w:color="auto" w:fill="auto"/>
          </w:tcPr>
          <w:p w14:paraId="46C1CAA4" w14:textId="77777777" w:rsidR="00DE13D4" w:rsidRPr="003161F1" w:rsidRDefault="00DE13D4" w:rsidP="0084435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560" w:type="dxa"/>
            <w:shd w:val="clear" w:color="auto" w:fill="auto"/>
          </w:tcPr>
          <w:p w14:paraId="1387CB4D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11,790,078</w:t>
            </w:r>
          </w:p>
          <w:p w14:paraId="5B8EF4A8" w14:textId="77777777" w:rsidR="00DE13D4" w:rsidRPr="008000D1" w:rsidRDefault="00DE13D4" w:rsidP="0084435C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489,621,981</w:t>
            </w:r>
          </w:p>
        </w:tc>
        <w:tc>
          <w:tcPr>
            <w:tcW w:w="1460" w:type="dxa"/>
            <w:shd w:val="clear" w:color="auto" w:fill="auto"/>
          </w:tcPr>
          <w:p w14:paraId="164CA6E7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5ABA58A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12,070,523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74FA6CC1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11,621,775</w:t>
            </w:r>
          </w:p>
          <w:p w14:paraId="462B2F35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263,821,170</w:t>
            </w:r>
          </w:p>
        </w:tc>
        <w:tc>
          <w:tcPr>
            <w:tcW w:w="1460" w:type="dxa"/>
            <w:shd w:val="clear" w:color="auto" w:fill="auto"/>
          </w:tcPr>
          <w:p w14:paraId="01BEF147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130,056,768</w:t>
            </w:r>
          </w:p>
          <w:p w14:paraId="153AEF49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- 130,056,768</w:t>
            </w:r>
          </w:p>
        </w:tc>
        <w:tc>
          <w:tcPr>
            <w:tcW w:w="1460" w:type="dxa"/>
            <w:shd w:val="clear" w:color="auto" w:fill="auto"/>
          </w:tcPr>
          <w:p w14:paraId="10FA89BC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130,225,071</w:t>
            </w:r>
          </w:p>
          <w:p w14:paraId="76829CFA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83,673,520</w:t>
            </w:r>
          </w:p>
        </w:tc>
        <w:tc>
          <w:tcPr>
            <w:tcW w:w="1460" w:type="dxa"/>
            <w:shd w:val="clear" w:color="auto" w:fill="auto"/>
          </w:tcPr>
          <w:p w14:paraId="0BCD1F0E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615,524</w:t>
            </w:r>
          </w:p>
          <w:p w14:paraId="572D15DB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77AC4E1E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83DD3C1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66F15A85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42A7E20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7D357B5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- 615,524</w:t>
            </w:r>
          </w:p>
          <w:p w14:paraId="07C9EA7D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68357947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615,524</w:t>
            </w:r>
          </w:p>
          <w:p w14:paraId="667A77A6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12,070,523</w:t>
            </w:r>
          </w:p>
        </w:tc>
        <w:tc>
          <w:tcPr>
            <w:tcW w:w="1460" w:type="dxa"/>
            <w:shd w:val="clear" w:color="auto" w:fill="auto"/>
          </w:tcPr>
          <w:p w14:paraId="034D19DD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11,621,775</w:t>
            </w:r>
          </w:p>
          <w:p w14:paraId="3FE5DEBE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263,821,170</w:t>
            </w:r>
          </w:p>
        </w:tc>
        <w:tc>
          <w:tcPr>
            <w:tcW w:w="1460" w:type="dxa"/>
            <w:shd w:val="clear" w:color="auto" w:fill="auto"/>
          </w:tcPr>
          <w:p w14:paraId="709F0659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130,056,768</w:t>
            </w:r>
          </w:p>
          <w:p w14:paraId="1FC387AF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- 130,056,768</w:t>
            </w:r>
          </w:p>
        </w:tc>
        <w:tc>
          <w:tcPr>
            <w:tcW w:w="1460" w:type="dxa"/>
            <w:shd w:val="clear" w:color="auto" w:fill="auto"/>
          </w:tcPr>
          <w:p w14:paraId="2B390816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129,609,547</w:t>
            </w:r>
          </w:p>
          <w:p w14:paraId="45F800B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83,673,520</w:t>
            </w:r>
          </w:p>
        </w:tc>
      </w:tr>
      <w:tr w:rsidR="00DE13D4" w:rsidRPr="003161F1" w14:paraId="1DFC92D0" w14:textId="77777777" w:rsidTr="00D761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96"/>
        </w:trPr>
        <w:tc>
          <w:tcPr>
            <w:tcW w:w="965" w:type="dxa"/>
            <w:shd w:val="clear" w:color="auto" w:fill="auto"/>
          </w:tcPr>
          <w:p w14:paraId="00964740" w14:textId="77777777" w:rsidR="00DE13D4" w:rsidRPr="003161F1" w:rsidRDefault="00DE13D4" w:rsidP="0084435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/>
                <w:noProof/>
                <w:sz w:val="20"/>
              </w:rPr>
              <w:t>112</w:t>
            </w:r>
          </w:p>
        </w:tc>
        <w:tc>
          <w:tcPr>
            <w:tcW w:w="1795" w:type="dxa"/>
            <w:shd w:val="clear" w:color="auto" w:fill="auto"/>
          </w:tcPr>
          <w:p w14:paraId="20381547" w14:textId="77777777" w:rsidR="00DE13D4" w:rsidRPr="003161F1" w:rsidRDefault="00DE13D4" w:rsidP="0084435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560" w:type="dxa"/>
            <w:shd w:val="clear" w:color="auto" w:fill="auto"/>
          </w:tcPr>
          <w:p w14:paraId="22951305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14,256,715</w:t>
            </w:r>
          </w:p>
          <w:p w14:paraId="4C077E12" w14:textId="77777777" w:rsidR="00DE13D4" w:rsidRPr="008000D1" w:rsidRDefault="00DE13D4" w:rsidP="0084435C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48,243,913</w:t>
            </w:r>
          </w:p>
        </w:tc>
        <w:tc>
          <w:tcPr>
            <w:tcW w:w="1460" w:type="dxa"/>
            <w:shd w:val="clear" w:color="auto" w:fill="auto"/>
          </w:tcPr>
          <w:p w14:paraId="567C532A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469,484</w:t>
            </w:r>
          </w:p>
          <w:p w14:paraId="7A8F5383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6,927,773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6783BFF3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13,787,231</w:t>
            </w:r>
          </w:p>
          <w:p w14:paraId="4467B4C1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40,726,140</w:t>
            </w:r>
          </w:p>
        </w:tc>
        <w:tc>
          <w:tcPr>
            <w:tcW w:w="1460" w:type="dxa"/>
            <w:shd w:val="clear" w:color="auto" w:fill="auto"/>
          </w:tcPr>
          <w:p w14:paraId="598E240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590,000</w:t>
            </w:r>
          </w:p>
          <w:p w14:paraId="3D09318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- 590,000</w:t>
            </w:r>
          </w:p>
        </w:tc>
        <w:tc>
          <w:tcPr>
            <w:tcW w:w="1460" w:type="dxa"/>
            <w:shd w:val="clear" w:color="auto" w:fill="auto"/>
          </w:tcPr>
          <w:p w14:paraId="24BDF417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590,000</w:t>
            </w:r>
          </w:p>
          <w:p w14:paraId="2649ED59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7D2344BF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D115649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2D2814F3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5B86D5D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3F4886BD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C65E789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4C705BAB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D79945A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0C3D0363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469,484</w:t>
            </w:r>
          </w:p>
          <w:p w14:paraId="1BB7936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6,927,773</w:t>
            </w:r>
          </w:p>
        </w:tc>
        <w:tc>
          <w:tcPr>
            <w:tcW w:w="1460" w:type="dxa"/>
            <w:shd w:val="clear" w:color="auto" w:fill="auto"/>
          </w:tcPr>
          <w:p w14:paraId="6C9EB739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13,787,231</w:t>
            </w:r>
          </w:p>
          <w:p w14:paraId="1FE7F9A0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40,726,140</w:t>
            </w:r>
          </w:p>
        </w:tc>
        <w:tc>
          <w:tcPr>
            <w:tcW w:w="1460" w:type="dxa"/>
            <w:shd w:val="clear" w:color="auto" w:fill="auto"/>
          </w:tcPr>
          <w:p w14:paraId="2160229A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590,000</w:t>
            </w:r>
          </w:p>
          <w:p w14:paraId="001C3F9F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- 590,000</w:t>
            </w:r>
          </w:p>
        </w:tc>
        <w:tc>
          <w:tcPr>
            <w:tcW w:w="1460" w:type="dxa"/>
            <w:shd w:val="clear" w:color="auto" w:fill="auto"/>
          </w:tcPr>
          <w:p w14:paraId="56C169C9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590,000</w:t>
            </w:r>
          </w:p>
          <w:p w14:paraId="5504389C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E13D4" w:rsidRPr="003161F1" w14:paraId="72329014" w14:textId="77777777" w:rsidTr="00D761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96"/>
        </w:trPr>
        <w:tc>
          <w:tcPr>
            <w:tcW w:w="965" w:type="dxa"/>
            <w:shd w:val="clear" w:color="auto" w:fill="auto"/>
          </w:tcPr>
          <w:p w14:paraId="7D98FCBE" w14:textId="77777777" w:rsidR="00DE13D4" w:rsidRPr="003161F1" w:rsidRDefault="00DE13D4" w:rsidP="0084435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/>
                <w:noProof/>
                <w:sz w:val="20"/>
              </w:rPr>
              <w:t>112</w:t>
            </w:r>
          </w:p>
        </w:tc>
        <w:tc>
          <w:tcPr>
            <w:tcW w:w="1795" w:type="dxa"/>
            <w:shd w:val="clear" w:color="auto" w:fill="auto"/>
          </w:tcPr>
          <w:p w14:paraId="7124F44A" w14:textId="77777777" w:rsidR="00DE13D4" w:rsidRPr="003161F1" w:rsidRDefault="00DE13D4" w:rsidP="0084435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560" w:type="dxa"/>
            <w:shd w:val="clear" w:color="auto" w:fill="auto"/>
          </w:tcPr>
          <w:p w14:paraId="31BCB10C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EE0DE12" w14:textId="77777777" w:rsidR="00DE13D4" w:rsidRPr="008000D1" w:rsidRDefault="00DE13D4" w:rsidP="0084435C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3,497,682</w:t>
            </w:r>
          </w:p>
        </w:tc>
        <w:tc>
          <w:tcPr>
            <w:tcW w:w="1460" w:type="dxa"/>
            <w:shd w:val="clear" w:color="auto" w:fill="auto"/>
          </w:tcPr>
          <w:p w14:paraId="03B421AC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07C81C0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1,041,652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338A7A6B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2872247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2,456,030</w:t>
            </w:r>
          </w:p>
        </w:tc>
        <w:tc>
          <w:tcPr>
            <w:tcW w:w="1460" w:type="dxa"/>
            <w:shd w:val="clear" w:color="auto" w:fill="auto"/>
          </w:tcPr>
          <w:p w14:paraId="753ADB9A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E078CAB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32AC615A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A1F7C76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44F66846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C0B221E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1228A6D4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C94C2E5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3205A7A7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DFD910E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23B28255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23EABDB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0953B426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B32C322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1,041,652</w:t>
            </w:r>
          </w:p>
        </w:tc>
        <w:tc>
          <w:tcPr>
            <w:tcW w:w="1460" w:type="dxa"/>
            <w:shd w:val="clear" w:color="auto" w:fill="auto"/>
          </w:tcPr>
          <w:p w14:paraId="1574EB70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178D35F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2,456,030</w:t>
            </w:r>
          </w:p>
        </w:tc>
        <w:tc>
          <w:tcPr>
            <w:tcW w:w="1460" w:type="dxa"/>
            <w:shd w:val="clear" w:color="auto" w:fill="auto"/>
          </w:tcPr>
          <w:p w14:paraId="5351B961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1419E3A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4D5FBE55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D15A39C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E13D4" w:rsidRPr="003161F1" w14:paraId="64F55C7A" w14:textId="77777777" w:rsidTr="00D761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96"/>
        </w:trPr>
        <w:tc>
          <w:tcPr>
            <w:tcW w:w="965" w:type="dxa"/>
            <w:shd w:val="clear" w:color="auto" w:fill="auto"/>
          </w:tcPr>
          <w:p w14:paraId="18CE4B93" w14:textId="77777777" w:rsidR="00DE13D4" w:rsidRPr="003161F1" w:rsidRDefault="00DE13D4" w:rsidP="0084435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noProof/>
                <w:sz w:val="20"/>
              </w:rPr>
              <w:t>109－112</w:t>
            </w:r>
          </w:p>
        </w:tc>
        <w:tc>
          <w:tcPr>
            <w:tcW w:w="1795" w:type="dxa"/>
            <w:shd w:val="clear" w:color="auto" w:fill="auto"/>
          </w:tcPr>
          <w:p w14:paraId="3D360711" w14:textId="77777777" w:rsidR="00DE13D4" w:rsidRPr="003161F1" w:rsidRDefault="00DE13D4" w:rsidP="0084435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560" w:type="dxa"/>
            <w:shd w:val="clear" w:color="auto" w:fill="auto"/>
          </w:tcPr>
          <w:p w14:paraId="5CB9E7A6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400,000</w:t>
            </w:r>
          </w:p>
          <w:p w14:paraId="62F8A84A" w14:textId="77777777" w:rsidR="00DE13D4" w:rsidRPr="008000D1" w:rsidRDefault="00DE13D4" w:rsidP="0084435C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98,419,745</w:t>
            </w:r>
          </w:p>
        </w:tc>
        <w:tc>
          <w:tcPr>
            <w:tcW w:w="1460" w:type="dxa"/>
            <w:shd w:val="clear" w:color="auto" w:fill="auto"/>
          </w:tcPr>
          <w:p w14:paraId="785D08AE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422E756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24,992,592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6A1185E9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400,000</w:t>
            </w:r>
          </w:p>
          <w:p w14:paraId="3D4B3A46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68,279,891</w:t>
            </w:r>
          </w:p>
        </w:tc>
        <w:tc>
          <w:tcPr>
            <w:tcW w:w="1460" w:type="dxa"/>
            <w:shd w:val="clear" w:color="auto" w:fill="auto"/>
          </w:tcPr>
          <w:p w14:paraId="0A076839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540,101</w:t>
            </w:r>
          </w:p>
          <w:p w14:paraId="59360F8C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- 540,101</w:t>
            </w:r>
          </w:p>
        </w:tc>
        <w:tc>
          <w:tcPr>
            <w:tcW w:w="1460" w:type="dxa"/>
            <w:shd w:val="clear" w:color="auto" w:fill="auto"/>
          </w:tcPr>
          <w:p w14:paraId="09FF5A95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540,101</w:t>
            </w:r>
          </w:p>
          <w:p w14:paraId="2442CF1C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4,607,161</w:t>
            </w:r>
          </w:p>
        </w:tc>
        <w:tc>
          <w:tcPr>
            <w:tcW w:w="1460" w:type="dxa"/>
            <w:shd w:val="clear" w:color="auto" w:fill="auto"/>
          </w:tcPr>
          <w:p w14:paraId="32103BDD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3D56D32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1DCADDD3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AACA625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1C6E9FA7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AEF84B6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31C3190D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4A4E6E2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653A39CD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5C8552D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24,992,592</w:t>
            </w:r>
          </w:p>
        </w:tc>
        <w:tc>
          <w:tcPr>
            <w:tcW w:w="1460" w:type="dxa"/>
            <w:shd w:val="clear" w:color="auto" w:fill="auto"/>
          </w:tcPr>
          <w:p w14:paraId="717861CE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400,000</w:t>
            </w:r>
          </w:p>
          <w:p w14:paraId="324D2076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68,279,891</w:t>
            </w:r>
          </w:p>
        </w:tc>
        <w:tc>
          <w:tcPr>
            <w:tcW w:w="1460" w:type="dxa"/>
            <w:shd w:val="clear" w:color="auto" w:fill="auto"/>
          </w:tcPr>
          <w:p w14:paraId="53E315D3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540,101</w:t>
            </w:r>
          </w:p>
          <w:p w14:paraId="49C91A04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- 540,101</w:t>
            </w:r>
          </w:p>
        </w:tc>
        <w:tc>
          <w:tcPr>
            <w:tcW w:w="1460" w:type="dxa"/>
            <w:shd w:val="clear" w:color="auto" w:fill="auto"/>
          </w:tcPr>
          <w:p w14:paraId="42F7E78A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540,101</w:t>
            </w:r>
          </w:p>
          <w:p w14:paraId="3B7A7C0A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4,607,161</w:t>
            </w:r>
          </w:p>
        </w:tc>
      </w:tr>
      <w:tr w:rsidR="00DE13D4" w:rsidRPr="003161F1" w14:paraId="58D0D63E" w14:textId="77777777" w:rsidTr="00D761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96"/>
        </w:trPr>
        <w:tc>
          <w:tcPr>
            <w:tcW w:w="965" w:type="dxa"/>
            <w:shd w:val="clear" w:color="auto" w:fill="auto"/>
          </w:tcPr>
          <w:p w14:paraId="33E9B426" w14:textId="77777777" w:rsidR="00DE13D4" w:rsidRPr="003161F1" w:rsidRDefault="00DE13D4" w:rsidP="0084435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noProof/>
                <w:sz w:val="20"/>
              </w:rPr>
              <w:t>88－</w:t>
            </w:r>
            <w:r w:rsidRPr="003161F1">
              <w:rPr>
                <w:rFonts w:ascii="標楷體" w:eastAsia="標楷體" w:hAnsi="標楷體"/>
                <w:noProof/>
                <w:sz w:val="20"/>
              </w:rPr>
              <w:t>112</w:t>
            </w:r>
          </w:p>
        </w:tc>
        <w:tc>
          <w:tcPr>
            <w:tcW w:w="1795" w:type="dxa"/>
            <w:shd w:val="clear" w:color="auto" w:fill="auto"/>
          </w:tcPr>
          <w:p w14:paraId="27B0EB00" w14:textId="77777777" w:rsidR="00DE13D4" w:rsidRPr="003161F1" w:rsidRDefault="00DE13D4" w:rsidP="0084435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560" w:type="dxa"/>
            <w:shd w:val="clear" w:color="auto" w:fill="auto"/>
          </w:tcPr>
          <w:p w14:paraId="493426A2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400,000</w:t>
            </w:r>
          </w:p>
          <w:p w14:paraId="70BAE133" w14:textId="77777777" w:rsidR="00DE13D4" w:rsidRPr="008000D1" w:rsidRDefault="00DE13D4" w:rsidP="0084435C">
            <w:pPr>
              <w:spacing w:afterLines="50" w:after="18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358,979,523</w:t>
            </w:r>
          </w:p>
        </w:tc>
        <w:tc>
          <w:tcPr>
            <w:tcW w:w="1460" w:type="dxa"/>
            <w:shd w:val="clear" w:color="auto" w:fill="auto"/>
          </w:tcPr>
          <w:p w14:paraId="4C5E6540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C5F2EAD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19,000,230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4A8E884D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400,000</w:t>
            </w:r>
          </w:p>
          <w:p w14:paraId="590FC990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133,544,575</w:t>
            </w:r>
          </w:p>
        </w:tc>
        <w:tc>
          <w:tcPr>
            <w:tcW w:w="1460" w:type="dxa"/>
            <w:shd w:val="clear" w:color="auto" w:fill="auto"/>
          </w:tcPr>
          <w:p w14:paraId="4DB4801D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205,417,545</w:t>
            </w:r>
          </w:p>
          <w:p w14:paraId="20A3BA7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- 205,417,545</w:t>
            </w:r>
          </w:p>
        </w:tc>
        <w:tc>
          <w:tcPr>
            <w:tcW w:w="1460" w:type="dxa"/>
            <w:shd w:val="clear" w:color="auto" w:fill="auto"/>
          </w:tcPr>
          <w:p w14:paraId="44355094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205,417,545</w:t>
            </w:r>
          </w:p>
          <w:p w14:paraId="4C612671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1,017,173</w:t>
            </w:r>
          </w:p>
        </w:tc>
        <w:tc>
          <w:tcPr>
            <w:tcW w:w="1460" w:type="dxa"/>
            <w:shd w:val="clear" w:color="auto" w:fill="auto"/>
          </w:tcPr>
          <w:p w14:paraId="460C8D60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A986AEC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744AD1C6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55E844D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4606630D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E12C4E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3118FAA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654DAF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20613111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BA40BE7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19,000,230</w:t>
            </w:r>
          </w:p>
        </w:tc>
        <w:tc>
          <w:tcPr>
            <w:tcW w:w="1460" w:type="dxa"/>
            <w:shd w:val="clear" w:color="auto" w:fill="auto"/>
          </w:tcPr>
          <w:p w14:paraId="6F6975A1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400,000</w:t>
            </w:r>
          </w:p>
          <w:p w14:paraId="3BD2A417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133,544,575</w:t>
            </w:r>
          </w:p>
        </w:tc>
        <w:tc>
          <w:tcPr>
            <w:tcW w:w="1460" w:type="dxa"/>
            <w:shd w:val="clear" w:color="auto" w:fill="auto"/>
          </w:tcPr>
          <w:p w14:paraId="1AEDD0E9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205,417,545</w:t>
            </w:r>
          </w:p>
          <w:p w14:paraId="30744A3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- 205,417,545</w:t>
            </w:r>
          </w:p>
        </w:tc>
        <w:tc>
          <w:tcPr>
            <w:tcW w:w="1460" w:type="dxa"/>
            <w:shd w:val="clear" w:color="auto" w:fill="auto"/>
          </w:tcPr>
          <w:p w14:paraId="78501C6F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205,417,545</w:t>
            </w:r>
          </w:p>
          <w:p w14:paraId="345FC337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1,017,173</w:t>
            </w:r>
          </w:p>
        </w:tc>
      </w:tr>
      <w:tr w:rsidR="00DE13D4" w:rsidRPr="003161F1" w14:paraId="62D5DDBE" w14:textId="77777777" w:rsidTr="00D7614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96"/>
        </w:trPr>
        <w:tc>
          <w:tcPr>
            <w:tcW w:w="965" w:type="dxa"/>
            <w:shd w:val="clear" w:color="auto" w:fill="auto"/>
          </w:tcPr>
          <w:p w14:paraId="5EB7EA61" w14:textId="77777777" w:rsidR="00DE13D4" w:rsidRPr="003161F1" w:rsidRDefault="00DE13D4" w:rsidP="0084435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/>
                <w:noProof/>
                <w:sz w:val="20"/>
              </w:rPr>
              <w:t>112</w:t>
            </w:r>
          </w:p>
        </w:tc>
        <w:tc>
          <w:tcPr>
            <w:tcW w:w="1795" w:type="dxa"/>
            <w:shd w:val="clear" w:color="auto" w:fill="auto"/>
          </w:tcPr>
          <w:p w14:paraId="50A76D9E" w14:textId="77777777" w:rsidR="00DE13D4" w:rsidRPr="003161F1" w:rsidRDefault="00DE13D4" w:rsidP="0084435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161F1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560" w:type="dxa"/>
            <w:shd w:val="clear" w:color="auto" w:fill="auto"/>
          </w:tcPr>
          <w:p w14:paraId="42253332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829D51D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48,900</w:t>
            </w:r>
          </w:p>
        </w:tc>
        <w:tc>
          <w:tcPr>
            <w:tcW w:w="1460" w:type="dxa"/>
            <w:shd w:val="clear" w:color="auto" w:fill="auto"/>
          </w:tcPr>
          <w:p w14:paraId="67E18C1B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2C8C817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</w:tcPr>
          <w:p w14:paraId="7BB103DA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0EDB8CE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48,900</w:t>
            </w:r>
          </w:p>
        </w:tc>
        <w:tc>
          <w:tcPr>
            <w:tcW w:w="1460" w:type="dxa"/>
            <w:shd w:val="clear" w:color="auto" w:fill="auto"/>
          </w:tcPr>
          <w:p w14:paraId="4AD7A55B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DEF6AD3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74E20787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E47AEF2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3F0F38C7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602135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58ACE3C5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BAADD5F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64FB796D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E6E2470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0278AE5D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AC5D8CF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431B71CA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EE93537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23AB48DD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D16FD81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/>
                <w:noProof/>
                <w:sz w:val="18"/>
                <w:szCs w:val="18"/>
              </w:rPr>
              <w:t>48,900</w:t>
            </w:r>
          </w:p>
        </w:tc>
        <w:tc>
          <w:tcPr>
            <w:tcW w:w="1460" w:type="dxa"/>
            <w:shd w:val="clear" w:color="auto" w:fill="auto"/>
          </w:tcPr>
          <w:p w14:paraId="7608390B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4814C83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0" w:type="dxa"/>
            <w:shd w:val="clear" w:color="auto" w:fill="auto"/>
          </w:tcPr>
          <w:p w14:paraId="5F611E9F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BE09C38" w14:textId="77777777" w:rsidR="00DE13D4" w:rsidRPr="008000D1" w:rsidRDefault="00DE13D4" w:rsidP="0084435C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000D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41A8B437" w14:textId="77777777" w:rsidR="00D867AC" w:rsidRPr="00DC4FBD" w:rsidRDefault="00D867AC" w:rsidP="00ED19D3">
      <w:pPr>
        <w:ind w:right="414"/>
        <w:rPr>
          <w:rFonts w:eastAsia="標楷體"/>
          <w:sz w:val="16"/>
          <w:szCs w:val="16"/>
        </w:rPr>
      </w:pPr>
    </w:p>
    <w:sectPr w:rsidR="00D867AC" w:rsidRPr="00DC4FBD" w:rsidSect="00D623F6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C7505" w14:textId="77777777" w:rsidR="00DE13D4" w:rsidRDefault="00DE13D4">
      <w:r>
        <w:separator/>
      </w:r>
    </w:p>
  </w:endnote>
  <w:endnote w:type="continuationSeparator" w:id="0">
    <w:p w14:paraId="1A58D31B" w14:textId="77777777" w:rsidR="00DE13D4" w:rsidRDefault="00DE1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625730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p w14:paraId="21DFF8BB" w14:textId="79EE1EA0" w:rsidR="006910D3" w:rsidRPr="00941982" w:rsidRDefault="006910D3" w:rsidP="006910D3">
        <w:pPr>
          <w:pStyle w:val="a4"/>
          <w:jc w:val="center"/>
          <w:rPr>
            <w:rFonts w:ascii="標楷體" w:eastAsia="標楷體" w:hAnsi="標楷體"/>
            <w:sz w:val="24"/>
            <w:szCs w:val="24"/>
          </w:rPr>
        </w:pPr>
        <w:r w:rsidRPr="00941982">
          <w:rPr>
            <w:rFonts w:ascii="標楷體" w:eastAsia="標楷體" w:hAnsi="標楷體" w:hint="eastAsia"/>
            <w:sz w:val="24"/>
            <w:szCs w:val="24"/>
          </w:rPr>
          <w:t>13</w:t>
        </w:r>
        <w:r w:rsidR="008000D1" w:rsidRPr="00941982">
          <w:rPr>
            <w:rFonts w:ascii="標楷體" w:eastAsia="標楷體" w:hAnsi="標楷體" w:hint="eastAsia"/>
            <w:sz w:val="24"/>
            <w:szCs w:val="24"/>
          </w:rPr>
          <w:t>－</w:t>
        </w:r>
        <w:r w:rsidRPr="00941982">
          <w:rPr>
            <w:rFonts w:ascii="標楷體" w:eastAsia="標楷體" w:hAnsi="標楷體"/>
            <w:sz w:val="24"/>
            <w:szCs w:val="24"/>
          </w:rPr>
          <w:fldChar w:fldCharType="begin"/>
        </w:r>
        <w:r w:rsidRPr="00941982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941982">
          <w:rPr>
            <w:rFonts w:ascii="標楷體" w:eastAsia="標楷體" w:hAnsi="標楷體"/>
            <w:sz w:val="24"/>
            <w:szCs w:val="24"/>
          </w:rPr>
          <w:fldChar w:fldCharType="separate"/>
        </w:r>
        <w:r w:rsidR="00941982" w:rsidRPr="00941982">
          <w:rPr>
            <w:rFonts w:ascii="標楷體" w:eastAsia="標楷體" w:hAnsi="標楷體"/>
            <w:noProof/>
            <w:sz w:val="24"/>
            <w:szCs w:val="24"/>
            <w:lang w:val="zh-TW"/>
          </w:rPr>
          <w:t>1</w:t>
        </w:r>
        <w:r w:rsidRPr="00941982">
          <w:rPr>
            <w:rFonts w:ascii="標楷體" w:eastAsia="標楷體" w:hAnsi="標楷體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084DB" w14:textId="77777777" w:rsidR="00DE13D4" w:rsidRDefault="00DE13D4">
      <w:r>
        <w:separator/>
      </w:r>
    </w:p>
  </w:footnote>
  <w:footnote w:type="continuationSeparator" w:id="0">
    <w:p w14:paraId="1E02F1C3" w14:textId="77777777" w:rsidR="00DE13D4" w:rsidRDefault="00DE1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07D6C" w14:textId="77777777" w:rsidR="00D867AC" w:rsidRDefault="00137ED2">
    <w:pPr>
      <w:jc w:val="center"/>
    </w:pPr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拾參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137ED2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137ED2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嘉義市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137ED2">
      <w:rPr>
        <w:rFonts w:ascii="標楷體" w:eastAsia="標楷體" w:hAnsi="標楷體"/>
        <w:b/>
        <w:spacing w:val="60"/>
        <w:sz w:val="32"/>
        <w:szCs w:val="32"/>
        <w:u w:val="single"/>
      </w:rPr>
      <w:t>政事別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Pr="00137ED2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FBE3F" w14:textId="2EDD85FE" w:rsidR="00D867AC" w:rsidRDefault="00597893">
    <w:pPr>
      <w:jc w:val="center"/>
      <w:rPr>
        <w:rFonts w:ascii="標楷體" w:eastAsia="標楷體" w:hAnsi="標楷體"/>
        <w:b/>
        <w:sz w:val="32"/>
      </w:rPr>
    </w:pPr>
    <w:r w:rsidRPr="00B5682F">
      <w:rPr>
        <w:rFonts w:ascii="標楷體" w:eastAsia="標楷體" w:hAnsi="標楷體" w:hint="eastAsia"/>
        <w:b/>
        <w:spacing w:val="60"/>
        <w:sz w:val="36"/>
        <w:szCs w:val="22"/>
        <w:u w:val="single"/>
      </w:rPr>
      <w:t>拾參、</w:t>
    </w:r>
    <w:r w:rsidR="00D867AC" w:rsidRPr="00B5682F">
      <w:rPr>
        <w:rFonts w:ascii="標楷體" w:eastAsia="標楷體" w:hAnsi="標楷體" w:hint="eastAsia"/>
        <w:b/>
        <w:spacing w:val="60"/>
        <w:sz w:val="36"/>
        <w:szCs w:val="22"/>
        <w:u w:val="single"/>
      </w:rPr>
      <w:t>中華民國</w:t>
    </w:r>
    <w:proofErr w:type="gramStart"/>
    <w:r w:rsidR="00137ED2" w:rsidRPr="00B5682F">
      <w:rPr>
        <w:rFonts w:ascii="標楷體" w:eastAsia="標楷體" w:hAnsi="標楷體" w:hint="eastAsia"/>
        <w:b/>
        <w:spacing w:val="60"/>
        <w:sz w:val="36"/>
        <w:szCs w:val="22"/>
        <w:u w:val="single"/>
      </w:rPr>
      <w:t>113</w:t>
    </w:r>
    <w:proofErr w:type="gramEnd"/>
    <w:r w:rsidR="00D867AC" w:rsidRPr="00B5682F">
      <w:rPr>
        <w:rFonts w:ascii="標楷體" w:eastAsia="標楷體" w:hAnsi="標楷體" w:hint="eastAsia"/>
        <w:b/>
        <w:spacing w:val="60"/>
        <w:sz w:val="36"/>
        <w:szCs w:val="22"/>
        <w:u w:val="single"/>
      </w:rPr>
      <w:t>年度</w:t>
    </w:r>
    <w:r w:rsidR="00137ED2" w:rsidRPr="00B5682F">
      <w:rPr>
        <w:rFonts w:ascii="標楷體" w:eastAsia="標楷體" w:hAnsi="標楷體" w:hint="eastAsia"/>
        <w:b/>
        <w:spacing w:val="60"/>
        <w:sz w:val="36"/>
        <w:szCs w:val="22"/>
        <w:u w:val="single"/>
      </w:rPr>
      <w:t>嘉義市</w:t>
    </w:r>
    <w:r w:rsidR="00D867AC" w:rsidRPr="00B5682F">
      <w:rPr>
        <w:rFonts w:ascii="標楷體" w:eastAsia="標楷體" w:hAnsi="標楷體" w:hint="eastAsia"/>
        <w:b/>
        <w:spacing w:val="60"/>
        <w:sz w:val="36"/>
        <w:szCs w:val="22"/>
        <w:u w:val="single"/>
      </w:rPr>
      <w:t>總決算以前年度歲出</w:t>
    </w:r>
    <w:r w:rsidR="00137ED2" w:rsidRPr="00B5682F">
      <w:rPr>
        <w:rFonts w:ascii="標楷體" w:eastAsia="標楷體" w:hAnsi="標楷體"/>
        <w:b/>
        <w:spacing w:val="60"/>
        <w:sz w:val="36"/>
        <w:szCs w:val="22"/>
        <w:u w:val="single"/>
      </w:rPr>
      <w:t>政事別</w:t>
    </w:r>
    <w:r w:rsidR="00D867AC" w:rsidRPr="00B5682F">
      <w:rPr>
        <w:rFonts w:ascii="標楷體" w:eastAsia="標楷體" w:hAnsi="標楷體" w:hint="eastAsia"/>
        <w:b/>
        <w:spacing w:val="60"/>
        <w:sz w:val="36"/>
        <w:szCs w:val="22"/>
        <w:u w:val="single"/>
      </w:rPr>
      <w:t>轉入數決算審定</w:t>
    </w:r>
    <w:r w:rsidR="009D2E50" w:rsidRPr="00B5682F">
      <w:rPr>
        <w:rFonts w:ascii="標楷體" w:eastAsia="標楷體" w:hAnsi="標楷體" w:hint="eastAsia"/>
        <w:b/>
        <w:spacing w:val="60"/>
        <w:sz w:val="36"/>
        <w:szCs w:val="22"/>
        <w:u w:val="single"/>
      </w:rPr>
      <w:t>總</w:t>
    </w:r>
    <w:r w:rsidR="00D867AC" w:rsidRPr="00B5682F">
      <w:rPr>
        <w:rFonts w:ascii="標楷體" w:eastAsia="標楷體" w:hAnsi="標楷體" w:hint="eastAsia"/>
        <w:b/>
        <w:spacing w:val="60"/>
        <w:sz w:val="36"/>
        <w:szCs w:val="2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3D4"/>
    <w:rsid w:val="0001712C"/>
    <w:rsid w:val="000A3326"/>
    <w:rsid w:val="001214FD"/>
    <w:rsid w:val="00137ED2"/>
    <w:rsid w:val="001A4B2C"/>
    <w:rsid w:val="003161F1"/>
    <w:rsid w:val="00385FD8"/>
    <w:rsid w:val="003F092B"/>
    <w:rsid w:val="004E0B7F"/>
    <w:rsid w:val="00597893"/>
    <w:rsid w:val="006910D3"/>
    <w:rsid w:val="00734FFE"/>
    <w:rsid w:val="00775C5D"/>
    <w:rsid w:val="008000D1"/>
    <w:rsid w:val="0084435C"/>
    <w:rsid w:val="008B0CCA"/>
    <w:rsid w:val="008D1D1F"/>
    <w:rsid w:val="008E605A"/>
    <w:rsid w:val="00941982"/>
    <w:rsid w:val="009D2E50"/>
    <w:rsid w:val="00AA7593"/>
    <w:rsid w:val="00AB6EA1"/>
    <w:rsid w:val="00B27658"/>
    <w:rsid w:val="00B5682F"/>
    <w:rsid w:val="00B82C42"/>
    <w:rsid w:val="00CE74C9"/>
    <w:rsid w:val="00CF43B4"/>
    <w:rsid w:val="00D623F6"/>
    <w:rsid w:val="00D76140"/>
    <w:rsid w:val="00D867AC"/>
    <w:rsid w:val="00DC4FBD"/>
    <w:rsid w:val="00DE13D4"/>
    <w:rsid w:val="00E60DE4"/>
    <w:rsid w:val="00EC414C"/>
    <w:rsid w:val="00ED19D3"/>
    <w:rsid w:val="00F728C8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641EBC3D"/>
  <w15:chartTrackingRefBased/>
  <w15:docId w15:val="{A8377C4F-9F11-4E6F-9F49-301630B3F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8D1D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8D1D1F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6910D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z6OxI5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z6OxI5以前年度歲出決算審定表.dot</Template>
  <TotalTime>22</TotalTime>
  <Pages>1</Pages>
  <Words>741</Words>
  <Characters>2586</Characters>
  <Application>Microsoft Office Word</Application>
  <DocSecurity>0</DocSecurity>
  <Lines>21</Lines>
  <Paragraphs>6</Paragraphs>
  <ScaleCrop>false</ScaleCrop>
  <Company>N.A.O.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陳怡雯</dc:creator>
  <cp:keywords/>
  <cp:lastModifiedBy>李耿名</cp:lastModifiedBy>
  <cp:revision>13</cp:revision>
  <cp:lastPrinted>2025-07-14T09:02:00Z</cp:lastPrinted>
  <dcterms:created xsi:type="dcterms:W3CDTF">2025-06-07T09:45:00Z</dcterms:created>
  <dcterms:modified xsi:type="dcterms:W3CDTF">2025-07-14T09:02:00Z</dcterms:modified>
</cp:coreProperties>
</file>