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B17B6" w14:textId="77777777" w:rsidR="00BC2A3A" w:rsidRDefault="00BC2A3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384DE4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280"/>
        <w:gridCol w:w="2400"/>
        <w:gridCol w:w="312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BC2A3A" w:rsidRPr="00927918" w14:paraId="4B06BED5" w14:textId="77777777">
        <w:trPr>
          <w:cantSplit/>
          <w:tblHeader/>
        </w:trPr>
        <w:tc>
          <w:tcPr>
            <w:tcW w:w="3240" w:type="dxa"/>
            <w:gridSpan w:val="4"/>
            <w:vMerge w:val="restart"/>
            <w:tcBorders>
              <w:left w:val="nil"/>
            </w:tcBorders>
            <w:vAlign w:val="center"/>
          </w:tcPr>
          <w:p w14:paraId="271972F1" w14:textId="77777777" w:rsidR="00BC2A3A" w:rsidRPr="00927918" w:rsidRDefault="00BC2A3A" w:rsidP="00603D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14:paraId="165B4884" w14:textId="77777777" w:rsidR="00BC2A3A" w:rsidRPr="00927918" w:rsidRDefault="00BC2A3A" w:rsidP="00603D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8"/>
            <w:tcBorders>
              <w:right w:val="single" w:sz="12" w:space="0" w:color="auto"/>
            </w:tcBorders>
          </w:tcPr>
          <w:p w14:paraId="46F9B5F0" w14:textId="77777777" w:rsidR="00BC2A3A" w:rsidRPr="00927918" w:rsidRDefault="00BC2A3A" w:rsidP="00603D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C584B0" w14:textId="77777777" w:rsidR="00BC2A3A" w:rsidRPr="00927918" w:rsidRDefault="00BC2A3A" w:rsidP="00603D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應繳回</w:t>
            </w:r>
            <w:r w:rsidR="00384DE4" w:rsidRPr="00927918">
              <w:rPr>
                <w:rFonts w:ascii="標楷體" w:eastAsia="標楷體" w:hAnsi="標楷體" w:hint="eastAsia"/>
                <w:sz w:val="20"/>
              </w:rPr>
              <w:t>市</w:t>
            </w:r>
            <w:r w:rsidRPr="00927918"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58803F3C" w14:textId="77777777" w:rsidR="00BC2A3A" w:rsidRPr="00927918" w:rsidRDefault="00BC2A3A" w:rsidP="00603D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 w:rsidRPr="00927918" w14:paraId="7826995E" w14:textId="77777777" w:rsidTr="00A04188">
        <w:trPr>
          <w:cantSplit/>
          <w:tblHeader/>
        </w:trPr>
        <w:tc>
          <w:tcPr>
            <w:tcW w:w="3240" w:type="dxa"/>
            <w:gridSpan w:val="4"/>
            <w:vMerge/>
            <w:tcBorders>
              <w:left w:val="nil"/>
            </w:tcBorders>
          </w:tcPr>
          <w:p w14:paraId="5CD3C9A5" w14:textId="77777777" w:rsidR="00BC2A3A" w:rsidRPr="00927918" w:rsidRDefault="00BC2A3A" w:rsidP="00603DF7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14:paraId="43EB97BB" w14:textId="77777777" w:rsidR="00BC2A3A" w:rsidRPr="00927918" w:rsidRDefault="00BC2A3A" w:rsidP="00603DF7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2"/>
          </w:tcPr>
          <w:p w14:paraId="4028C424" w14:textId="77777777" w:rsidR="00BC2A3A" w:rsidRPr="00927918" w:rsidRDefault="00BC2A3A" w:rsidP="00603D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76F95F6F" w14:textId="77777777" w:rsidR="00BC2A3A" w:rsidRPr="00927918" w:rsidRDefault="00BC2A3A" w:rsidP="00603D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14:paraId="57CF14AB" w14:textId="77777777" w:rsidR="00BC2A3A" w:rsidRPr="00927918" w:rsidRDefault="00BC2A3A" w:rsidP="00603D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14:paraId="3E58BAF7" w14:textId="77777777" w:rsidR="00BC2A3A" w:rsidRPr="00927918" w:rsidRDefault="00BC2A3A" w:rsidP="00603D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D095D36" w14:textId="77777777" w:rsidR="00BC2A3A" w:rsidRPr="00927918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1B49C566" w14:textId="77777777" w:rsidR="00BC2A3A" w:rsidRPr="00927918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:rsidRPr="00927918" w14:paraId="28998301" w14:textId="77777777" w:rsidTr="00A04188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14:paraId="7BD697A4" w14:textId="77777777" w:rsidR="00BC2A3A" w:rsidRPr="00927918" w:rsidRDefault="00BC2A3A" w:rsidP="00603DF7">
            <w:pPr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14:paraId="72846F61" w14:textId="77777777" w:rsidR="00BC2A3A" w:rsidRPr="00927918" w:rsidRDefault="00BC2A3A" w:rsidP="00603DF7">
            <w:pPr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</w:tcPr>
          <w:p w14:paraId="5DB1BF5E" w14:textId="77777777" w:rsidR="00BC2A3A" w:rsidRPr="00927918" w:rsidRDefault="00BC2A3A" w:rsidP="00603DF7">
            <w:pPr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07075EFB" w14:textId="77777777" w:rsidR="00BC2A3A" w:rsidRPr="00927918" w:rsidRDefault="00BC2A3A" w:rsidP="00603D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14:paraId="40D370E4" w14:textId="77777777" w:rsidR="00BC2A3A" w:rsidRPr="00927918" w:rsidRDefault="00BC2A3A" w:rsidP="00603DF7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0A9EAD07" w14:textId="77777777" w:rsidR="00BC2A3A" w:rsidRPr="00927918" w:rsidRDefault="00BC2A3A" w:rsidP="00603D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0460A2FD" w14:textId="77777777" w:rsidR="00BC2A3A" w:rsidRPr="00927918" w:rsidRDefault="00BC2A3A" w:rsidP="00603D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0A59754B" w14:textId="77777777" w:rsidR="00BC2A3A" w:rsidRPr="00927918" w:rsidRDefault="00BC2A3A" w:rsidP="00603D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24F56643" w14:textId="77777777" w:rsidR="00BC2A3A" w:rsidRPr="00927918" w:rsidRDefault="00BC2A3A" w:rsidP="00603D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7560CBAA" w14:textId="77777777" w:rsidR="00BC2A3A" w:rsidRPr="00927918" w:rsidRDefault="00BC2A3A" w:rsidP="00603D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1D7222DC" w14:textId="77777777" w:rsidR="00BC2A3A" w:rsidRPr="00927918" w:rsidRDefault="00BC2A3A" w:rsidP="00603D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3EB00D31" w14:textId="77777777" w:rsidR="00BC2A3A" w:rsidRPr="00927918" w:rsidRDefault="00BC2A3A" w:rsidP="00603D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02F6DE48" w14:textId="77777777" w:rsidR="00BC2A3A" w:rsidRPr="00927918" w:rsidRDefault="00BC2A3A" w:rsidP="00603D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53BA1C96" w14:textId="77777777" w:rsidR="00BC2A3A" w:rsidRPr="00927918" w:rsidRDefault="00BC2A3A" w:rsidP="00603D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25E79BAF" w14:textId="77777777" w:rsidR="00BC2A3A" w:rsidRPr="00927918" w:rsidRDefault="00BC2A3A" w:rsidP="00603D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414C565A" w14:textId="77777777" w:rsidR="00BC2A3A" w:rsidRPr="00927918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384DE4" w:rsidRPr="00927918" w14:paraId="531CC485" w14:textId="77777777" w:rsidTr="00A04188">
        <w:trPr>
          <w:cantSplit/>
          <w:trHeight w:val="567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4437BB5" w14:textId="77777777" w:rsidR="00384DE4" w:rsidRPr="00927918" w:rsidRDefault="00384DE4" w:rsidP="00603DF7">
            <w:pPr>
              <w:spacing w:beforeLines="50" w:before="18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4BED8706" w14:textId="77777777" w:rsidR="00384DE4" w:rsidRPr="00927918" w:rsidRDefault="00384DE4" w:rsidP="00603DF7">
            <w:pPr>
              <w:spacing w:beforeLines="50" w:before="18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14:paraId="7261DAD3" w14:textId="77777777" w:rsidR="00384DE4" w:rsidRPr="00927918" w:rsidRDefault="00384DE4" w:rsidP="00603DF7">
            <w:pPr>
              <w:spacing w:beforeLines="50" w:before="18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2F14D534" w14:textId="77777777" w:rsidR="00384DE4" w:rsidRPr="00927918" w:rsidRDefault="00B85931" w:rsidP="00B85931">
            <w:pPr>
              <w:spacing w:beforeLines="50" w:before="180"/>
              <w:jc w:val="distribute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</w:t>
            </w:r>
            <w:r w:rsidR="0073580A" w:rsidRPr="00927918">
              <w:rPr>
                <w:rFonts w:ascii="標楷體" w:eastAsia="標楷體" w:hAnsi="標楷體" w:hint="eastAsia"/>
                <w:b/>
                <w:noProof/>
                <w:sz w:val="20"/>
              </w:rPr>
              <w:t>合</w:t>
            </w:r>
            <w:r w:rsidR="00384DE4" w:rsidRPr="00927918">
              <w:rPr>
                <w:rFonts w:ascii="標楷體" w:eastAsia="標楷體" w:hAnsi="標楷體" w:hint="eastAsia"/>
                <w:b/>
                <w:noProof/>
                <w:sz w:val="20"/>
              </w:rPr>
              <w:t>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14:paraId="4D43EBCE" w14:textId="77777777" w:rsidR="00384DE4" w:rsidRPr="00927918" w:rsidRDefault="00384DE4" w:rsidP="00B85931">
            <w:pPr>
              <w:spacing w:beforeLines="50" w:before="18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41BA155A" w14:textId="77777777" w:rsidR="00384DE4" w:rsidRPr="00927918" w:rsidRDefault="00384DE4" w:rsidP="00B85931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1AD1FD88" w14:textId="77777777" w:rsidR="00384DE4" w:rsidRPr="00927918" w:rsidRDefault="00384DE4" w:rsidP="00B85931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04F80A19" w14:textId="77777777" w:rsidR="00384DE4" w:rsidRPr="00927918" w:rsidRDefault="00384DE4" w:rsidP="00B85931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3AA823B2" w14:textId="77777777" w:rsidR="00384DE4" w:rsidRPr="00927918" w:rsidRDefault="00384DE4" w:rsidP="00B85931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/>
                <w:b/>
                <w:noProof/>
                <w:sz w:val="18"/>
              </w:rPr>
              <w:t>3,469,244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5F6E297F" w14:textId="77777777" w:rsidR="00384DE4" w:rsidRPr="00927918" w:rsidRDefault="00384DE4" w:rsidP="00B85931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203AD211" w14:textId="77777777" w:rsidR="00384DE4" w:rsidRPr="00927918" w:rsidRDefault="00384DE4" w:rsidP="00B85931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14:paraId="0B99A35B" w14:textId="77777777" w:rsidR="00384DE4" w:rsidRPr="00927918" w:rsidRDefault="00384DE4" w:rsidP="00B85931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1C90FC" w14:textId="77777777" w:rsidR="00384DE4" w:rsidRPr="00927918" w:rsidRDefault="00384DE4" w:rsidP="00B85931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/>
                <w:b/>
                <w:noProof/>
                <w:sz w:val="18"/>
              </w:rPr>
              <w:t>3,469,244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2F2CC7F" w14:textId="77777777" w:rsidR="00384DE4" w:rsidRPr="00927918" w:rsidRDefault="00384DE4" w:rsidP="00B85931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9BD969" w14:textId="77777777" w:rsidR="00384DE4" w:rsidRPr="00927918" w:rsidRDefault="00384DE4" w:rsidP="00B85931">
            <w:pPr>
              <w:spacing w:beforeLines="50" w:before="180"/>
              <w:jc w:val="right"/>
              <w:rPr>
                <w:rFonts w:ascii="細明體" w:eastAsia="細明體" w:hAnsi="細明體"/>
                <w:b/>
                <w:w w:val="95"/>
                <w:sz w:val="18"/>
              </w:rPr>
            </w:pPr>
            <w:r w:rsidRPr="00927918">
              <w:rPr>
                <w:rFonts w:ascii="細明體" w:eastAsia="細明體" w:hAnsi="細明體"/>
                <w:b/>
                <w:noProof/>
                <w:w w:val="95"/>
                <w:sz w:val="18"/>
              </w:rPr>
              <w:t>3,469,244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F0709A" w14:textId="77777777" w:rsidR="00384DE4" w:rsidRPr="00927918" w:rsidRDefault="00384DE4" w:rsidP="00B85931">
            <w:pPr>
              <w:spacing w:beforeLines="50" w:before="18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384DE4" w:rsidRPr="00927918" w14:paraId="133135F7" w14:textId="77777777" w:rsidTr="00A04188">
        <w:trPr>
          <w:cantSplit/>
          <w:trHeight w:val="567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AC16D5" w14:textId="77777777" w:rsidR="00384DE4" w:rsidRPr="00927918" w:rsidRDefault="00384DE4" w:rsidP="00603DF7">
            <w:pPr>
              <w:spacing w:beforeLines="100" w:before="360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927918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F4AE2B" w14:textId="77777777" w:rsidR="00384DE4" w:rsidRPr="00927918" w:rsidRDefault="00384DE4" w:rsidP="00603DF7">
            <w:pPr>
              <w:spacing w:beforeLines="100" w:before="36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CA515A" w14:textId="77777777" w:rsidR="00384DE4" w:rsidRPr="00927918" w:rsidRDefault="00384DE4" w:rsidP="00603DF7">
            <w:pPr>
              <w:spacing w:beforeLines="100" w:before="36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9FF091" w14:textId="77777777" w:rsidR="00384DE4" w:rsidRPr="00927918" w:rsidRDefault="00384DE4" w:rsidP="00F422C0">
            <w:pPr>
              <w:spacing w:beforeLines="100" w:before="36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27918">
              <w:rPr>
                <w:rFonts w:ascii="標楷體" w:eastAsia="標楷體" w:hAnsi="標楷體"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DCC2B7" w14:textId="77777777" w:rsidR="00384DE4" w:rsidRPr="00927918" w:rsidRDefault="00384DE4" w:rsidP="00F422C0">
            <w:pPr>
              <w:spacing w:beforeLines="100" w:before="36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6D0BB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225F24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A8AD50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0DA99C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/>
                <w:b/>
                <w:noProof/>
                <w:sz w:val="18"/>
              </w:rPr>
              <w:t>3,469,244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308D75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AF756E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38D214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3E0304C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/>
                <w:b/>
                <w:noProof/>
                <w:sz w:val="18"/>
              </w:rPr>
              <w:t>3,469,244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AA97DCC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927918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4BB8B3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b/>
                <w:w w:val="95"/>
                <w:sz w:val="18"/>
              </w:rPr>
            </w:pPr>
            <w:r w:rsidRPr="00927918">
              <w:rPr>
                <w:rFonts w:ascii="細明體" w:eastAsia="細明體" w:hAnsi="細明體"/>
                <w:b/>
                <w:noProof/>
                <w:w w:val="95"/>
                <w:sz w:val="18"/>
              </w:rPr>
              <w:t>3,469,244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F990B5" w14:textId="77777777" w:rsidR="00384DE4" w:rsidRPr="00927918" w:rsidRDefault="00384DE4" w:rsidP="00F422C0">
            <w:pPr>
              <w:spacing w:beforeLines="100" w:before="36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384DE4" w:rsidRPr="00927918" w14:paraId="4012DA1D" w14:textId="77777777" w:rsidTr="00A04188">
        <w:trPr>
          <w:cantSplit/>
          <w:trHeight w:val="567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EFFFC6" w14:textId="77777777" w:rsidR="00384DE4" w:rsidRPr="00927918" w:rsidRDefault="00384DE4" w:rsidP="00603DF7">
            <w:pPr>
              <w:spacing w:beforeLines="100" w:before="36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342DDD" w14:textId="77777777" w:rsidR="00384DE4" w:rsidRPr="00927918" w:rsidRDefault="00384DE4" w:rsidP="00603DF7">
            <w:pPr>
              <w:spacing w:beforeLines="100" w:before="360"/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05672" w14:textId="77777777" w:rsidR="00384DE4" w:rsidRPr="00927918" w:rsidRDefault="00384DE4" w:rsidP="00603DF7">
            <w:pPr>
              <w:spacing w:beforeLines="100" w:before="36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91211E" w14:textId="77777777" w:rsidR="00384DE4" w:rsidRPr="00927918" w:rsidRDefault="00384DE4" w:rsidP="00F422C0">
            <w:pPr>
              <w:spacing w:beforeLines="100" w:before="36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noProof/>
                <w:sz w:val="20"/>
              </w:rPr>
              <w:t>市政府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B03D3C" w14:textId="77777777" w:rsidR="00384DE4" w:rsidRPr="00927918" w:rsidRDefault="00384DE4" w:rsidP="00F422C0">
            <w:pPr>
              <w:spacing w:beforeLines="100" w:before="36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2A0F9E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A62505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E71E24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7BFF27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/>
                <w:noProof/>
                <w:sz w:val="18"/>
              </w:rPr>
              <w:t>3,469,244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F85E3A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438F7D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4A5FF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7C0FD95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/>
                <w:noProof/>
                <w:sz w:val="18"/>
              </w:rPr>
              <w:t>3,469,244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1CCFDB8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2E455A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w w:val="95"/>
                <w:sz w:val="18"/>
              </w:rPr>
            </w:pPr>
            <w:r w:rsidRPr="00927918">
              <w:rPr>
                <w:rFonts w:ascii="細明體" w:eastAsia="細明體" w:hAnsi="細明體"/>
                <w:noProof/>
                <w:w w:val="95"/>
                <w:sz w:val="18"/>
              </w:rPr>
              <w:t>3,469,244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274871" w14:textId="77777777" w:rsidR="00384DE4" w:rsidRPr="00927918" w:rsidRDefault="00384DE4" w:rsidP="00F422C0">
            <w:pPr>
              <w:spacing w:beforeLines="100" w:before="360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384DE4" w:rsidRPr="00927918" w14:paraId="000354C8" w14:textId="77777777" w:rsidTr="0076243B">
        <w:trPr>
          <w:cantSplit/>
          <w:trHeight w:val="567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E4653D1" w14:textId="77777777" w:rsidR="00384DE4" w:rsidRPr="00927918" w:rsidRDefault="00384DE4" w:rsidP="00603DF7">
            <w:pPr>
              <w:spacing w:beforeLines="100" w:before="36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5B0A4520" w14:textId="77777777" w:rsidR="00384DE4" w:rsidRPr="00927918" w:rsidRDefault="00384DE4" w:rsidP="00603DF7">
            <w:pPr>
              <w:spacing w:beforeLines="100" w:before="36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340AD26A" w14:textId="77777777" w:rsidR="00384DE4" w:rsidRPr="00927918" w:rsidRDefault="00384DE4" w:rsidP="00603DF7">
            <w:pPr>
              <w:spacing w:beforeLines="100" w:before="360"/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/>
                <w:noProof/>
                <w:sz w:val="20"/>
              </w:rPr>
              <w:t>32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14:paraId="1E36F4AB" w14:textId="77777777" w:rsidR="00384DE4" w:rsidRPr="00927918" w:rsidRDefault="00384DE4" w:rsidP="00F422C0">
            <w:pPr>
              <w:spacing w:beforeLines="100" w:before="360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noProof/>
                <w:sz w:val="20"/>
              </w:rPr>
              <w:t>社政業務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</w:tcPr>
          <w:p w14:paraId="3D54F486" w14:textId="77777777" w:rsidR="00384DE4" w:rsidRPr="00927918" w:rsidRDefault="00384DE4" w:rsidP="00F422C0">
            <w:pPr>
              <w:spacing w:beforeLines="100" w:before="360"/>
              <w:jc w:val="both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noProof/>
                <w:sz w:val="20"/>
              </w:rPr>
              <w:t>減列溢保留建立社區照顧關懷據點並設置巷弄長照站計畫經費</w:t>
            </w:r>
            <w:r w:rsidR="005D14BD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14:paraId="7F359F8D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14:paraId="4736F37C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14:paraId="2227C147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14:paraId="6A2E837A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/>
                <w:noProof/>
                <w:sz w:val="18"/>
              </w:rPr>
              <w:t>3,396,082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14:paraId="1576D27D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14:paraId="0A75BFDC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</w:tcPr>
          <w:p w14:paraId="624E021C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5B3C5EF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/>
                <w:noProof/>
                <w:sz w:val="18"/>
              </w:rPr>
              <w:t>3,396,082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CBD52E4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621D257" w14:textId="77777777" w:rsidR="00384DE4" w:rsidRPr="00927918" w:rsidRDefault="00384DE4" w:rsidP="00F422C0">
            <w:pPr>
              <w:spacing w:beforeLines="100" w:before="360"/>
              <w:jc w:val="right"/>
              <w:rPr>
                <w:rFonts w:ascii="細明體" w:eastAsia="細明體" w:hAnsi="細明體"/>
                <w:w w:val="95"/>
                <w:sz w:val="18"/>
              </w:rPr>
            </w:pPr>
            <w:r w:rsidRPr="00927918">
              <w:rPr>
                <w:rFonts w:ascii="細明體" w:eastAsia="細明體" w:hAnsi="細明體"/>
                <w:noProof/>
                <w:w w:val="95"/>
                <w:sz w:val="18"/>
              </w:rPr>
              <w:t>3,396,082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A8F2175" w14:textId="77777777" w:rsidR="00384DE4" w:rsidRPr="00927918" w:rsidRDefault="00CD01F7" w:rsidP="00F422C0">
            <w:pPr>
              <w:spacing w:beforeLines="100" w:before="360"/>
              <w:jc w:val="both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noProof/>
                <w:sz w:val="20"/>
              </w:rPr>
              <w:t>市庫未撥款</w:t>
            </w:r>
          </w:p>
        </w:tc>
      </w:tr>
      <w:tr w:rsidR="00384DE4" w:rsidRPr="00927918" w14:paraId="5BCE6F87" w14:textId="77777777" w:rsidTr="0076243B">
        <w:trPr>
          <w:cantSplit/>
          <w:trHeight w:val="567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</w:tcPr>
          <w:p w14:paraId="1AD836E1" w14:textId="77777777" w:rsidR="00384DE4" w:rsidRPr="00927918" w:rsidRDefault="00384DE4" w:rsidP="00603DF7">
            <w:pPr>
              <w:spacing w:beforeLines="50" w:before="18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</w:tcPr>
          <w:p w14:paraId="73BE0E62" w14:textId="77777777" w:rsidR="00384DE4" w:rsidRPr="00927918" w:rsidRDefault="00384DE4" w:rsidP="00603DF7">
            <w:pPr>
              <w:spacing w:beforeLines="50" w:before="18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</w:tcPr>
          <w:p w14:paraId="5D3AB98D" w14:textId="77777777" w:rsidR="00384DE4" w:rsidRPr="00927918" w:rsidRDefault="00384DE4" w:rsidP="00603DF7">
            <w:pPr>
              <w:spacing w:beforeLines="50" w:before="180"/>
              <w:jc w:val="center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/>
                <w:noProof/>
                <w:sz w:val="20"/>
              </w:rPr>
              <w:t>33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</w:tcPr>
          <w:p w14:paraId="30ED46B1" w14:textId="77777777" w:rsidR="00384DE4" w:rsidRPr="00927918" w:rsidRDefault="00384DE4" w:rsidP="0076243B">
            <w:pPr>
              <w:spacing w:beforeLines="50" w:before="180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noProof/>
                <w:sz w:val="20"/>
              </w:rPr>
              <w:t>充實社會福利設備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</w:tcPr>
          <w:p w14:paraId="19BDC06E" w14:textId="77777777" w:rsidR="00384DE4" w:rsidRPr="00927918" w:rsidRDefault="00384DE4" w:rsidP="0076243B">
            <w:pPr>
              <w:spacing w:beforeLines="50" w:before="180"/>
              <w:jc w:val="both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noProof/>
                <w:sz w:val="20"/>
              </w:rPr>
              <w:t>減列溢保留建立社區照顧關懷據點並設置巷弄長照站計畫經費</w:t>
            </w:r>
            <w:r w:rsidR="005D14BD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1F8C046B" w14:textId="77777777" w:rsidR="00384DE4" w:rsidRPr="00927918" w:rsidRDefault="00384DE4" w:rsidP="0076243B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59924926" w14:textId="77777777" w:rsidR="00384DE4" w:rsidRPr="00927918" w:rsidRDefault="00384DE4" w:rsidP="0076243B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5C0D0D32" w14:textId="77777777" w:rsidR="00384DE4" w:rsidRPr="00927918" w:rsidRDefault="00384DE4" w:rsidP="0076243B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7BC0218F" w14:textId="77777777" w:rsidR="00384DE4" w:rsidRPr="00927918" w:rsidRDefault="00384DE4" w:rsidP="0076243B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/>
                <w:noProof/>
                <w:sz w:val="18"/>
              </w:rPr>
              <w:t>73,162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14D46875" w14:textId="77777777" w:rsidR="00384DE4" w:rsidRPr="00927918" w:rsidRDefault="00384DE4" w:rsidP="0076243B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33B80D92" w14:textId="77777777" w:rsidR="00384DE4" w:rsidRPr="00927918" w:rsidRDefault="00384DE4" w:rsidP="0076243B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36ED754D" w14:textId="77777777" w:rsidR="00384DE4" w:rsidRPr="00927918" w:rsidRDefault="00384DE4" w:rsidP="0076243B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4EB9EDF4" w14:textId="77777777" w:rsidR="00384DE4" w:rsidRPr="00927918" w:rsidRDefault="00384DE4" w:rsidP="0076243B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/>
                <w:noProof/>
                <w:sz w:val="18"/>
              </w:rPr>
              <w:t>73,162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DEA8175" w14:textId="77777777" w:rsidR="00384DE4" w:rsidRPr="00927918" w:rsidRDefault="00384DE4" w:rsidP="0076243B">
            <w:pPr>
              <w:spacing w:beforeLines="50" w:before="180"/>
              <w:jc w:val="right"/>
              <w:rPr>
                <w:rFonts w:ascii="細明體" w:eastAsia="細明體" w:hAnsi="細明體"/>
                <w:sz w:val="18"/>
              </w:rPr>
            </w:pPr>
            <w:r w:rsidRPr="00927918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753AD9" w14:textId="77777777" w:rsidR="00384DE4" w:rsidRPr="00927918" w:rsidRDefault="00384DE4" w:rsidP="0076243B">
            <w:pPr>
              <w:spacing w:beforeLines="50" w:before="180"/>
              <w:jc w:val="right"/>
              <w:rPr>
                <w:rFonts w:ascii="細明體" w:eastAsia="細明體" w:hAnsi="細明體"/>
                <w:w w:val="95"/>
                <w:sz w:val="18"/>
              </w:rPr>
            </w:pPr>
            <w:r w:rsidRPr="00927918">
              <w:rPr>
                <w:rFonts w:ascii="細明體" w:eastAsia="細明體" w:hAnsi="細明體"/>
                <w:noProof/>
                <w:w w:val="95"/>
                <w:sz w:val="18"/>
              </w:rPr>
              <w:t>73,162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045F6C67" w14:textId="77777777" w:rsidR="00384DE4" w:rsidRPr="00927918" w:rsidRDefault="00CD01F7" w:rsidP="0076243B">
            <w:pPr>
              <w:spacing w:beforeLines="50" w:before="180"/>
              <w:jc w:val="both"/>
              <w:rPr>
                <w:rFonts w:ascii="標楷體" w:eastAsia="標楷體" w:hAnsi="標楷體"/>
                <w:sz w:val="20"/>
              </w:rPr>
            </w:pPr>
            <w:r w:rsidRPr="00927918">
              <w:rPr>
                <w:rFonts w:ascii="標楷體" w:eastAsia="標楷體" w:hAnsi="標楷體" w:hint="eastAsia"/>
                <w:noProof/>
                <w:sz w:val="20"/>
              </w:rPr>
              <w:t>市庫未撥款</w:t>
            </w:r>
          </w:p>
        </w:tc>
      </w:tr>
    </w:tbl>
    <w:p w14:paraId="19996C28" w14:textId="77777777" w:rsidR="00BC2A3A" w:rsidRDefault="00BC2A3A" w:rsidP="006910DB">
      <w:pPr>
        <w:ind w:right="414"/>
        <w:rPr>
          <w:rFonts w:eastAsia="標楷體"/>
          <w:sz w:val="22"/>
        </w:rPr>
      </w:pPr>
    </w:p>
    <w:sectPr w:rsidR="00BC2A3A" w:rsidSect="00F122FD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E961F" w14:textId="77777777" w:rsidR="00F422C0" w:rsidRDefault="00F422C0">
      <w:r>
        <w:separator/>
      </w:r>
    </w:p>
  </w:endnote>
  <w:endnote w:type="continuationSeparator" w:id="0">
    <w:p w14:paraId="5F6CF408" w14:textId="77777777" w:rsidR="00F422C0" w:rsidRDefault="00F42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142C2" w14:textId="26506153" w:rsidR="00B444E3" w:rsidRPr="00491BAE" w:rsidRDefault="00B444E3" w:rsidP="00B444E3">
    <w:pPr>
      <w:pStyle w:val="a4"/>
      <w:jc w:val="center"/>
      <w:rPr>
        <w:rFonts w:ascii="標楷體" w:eastAsia="標楷體" w:hAnsi="標楷體"/>
        <w:sz w:val="24"/>
        <w:szCs w:val="24"/>
      </w:rPr>
    </w:pPr>
    <w:r w:rsidRPr="00491BAE">
      <w:rPr>
        <w:rFonts w:ascii="標楷體" w:eastAsia="標楷體" w:hAnsi="標楷體" w:hint="eastAsia"/>
        <w:sz w:val="24"/>
        <w:szCs w:val="24"/>
      </w:rPr>
      <w:t>1</w:t>
    </w:r>
    <w:r w:rsidR="00E42EC5" w:rsidRPr="00491BAE">
      <w:rPr>
        <w:rFonts w:ascii="標楷體" w:eastAsia="標楷體" w:hAnsi="標楷體" w:hint="eastAsia"/>
        <w:sz w:val="24"/>
        <w:szCs w:val="24"/>
      </w:rPr>
      <w:t>－</w:t>
    </w:r>
    <w:sdt>
      <w:sdtPr>
        <w:rPr>
          <w:rFonts w:ascii="標楷體" w:eastAsia="標楷體" w:hAnsi="標楷體"/>
          <w:sz w:val="24"/>
          <w:szCs w:val="24"/>
        </w:rPr>
        <w:id w:val="706912155"/>
        <w:docPartObj>
          <w:docPartGallery w:val="Page Numbers (Bottom of Page)"/>
          <w:docPartUnique/>
        </w:docPartObj>
      </w:sdtPr>
      <w:sdtEndPr/>
      <w:sdtContent>
        <w:r w:rsidRPr="00491BAE">
          <w:rPr>
            <w:rFonts w:ascii="標楷體" w:eastAsia="標楷體" w:hAnsi="標楷體"/>
            <w:sz w:val="24"/>
            <w:szCs w:val="24"/>
          </w:rPr>
          <w:fldChar w:fldCharType="begin"/>
        </w:r>
        <w:r w:rsidRPr="00491BAE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491BAE">
          <w:rPr>
            <w:rFonts w:ascii="標楷體" w:eastAsia="標楷體" w:hAnsi="標楷體"/>
            <w:sz w:val="24"/>
            <w:szCs w:val="24"/>
          </w:rPr>
          <w:fldChar w:fldCharType="separate"/>
        </w:r>
        <w:r w:rsidR="00491BAE" w:rsidRPr="00491BAE">
          <w:rPr>
            <w:rFonts w:ascii="標楷體" w:eastAsia="標楷體" w:hAnsi="標楷體"/>
            <w:noProof/>
            <w:sz w:val="24"/>
            <w:szCs w:val="24"/>
            <w:lang w:val="zh-TW"/>
          </w:rPr>
          <w:t>1</w:t>
        </w:r>
        <w:r w:rsidRPr="00491BAE">
          <w:rPr>
            <w:rFonts w:ascii="標楷體" w:eastAsia="標楷體" w:hAnsi="標楷體"/>
            <w:sz w:val="24"/>
            <w:szCs w:val="24"/>
          </w:rPr>
          <w:fldChar w:fldCharType="end"/>
        </w:r>
      </w:sdtContent>
    </w:sdt>
    <w:r w:rsidR="00491BAE" w:rsidRPr="00491BAE">
      <w:rPr>
        <w:rFonts w:ascii="標楷體" w:eastAsia="標楷體" w:hAnsi="標楷體" w:hint="eastAsia"/>
        <w:sz w:val="24"/>
        <w:szCs w:val="24"/>
      </w:rPr>
      <w:t>－1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48B17" w14:textId="77777777" w:rsidR="00F422C0" w:rsidRDefault="00F422C0">
      <w:r>
        <w:separator/>
      </w:r>
    </w:p>
  </w:footnote>
  <w:footnote w:type="continuationSeparator" w:id="0">
    <w:p w14:paraId="566E003D" w14:textId="77777777" w:rsidR="00F422C0" w:rsidRDefault="00F42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93DE1" w14:textId="77777777" w:rsidR="00F422C0" w:rsidRDefault="00F422C0">
    <w:pPr>
      <w:pStyle w:val="a3"/>
      <w:jc w:val="center"/>
    </w:pPr>
    <w:r w:rsidRPr="000A3AB5">
      <w:rPr>
        <w:rFonts w:ascii="標楷體" w:eastAsia="標楷體" w:hAnsi="標楷體" w:hint="eastAsia"/>
        <w:b/>
        <w:color w:val="000000"/>
        <w:sz w:val="32"/>
        <w:szCs w:val="36"/>
        <w:u w:val="single"/>
      </w:rPr>
      <w:t>拾壹</w:t>
    </w:r>
    <w:r>
      <w:rPr>
        <w:rFonts w:hint="eastAsia"/>
        <w:b/>
        <w:color w:val="000000"/>
        <w:sz w:val="32"/>
        <w:szCs w:val="36"/>
        <w:u w:val="single"/>
      </w:rPr>
      <w:t>、</w:t>
    </w:r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A3AB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0A3AB5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0A3AB5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FDE4E" w14:textId="77777777" w:rsidR="00E54E82" w:rsidRPr="002D2121" w:rsidRDefault="00E54E82">
    <w:pPr>
      <w:pStyle w:val="a3"/>
      <w:jc w:val="center"/>
      <w:rPr>
        <w:rFonts w:ascii="標楷體" w:eastAsia="標楷體"/>
        <w:b/>
        <w:spacing w:val="60"/>
        <w:sz w:val="36"/>
        <w:szCs w:val="22"/>
      </w:rPr>
    </w:pPr>
    <w:r w:rsidRPr="002D2121">
      <w:rPr>
        <w:rFonts w:ascii="標楷體" w:eastAsia="標楷體" w:hint="eastAsia"/>
        <w:b/>
        <w:spacing w:val="60"/>
        <w:sz w:val="36"/>
        <w:szCs w:val="22"/>
      </w:rPr>
      <w:t>壹、總決算修正數</w:t>
    </w:r>
  </w:p>
  <w:p w14:paraId="57CFFBB9" w14:textId="77777777" w:rsidR="00F422C0" w:rsidRPr="003B3403" w:rsidRDefault="005D14BD">
    <w:pPr>
      <w:pStyle w:val="a3"/>
      <w:jc w:val="center"/>
      <w:rPr>
        <w:b/>
        <w:sz w:val="28"/>
        <w:szCs w:val="18"/>
      </w:rPr>
    </w:pPr>
    <w:r w:rsidRPr="003B3403">
      <w:rPr>
        <w:rFonts w:ascii="標楷體" w:eastAsia="標楷體" w:hint="eastAsia"/>
        <w:b/>
        <w:spacing w:val="60"/>
        <w:sz w:val="32"/>
        <w:u w:val="single"/>
      </w:rPr>
      <w:t>一</w:t>
    </w:r>
    <w:r w:rsidR="00F422C0" w:rsidRPr="003B3403">
      <w:rPr>
        <w:rFonts w:ascii="標楷體" w:eastAsia="標楷體" w:hint="eastAsia"/>
        <w:b/>
        <w:spacing w:val="60"/>
        <w:sz w:val="32"/>
        <w:u w:val="single"/>
      </w:rPr>
      <w:t>、中華民國</w:t>
    </w:r>
    <w:proofErr w:type="gramStart"/>
    <w:r w:rsidR="00F422C0" w:rsidRPr="003B3403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F422C0" w:rsidRPr="003B3403">
      <w:rPr>
        <w:rFonts w:ascii="標楷體" w:eastAsia="標楷體" w:hint="eastAsia"/>
        <w:b/>
        <w:spacing w:val="60"/>
        <w:sz w:val="32"/>
        <w:u w:val="single"/>
      </w:rPr>
      <w:t>年度</w:t>
    </w:r>
    <w:r w:rsidR="00F422C0" w:rsidRPr="003B3403">
      <w:rPr>
        <w:rFonts w:ascii="標楷體" w:eastAsia="標楷體" w:hAnsi="標楷體" w:hint="eastAsia"/>
        <w:b/>
        <w:spacing w:val="60"/>
        <w:sz w:val="32"/>
        <w:u w:val="single"/>
      </w:rPr>
      <w:t>嘉義市</w:t>
    </w:r>
    <w:r w:rsidR="00F422C0" w:rsidRPr="003B3403">
      <w:rPr>
        <w:rFonts w:ascii="標楷體" w:eastAsia="標楷體" w:hint="eastAsia"/>
        <w:b/>
        <w:spacing w:val="60"/>
        <w:sz w:val="32"/>
        <w:u w:val="single"/>
      </w:rPr>
      <w:t>總決算歲</w:t>
    </w:r>
    <w:r w:rsidR="00F422C0" w:rsidRPr="003B3403">
      <w:rPr>
        <w:rFonts w:eastAsia="標楷體" w:hint="eastAsia"/>
        <w:b/>
        <w:spacing w:val="60"/>
        <w:sz w:val="32"/>
        <w:u w:val="single"/>
      </w:rPr>
      <w:t>出</w:t>
    </w:r>
    <w:r w:rsidR="00F422C0" w:rsidRPr="003B3403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F422C0" w:rsidRPr="003B3403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F422C0" w:rsidRPr="003B3403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DE4"/>
    <w:rsid w:val="000A3AB5"/>
    <w:rsid w:val="000C535F"/>
    <w:rsid w:val="000D26B0"/>
    <w:rsid w:val="0013159C"/>
    <w:rsid w:val="001E5C26"/>
    <w:rsid w:val="002140B6"/>
    <w:rsid w:val="00244ADD"/>
    <w:rsid w:val="002D2121"/>
    <w:rsid w:val="00330AF9"/>
    <w:rsid w:val="00376DB1"/>
    <w:rsid w:val="00384DE4"/>
    <w:rsid w:val="003B3403"/>
    <w:rsid w:val="00406E4A"/>
    <w:rsid w:val="00491BAE"/>
    <w:rsid w:val="004B75F0"/>
    <w:rsid w:val="004C24B7"/>
    <w:rsid w:val="005D14BD"/>
    <w:rsid w:val="00603DF7"/>
    <w:rsid w:val="00632A88"/>
    <w:rsid w:val="006910DB"/>
    <w:rsid w:val="0073580A"/>
    <w:rsid w:val="0076243B"/>
    <w:rsid w:val="00927918"/>
    <w:rsid w:val="00955DB1"/>
    <w:rsid w:val="00A04188"/>
    <w:rsid w:val="00A738AF"/>
    <w:rsid w:val="00AE487A"/>
    <w:rsid w:val="00B444E3"/>
    <w:rsid w:val="00B85931"/>
    <w:rsid w:val="00BB7D77"/>
    <w:rsid w:val="00BC2A3A"/>
    <w:rsid w:val="00CD01F7"/>
    <w:rsid w:val="00CD4B07"/>
    <w:rsid w:val="00E42EC5"/>
    <w:rsid w:val="00E54E82"/>
    <w:rsid w:val="00E80AC7"/>
    <w:rsid w:val="00E9179E"/>
    <w:rsid w:val="00F122FD"/>
    <w:rsid w:val="00F422C0"/>
    <w:rsid w:val="00F8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4900D824"/>
  <w15:chartTrackingRefBased/>
  <w15:docId w15:val="{70F1C0C4-4DC4-41B3-ACC9-521AAEDD0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A738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A738AF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F122F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zkp3MJbS2Ss00u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yzkp3MJbS2Ss00u歲出決算修正數明細表.dot</Template>
  <TotalTime>120</TotalTime>
  <Pages>1</Pages>
  <Words>196</Words>
  <Characters>233</Characters>
  <Application>Microsoft Office Word</Application>
  <DocSecurity>0</DocSecurity>
  <Lines>1</Lines>
  <Paragraphs>1</Paragraphs>
  <ScaleCrop>false</ScaleCrop>
  <Company>N.A.O.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陳怡雯</dc:creator>
  <cp:keywords/>
  <cp:lastModifiedBy>李耿名</cp:lastModifiedBy>
  <cp:revision>22</cp:revision>
  <cp:lastPrinted>2025-07-14T09:17:00Z</cp:lastPrinted>
  <dcterms:created xsi:type="dcterms:W3CDTF">2025-06-03T07:14:00Z</dcterms:created>
  <dcterms:modified xsi:type="dcterms:W3CDTF">2025-07-14T09:17:00Z</dcterms:modified>
</cp:coreProperties>
</file>