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9351F" w14:textId="154BE2E4" w:rsidR="00E010E0" w:rsidRPr="00C96769" w:rsidRDefault="00E010E0" w:rsidP="00E010E0">
      <w:pPr>
        <w:jc w:val="center"/>
        <w:rPr>
          <w:sz w:val="36"/>
          <w:szCs w:val="36"/>
        </w:rPr>
      </w:pPr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拾貳、中華民國</w:t>
      </w:r>
      <w:proofErr w:type="gramStart"/>
      <w:r w:rsidRPr="00C9676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113</w:t>
      </w:r>
      <w:proofErr w:type="gramEnd"/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C96769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C96769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總決算以前年度歲入來源別轉入數決算審定總表</w:t>
      </w:r>
    </w:p>
    <w:tbl>
      <w:tblPr>
        <w:tblpPr w:leftFromText="180" w:rightFromText="180" w:vertAnchor="text" w:horzAnchor="margin" w:tblpY="45"/>
        <w:tblW w:w="21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3"/>
        <w:gridCol w:w="352"/>
        <w:gridCol w:w="1987"/>
        <w:gridCol w:w="1452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  <w:gridCol w:w="1453"/>
      </w:tblGrid>
      <w:tr w:rsidR="00E010E0" w14:paraId="56D57CF5" w14:textId="77777777" w:rsidTr="00E010E0">
        <w:trPr>
          <w:cantSplit/>
          <w:trHeight w:val="270"/>
          <w:tblHeader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312CF71" w14:textId="77777777" w:rsidR="00E010E0" w:rsidRDefault="00E010E0" w:rsidP="00E010E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9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082D" w14:textId="77777777" w:rsidR="00E010E0" w:rsidRDefault="00E010E0" w:rsidP="00E010E0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53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964B" w14:textId="77777777" w:rsidR="00E010E0" w:rsidRDefault="00E010E0" w:rsidP="00E010E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E010E0" w14:paraId="0FEF65DA" w14:textId="77777777" w:rsidTr="00E010E0">
        <w:trPr>
          <w:cantSplit/>
          <w:trHeight w:val="270"/>
          <w:tblHeader/>
        </w:trPr>
        <w:tc>
          <w:tcPr>
            <w:tcW w:w="613" w:type="dxa"/>
            <w:tcBorders>
              <w:top w:val="nil"/>
              <w:left w:val="nil"/>
              <w:right w:val="nil"/>
            </w:tcBorders>
          </w:tcPr>
          <w:p w14:paraId="5727A84F" w14:textId="77777777" w:rsidR="00E010E0" w:rsidRDefault="00E010E0" w:rsidP="00E010E0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97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770B6BE" w14:textId="77777777" w:rsidR="00E010E0" w:rsidRDefault="00E010E0" w:rsidP="00E010E0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A1F5AE9" w14:textId="77777777" w:rsidR="00E010E0" w:rsidRDefault="00E010E0" w:rsidP="00E010E0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010E0" w14:paraId="172E0C05" w14:textId="77777777" w:rsidTr="00E010E0">
        <w:trPr>
          <w:cantSplit/>
          <w:tblHeader/>
        </w:trPr>
        <w:tc>
          <w:tcPr>
            <w:tcW w:w="965" w:type="dxa"/>
            <w:gridSpan w:val="2"/>
            <w:vMerge w:val="restart"/>
            <w:tcBorders>
              <w:left w:val="nil"/>
            </w:tcBorders>
            <w:vAlign w:val="center"/>
          </w:tcPr>
          <w:p w14:paraId="6E23216D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7" w:type="dxa"/>
            <w:vMerge w:val="restart"/>
            <w:tcBorders>
              <w:left w:val="nil"/>
            </w:tcBorders>
            <w:vAlign w:val="center"/>
          </w:tcPr>
          <w:p w14:paraId="54C64C8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52" w:type="dxa"/>
            <w:vMerge w:val="restart"/>
            <w:vAlign w:val="center"/>
          </w:tcPr>
          <w:p w14:paraId="5671DF1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12" w:type="dxa"/>
            <w:gridSpan w:val="4"/>
            <w:vAlign w:val="center"/>
          </w:tcPr>
          <w:p w14:paraId="698809E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12" w:type="dxa"/>
            <w:gridSpan w:val="4"/>
            <w:vAlign w:val="center"/>
          </w:tcPr>
          <w:p w14:paraId="22F01A77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12" w:type="dxa"/>
            <w:gridSpan w:val="4"/>
            <w:tcBorders>
              <w:right w:val="nil"/>
            </w:tcBorders>
            <w:vAlign w:val="center"/>
          </w:tcPr>
          <w:p w14:paraId="70340844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E010E0" w14:paraId="24E53EEF" w14:textId="77777777" w:rsidTr="00E010E0">
        <w:trPr>
          <w:cantSplit/>
          <w:trHeight w:val="260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5C8FE445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17351DB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Merge/>
            <w:vAlign w:val="center"/>
          </w:tcPr>
          <w:p w14:paraId="6BC17F2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3" w:type="dxa"/>
            <w:vAlign w:val="center"/>
          </w:tcPr>
          <w:p w14:paraId="793798D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64EF473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vAlign w:val="center"/>
          </w:tcPr>
          <w:p w14:paraId="4A8D1F5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vAlign w:val="center"/>
          </w:tcPr>
          <w:p w14:paraId="22F741B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3" w:type="dxa"/>
            <w:vAlign w:val="center"/>
          </w:tcPr>
          <w:p w14:paraId="029FDFEC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4A5E123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vAlign w:val="center"/>
          </w:tcPr>
          <w:p w14:paraId="15EC90C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vAlign w:val="center"/>
          </w:tcPr>
          <w:p w14:paraId="2F7B353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3" w:type="dxa"/>
            <w:vAlign w:val="center"/>
          </w:tcPr>
          <w:p w14:paraId="24B5D37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3" w:type="dxa"/>
            <w:vAlign w:val="center"/>
          </w:tcPr>
          <w:p w14:paraId="6E7ECE4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11BB72C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5F2EE3C7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E010E0" w14:paraId="720C5ACC" w14:textId="77777777" w:rsidTr="00E010E0">
        <w:trPr>
          <w:cantSplit/>
          <w:trHeight w:val="128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09AC110C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2916B20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14:paraId="66B7B67D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30E0C95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3A9969C5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A7B8FD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614B27AA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1B3D93CE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45C00A8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7891F70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12BFE5F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66E64E1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vAlign w:val="center"/>
          </w:tcPr>
          <w:p w14:paraId="2C4F5B0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7B648AC9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5B2D4065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E010E0" w14:paraId="4FCB45FE" w14:textId="77777777" w:rsidTr="00E010E0">
        <w:trPr>
          <w:cantSplit/>
          <w:trHeight w:val="127"/>
          <w:tblHeader/>
        </w:trPr>
        <w:tc>
          <w:tcPr>
            <w:tcW w:w="965" w:type="dxa"/>
            <w:gridSpan w:val="2"/>
            <w:vMerge/>
            <w:tcBorders>
              <w:left w:val="nil"/>
            </w:tcBorders>
            <w:vAlign w:val="center"/>
          </w:tcPr>
          <w:p w14:paraId="5F044AD4" w14:textId="77777777" w:rsidR="00E010E0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7" w:type="dxa"/>
            <w:vMerge/>
            <w:vAlign w:val="center"/>
          </w:tcPr>
          <w:p w14:paraId="42B797A2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14:paraId="1840FBE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100D2697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38E1584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5CDC5EAA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0D28875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6DBBC9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16DEACFF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779F78B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3BE61823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0538B7AE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vAlign w:val="center"/>
          </w:tcPr>
          <w:p w14:paraId="6BEB5431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3E09CEA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194A3B22" w14:textId="77777777" w:rsidR="00E010E0" w:rsidRDefault="00E010E0" w:rsidP="00E010E0">
            <w:pPr>
              <w:ind w:leftChars="10" w:lef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010E0" w:rsidRPr="00B83628" w14:paraId="7F6A2036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448F56B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3DFBE309" w14:textId="77777777" w:rsidR="00E010E0" w:rsidRPr="00B83628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8362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341AFF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2,594,357,327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A07FBC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202,266,168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F520C5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767,813,662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9AFF4F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E552EB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1,624,277,497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4ED5EC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158976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EB6533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3A25EE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- 128,200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720D27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202,394,368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136D85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767,813,662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015D1B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01BA3D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1,624,149,297</w:t>
            </w:r>
          </w:p>
        </w:tc>
      </w:tr>
      <w:tr w:rsidR="00E010E0" w:rsidRPr="00B83628" w14:paraId="35422CA5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2562AA09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5521DCD5" w14:textId="77777777" w:rsidR="00E010E0" w:rsidRPr="00B83628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8362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52" w:type="dxa"/>
            <w:shd w:val="clear" w:color="auto" w:fill="auto"/>
          </w:tcPr>
          <w:p w14:paraId="0F21AEC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2,594,357,327</w:t>
            </w:r>
          </w:p>
          <w:p w14:paraId="62DA6CF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1A39A749" w14:textId="7876063E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0D3637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202,266,168</w:t>
            </w:r>
          </w:p>
          <w:p w14:paraId="7B735BA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389B1B01" w14:textId="70941194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167C23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767,813,662</w:t>
            </w:r>
          </w:p>
          <w:p w14:paraId="0511CAB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749385EF" w14:textId="138F8C9B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A86119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774DEE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645EB489" w14:textId="6537C45C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040D95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1,624,277,497</w:t>
            </w:r>
          </w:p>
          <w:p w14:paraId="3134033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72DDC154" w14:textId="3F948D4F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04EA99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128,200</w:t>
            </w:r>
          </w:p>
          <w:p w14:paraId="64E90EB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4CD5CFA" w14:textId="336C82F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574A91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2B8096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178832D3" w14:textId="5BE6DCF8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F127D2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839055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63590DD9" w14:textId="294DC98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A752A4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- 128,200</w:t>
            </w:r>
          </w:p>
          <w:p w14:paraId="4506634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BE2D316" w14:textId="2E8F2836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7C8B3C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202,394,368</w:t>
            </w:r>
          </w:p>
          <w:p w14:paraId="3575DB1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29A6C43F" w14:textId="211B7575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DC379A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767,813,662</w:t>
            </w:r>
          </w:p>
          <w:p w14:paraId="4CA284F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4F1E0009" w14:textId="056346DF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CF43E7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6DB2AD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510E772F" w14:textId="30534DC4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2FF393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1,624,149,297</w:t>
            </w:r>
          </w:p>
          <w:p w14:paraId="31EEC6F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  <w:p w14:paraId="0443B9F9" w14:textId="11D4F605" w:rsidR="00E010E0" w:rsidRPr="001D72FD" w:rsidRDefault="00E010E0" w:rsidP="00E010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010E0" w14:paraId="21783442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6B78FB5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95－112</w:t>
            </w:r>
          </w:p>
        </w:tc>
        <w:tc>
          <w:tcPr>
            <w:tcW w:w="1987" w:type="dxa"/>
            <w:shd w:val="clear" w:color="auto" w:fill="auto"/>
          </w:tcPr>
          <w:p w14:paraId="0B10DD76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52" w:type="dxa"/>
            <w:shd w:val="clear" w:color="auto" w:fill="auto"/>
          </w:tcPr>
          <w:p w14:paraId="210CAF0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195,355,394</w:t>
            </w:r>
          </w:p>
          <w:p w14:paraId="1A3EF84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EA2FA4D" w14:textId="7CC7D41E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D69519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5,528,994</w:t>
            </w:r>
          </w:p>
          <w:p w14:paraId="6D2D6DE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C6CAE67" w14:textId="02DEF1C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6B925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73,315,571</w:t>
            </w:r>
          </w:p>
          <w:p w14:paraId="500DBA7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9DAD7AC" w14:textId="39B723B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B90ABD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F0B01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81C2B99" w14:textId="5833FFF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BC148C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116,510,829</w:t>
            </w:r>
          </w:p>
          <w:p w14:paraId="3DE3E83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110C21F" w14:textId="6B5026D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F3E6F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128,200</w:t>
            </w:r>
          </w:p>
          <w:p w14:paraId="4128D06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9F08B6B" w14:textId="55D05A5B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C213AB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89385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1D79809" w14:textId="499829D2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F08BA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49D12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5296AB7" w14:textId="4442BC9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EFD66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- 128,200</w:t>
            </w:r>
          </w:p>
          <w:p w14:paraId="15C2E15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C012B3A" w14:textId="5DEADA3B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3E4029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5,657,194</w:t>
            </w:r>
          </w:p>
          <w:p w14:paraId="1D51E1C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D438537" w14:textId="694EB17B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25A514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73,315,571</w:t>
            </w:r>
          </w:p>
          <w:p w14:paraId="481B58C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DED7A93" w14:textId="30FBD4B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A84021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AE410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550F808" w14:textId="2107AE1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E48364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116,382,629</w:t>
            </w:r>
          </w:p>
          <w:p w14:paraId="3CF9D34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312E64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35726CB" w14:textId="7527632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05F27BBB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B797AC8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97－112</w:t>
            </w:r>
          </w:p>
        </w:tc>
        <w:tc>
          <w:tcPr>
            <w:tcW w:w="1987" w:type="dxa"/>
            <w:shd w:val="clear" w:color="auto" w:fill="auto"/>
          </w:tcPr>
          <w:p w14:paraId="1E6803FB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52" w:type="dxa"/>
            <w:shd w:val="clear" w:color="auto" w:fill="auto"/>
          </w:tcPr>
          <w:p w14:paraId="176D65F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190,933,851</w:t>
            </w:r>
          </w:p>
          <w:p w14:paraId="5E1D00D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AEC730A" w14:textId="19B747B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C06321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812,249</w:t>
            </w:r>
          </w:p>
          <w:p w14:paraId="2C6AF39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4BC153D" w14:textId="1E10943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E87952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13,116,832</w:t>
            </w:r>
          </w:p>
          <w:p w14:paraId="4F71F75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273059D" w14:textId="2F14E3C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1AB343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070FB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FFE4C0A" w14:textId="493BF3D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9B7E85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177,004,770</w:t>
            </w:r>
          </w:p>
          <w:p w14:paraId="21ABC31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F59EB43" w14:textId="23CD9A78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7A33B0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9F56B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1BBB7B" w14:textId="3A6826A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EF42BE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04C0D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8455566" w14:textId="56790D6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E9F60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46856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89071C9" w14:textId="1487A15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86A26E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ABE54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B63418F" w14:textId="1361A2B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9D6FC6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812,249</w:t>
            </w:r>
          </w:p>
          <w:p w14:paraId="432F948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79D6278" w14:textId="327EBD4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BD75CC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13,116,832</w:t>
            </w:r>
          </w:p>
          <w:p w14:paraId="59ABAF9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00F0734" w14:textId="2A7CF0A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B93FF4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B6EBA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7B41E48" w14:textId="704B097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3FA841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177,004,770</w:t>
            </w:r>
          </w:p>
          <w:p w14:paraId="3D4E052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CA9B787" w14:textId="497C36C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51145EDA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2816590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105－112</w:t>
            </w:r>
          </w:p>
        </w:tc>
        <w:tc>
          <w:tcPr>
            <w:tcW w:w="1987" w:type="dxa"/>
            <w:shd w:val="clear" w:color="auto" w:fill="auto"/>
          </w:tcPr>
          <w:p w14:paraId="79221ABA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52" w:type="dxa"/>
            <w:shd w:val="clear" w:color="auto" w:fill="auto"/>
          </w:tcPr>
          <w:p w14:paraId="2C68547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2,438,713</w:t>
            </w:r>
          </w:p>
          <w:p w14:paraId="27F0B95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97D6605" w14:textId="4FC732B2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BFB34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9A9B1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74D35A8" w14:textId="363C24F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81054D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2,245,179</w:t>
            </w:r>
          </w:p>
          <w:p w14:paraId="1DEE17C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5935150" w14:textId="0E779DD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A32D2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3AA49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206EDE7" w14:textId="30D032D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EE1A97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193,534</w:t>
            </w:r>
          </w:p>
          <w:p w14:paraId="02B3B2F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22FC978" w14:textId="42E4BCD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E50EF1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E58FA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1F2024D" w14:textId="6B2274BE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C4F2AD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06FCD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42BAFBC" w14:textId="3BA51AEE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017E2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58C37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351D3F2" w14:textId="3350856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53CB7B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B424C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560C849" w14:textId="4BF3EC3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CF08C7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56CC9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348582A" w14:textId="08F3998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96B14E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2,245,179</w:t>
            </w:r>
          </w:p>
          <w:p w14:paraId="76860AD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0EC7DA" w14:textId="0F5B008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E15C46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3D7D3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41D2EFD" w14:textId="65FA2F0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EA06BE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193,534</w:t>
            </w:r>
          </w:p>
          <w:p w14:paraId="548B3FF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B57C459" w14:textId="7D210EC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6CA1E5B6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587A6D7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107－112</w:t>
            </w:r>
          </w:p>
        </w:tc>
        <w:tc>
          <w:tcPr>
            <w:tcW w:w="1987" w:type="dxa"/>
            <w:shd w:val="clear" w:color="auto" w:fill="auto"/>
          </w:tcPr>
          <w:p w14:paraId="10185130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52" w:type="dxa"/>
            <w:shd w:val="clear" w:color="auto" w:fill="auto"/>
          </w:tcPr>
          <w:p w14:paraId="0FEF521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6,333,549</w:t>
            </w:r>
          </w:p>
          <w:p w14:paraId="6DD22E4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B2C0F6B" w14:textId="33456E0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458736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1B5D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04F45A7" w14:textId="08F931E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C2FE35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5,781,160</w:t>
            </w:r>
          </w:p>
          <w:p w14:paraId="1240FA5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4319257" w14:textId="61D198B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CC7F89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1A0DD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E994CD2" w14:textId="1390ECE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A24C71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552,389</w:t>
            </w:r>
          </w:p>
          <w:p w14:paraId="0FC4F98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FF69D0A" w14:textId="12A5A1F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2F360C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B6697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DD3709B" w14:textId="140CB14E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393AF6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CBBCF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3BC7B4C" w14:textId="241BBDC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0D308F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4F59F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B0CF82D" w14:textId="3509214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B99B28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C97C2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2620F19" w14:textId="5CAC1D3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6EA252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EC2E8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FA0E2D3" w14:textId="2AC0D678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2A8A5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5,781,160</w:t>
            </w:r>
          </w:p>
          <w:p w14:paraId="7FD635C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D096B8A" w14:textId="486FB09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D6F81B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DB372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9D061F5" w14:textId="29DEF50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A4AE65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552,389</w:t>
            </w:r>
          </w:p>
          <w:p w14:paraId="1442377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6739EDB" w14:textId="5EC7061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3885ED67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19F67320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987" w:type="dxa"/>
            <w:shd w:val="clear" w:color="auto" w:fill="auto"/>
          </w:tcPr>
          <w:p w14:paraId="1EAB5DC8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452" w:type="dxa"/>
            <w:shd w:val="clear" w:color="auto" w:fill="auto"/>
          </w:tcPr>
          <w:p w14:paraId="2F397C4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38DF7AD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B607EBD" w14:textId="7078CC5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FEAEA2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9890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226D888" w14:textId="2C55F4B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74D898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74D52B2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4A13198" w14:textId="30E6380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6F87E3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4ADB2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60FEB30" w14:textId="79FD8E59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BE620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B352A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1C3C5B2" w14:textId="7D779D1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E83E9A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3F44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5A750AF" w14:textId="6476C582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ECF191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93D1B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A01BD07" w14:textId="6A24887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BD883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F85AB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51E80B0" w14:textId="66E3A33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E3BC55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52D9F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60D850D" w14:textId="4F81211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FB6084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13FD5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56893B7" w14:textId="4C37BB29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7F799F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  <w:p w14:paraId="19780AB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0DB55D4" w14:textId="2D40EA7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978747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761FB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D18D9E3" w14:textId="5DAC31E8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D6BBF7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86596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99C340F" w14:textId="62844CE2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1FEC6945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04F16CFA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88－112</w:t>
            </w:r>
          </w:p>
        </w:tc>
        <w:tc>
          <w:tcPr>
            <w:tcW w:w="1987" w:type="dxa"/>
            <w:shd w:val="clear" w:color="auto" w:fill="auto"/>
          </w:tcPr>
          <w:p w14:paraId="3CEE5D28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52" w:type="dxa"/>
            <w:shd w:val="clear" w:color="auto" w:fill="auto"/>
          </w:tcPr>
          <w:p w14:paraId="1F78931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1,890,046,119</w:t>
            </w:r>
          </w:p>
          <w:p w14:paraId="415589A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FAE83E2" w14:textId="098E982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506625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195,924,925</w:t>
            </w:r>
          </w:p>
          <w:p w14:paraId="1442B9A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0F7C3E1" w14:textId="7D85E22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C22568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547,021,744</w:t>
            </w:r>
          </w:p>
          <w:p w14:paraId="085A275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C5E069B" w14:textId="05A52D0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E303D6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5D007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BB165A0" w14:textId="674BF759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F947BA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1,147,099,450</w:t>
            </w:r>
          </w:p>
          <w:p w14:paraId="4175A40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E59596F" w14:textId="592357A5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4C9038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1354E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6E98B318" w14:textId="23558D1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31B9F3E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9FB8C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5B913B9" w14:textId="5F803D8D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8365FF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EAD1B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90C9D09" w14:textId="7794D63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3F14A59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64B88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ABDF745" w14:textId="52088BE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4C4021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195,924,925</w:t>
            </w:r>
          </w:p>
          <w:p w14:paraId="2B2CC7E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E90CEAD" w14:textId="6FFE38B1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4557DA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547,021,744</w:t>
            </w:r>
          </w:p>
          <w:p w14:paraId="4BDF0AB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EC2D326" w14:textId="46AB830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32B445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8AD491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DE91717" w14:textId="2D0976B9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5227BFC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1,147,099,450</w:t>
            </w:r>
          </w:p>
          <w:p w14:paraId="30DE245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9F4D06A" w14:textId="5523D13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010E0" w14:paraId="2F4A61D2" w14:textId="77777777" w:rsidTr="00E010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247"/>
        </w:trPr>
        <w:tc>
          <w:tcPr>
            <w:tcW w:w="965" w:type="dxa"/>
            <w:gridSpan w:val="2"/>
            <w:shd w:val="clear" w:color="auto" w:fill="auto"/>
          </w:tcPr>
          <w:p w14:paraId="4B8F5215" w14:textId="77777777" w:rsidR="00E010E0" w:rsidRPr="00FF4D55" w:rsidRDefault="00E010E0" w:rsidP="00E010E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FF4D55">
              <w:rPr>
                <w:rFonts w:ascii="標楷體" w:eastAsia="標楷體" w:hAnsi="標楷體" w:hint="eastAsia"/>
                <w:noProof/>
                <w:sz w:val="20"/>
              </w:rPr>
              <w:t>86－112</w:t>
            </w:r>
          </w:p>
        </w:tc>
        <w:tc>
          <w:tcPr>
            <w:tcW w:w="1987" w:type="dxa"/>
            <w:shd w:val="clear" w:color="auto" w:fill="auto"/>
          </w:tcPr>
          <w:p w14:paraId="544CDD8C" w14:textId="77777777" w:rsidR="00E010E0" w:rsidRDefault="00E010E0" w:rsidP="00E010E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F7704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52" w:type="dxa"/>
            <w:shd w:val="clear" w:color="auto" w:fill="auto"/>
          </w:tcPr>
          <w:p w14:paraId="23DC2F9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309,198,701</w:t>
            </w:r>
          </w:p>
          <w:p w14:paraId="2E5A430C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511B2ECA" w14:textId="57CAFC2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1ADEE14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DFEAD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375888E" w14:textId="17B5396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F04A40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126,282,176</w:t>
            </w:r>
          </w:p>
          <w:p w14:paraId="4A68208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0155E82" w14:textId="197220F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7ED7837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A18AB5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2CDAFE71" w14:textId="3A5324F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685FEDE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182,916,525</w:t>
            </w:r>
          </w:p>
          <w:p w14:paraId="61E6AEEA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3374B67" w14:textId="69D126EA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3B549200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ECC844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3671CCD6" w14:textId="20CB93D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6CC087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FCDD2F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C6E2F40" w14:textId="5CBE11E3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A17788D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963DA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01788BF3" w14:textId="0DC7602C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89D8AC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F4F0E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EE188D4" w14:textId="79CA11E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4D4AE327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B5B2A2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CF91EDB" w14:textId="358093DF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0C2184E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126,282,176</w:t>
            </w:r>
          </w:p>
          <w:p w14:paraId="19E16C36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7CF3BD52" w14:textId="78010C56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DB2F03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630D43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44B670E1" w14:textId="0200A520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3" w:type="dxa"/>
            <w:shd w:val="clear" w:color="auto" w:fill="auto"/>
          </w:tcPr>
          <w:p w14:paraId="26154E18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/>
                <w:noProof/>
                <w:sz w:val="18"/>
                <w:szCs w:val="18"/>
              </w:rPr>
              <w:t>182,916,525</w:t>
            </w:r>
          </w:p>
          <w:p w14:paraId="6767F11B" w14:textId="77777777" w:rsidR="00E010E0" w:rsidRPr="001D72FD" w:rsidRDefault="00E010E0" w:rsidP="00E010E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  <w:p w14:paraId="1A61A6D8" w14:textId="50DDC8AA" w:rsidR="00E010E0" w:rsidRPr="001D72FD" w:rsidRDefault="00E010E0" w:rsidP="00E010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72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FB4DD3E" w14:textId="77777777" w:rsidR="00D46CDC" w:rsidRDefault="00D46CDC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46CDC" w:rsidSect="00E010E0">
      <w:headerReference w:type="default" r:id="rId7"/>
      <w:footerReference w:type="first" r:id="rId8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BDB61" w14:textId="77777777" w:rsidR="001C5E93" w:rsidRDefault="001C5E93">
      <w:r>
        <w:separator/>
      </w:r>
    </w:p>
  </w:endnote>
  <w:endnote w:type="continuationSeparator" w:id="0">
    <w:p w14:paraId="206BA105" w14:textId="77777777" w:rsidR="001C5E93" w:rsidRDefault="001C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98393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0C915A8" w14:textId="6E68082B" w:rsidR="00A730F0" w:rsidRPr="00C91A99" w:rsidRDefault="00A730F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C91A99">
          <w:rPr>
            <w:rFonts w:ascii="標楷體" w:eastAsia="標楷體" w:hAnsi="標楷體" w:hint="eastAsia"/>
            <w:sz w:val="24"/>
            <w:szCs w:val="24"/>
          </w:rPr>
          <w:t>12</w:t>
        </w:r>
        <w:r w:rsidR="00E010E0" w:rsidRPr="00C91A99">
          <w:rPr>
            <w:rFonts w:ascii="標楷體" w:eastAsia="標楷體" w:hAnsi="標楷體" w:hint="eastAsia"/>
            <w:sz w:val="24"/>
            <w:szCs w:val="24"/>
          </w:rPr>
          <w:t>－</w:t>
        </w:r>
        <w:r w:rsidRPr="00C91A99">
          <w:rPr>
            <w:rFonts w:ascii="標楷體" w:eastAsia="標楷體" w:hAnsi="標楷體"/>
            <w:sz w:val="24"/>
            <w:szCs w:val="24"/>
          </w:rPr>
          <w:fldChar w:fldCharType="begin"/>
        </w:r>
        <w:r w:rsidRPr="00C91A99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C91A99">
          <w:rPr>
            <w:rFonts w:ascii="標楷體" w:eastAsia="標楷體" w:hAnsi="標楷體"/>
            <w:sz w:val="24"/>
            <w:szCs w:val="24"/>
          </w:rPr>
          <w:fldChar w:fldCharType="separate"/>
        </w:r>
        <w:r w:rsidR="00C91A99" w:rsidRPr="00C91A99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C91A99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0FE51" w14:textId="77777777" w:rsidR="001C5E93" w:rsidRDefault="001C5E93">
      <w:r>
        <w:separator/>
      </w:r>
    </w:p>
  </w:footnote>
  <w:footnote w:type="continuationSeparator" w:id="0">
    <w:p w14:paraId="23DCB4DB" w14:textId="77777777" w:rsidR="001C5E93" w:rsidRDefault="001C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1DC75" w14:textId="259C7E7D" w:rsidR="00D46CDC" w:rsidRDefault="0006023C">
    <w:pPr>
      <w:jc w:val="center"/>
    </w:pPr>
    <w:r w:rsidRPr="0006023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6023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6023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6023C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93"/>
    <w:rsid w:val="0006023C"/>
    <w:rsid w:val="001021E7"/>
    <w:rsid w:val="001512E9"/>
    <w:rsid w:val="001C5E93"/>
    <w:rsid w:val="001D72FD"/>
    <w:rsid w:val="001F4CCA"/>
    <w:rsid w:val="00210033"/>
    <w:rsid w:val="002B744B"/>
    <w:rsid w:val="002F730A"/>
    <w:rsid w:val="00535DD8"/>
    <w:rsid w:val="005E1975"/>
    <w:rsid w:val="005F0269"/>
    <w:rsid w:val="00607923"/>
    <w:rsid w:val="006359A8"/>
    <w:rsid w:val="00653A7E"/>
    <w:rsid w:val="006A68DA"/>
    <w:rsid w:val="007D75E7"/>
    <w:rsid w:val="0085742D"/>
    <w:rsid w:val="00860F6F"/>
    <w:rsid w:val="0098203D"/>
    <w:rsid w:val="009E1C1B"/>
    <w:rsid w:val="00A730F0"/>
    <w:rsid w:val="00B205E3"/>
    <w:rsid w:val="00B40E8D"/>
    <w:rsid w:val="00BB53F0"/>
    <w:rsid w:val="00BD1078"/>
    <w:rsid w:val="00C91A99"/>
    <w:rsid w:val="00C96769"/>
    <w:rsid w:val="00CB1EE5"/>
    <w:rsid w:val="00CE75D4"/>
    <w:rsid w:val="00D46CDC"/>
    <w:rsid w:val="00DD798F"/>
    <w:rsid w:val="00E010E0"/>
    <w:rsid w:val="00EA1B26"/>
    <w:rsid w:val="00EC6AB2"/>
    <w:rsid w:val="00F34B52"/>
    <w:rsid w:val="00F84EB3"/>
    <w:rsid w:val="00FF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0DE19"/>
  <w15:chartTrackingRefBased/>
  <w15:docId w15:val="{CD75E79C-41F1-4BCD-A116-4839CCDE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730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IdirfCZ4Clomq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C760B-1A69-4226-9739-DE440475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7IdirfCZ4Clomq以前年度歲入決算審定表.dot</Template>
  <TotalTime>34</TotalTime>
  <Pages>1</Pages>
  <Words>488</Words>
  <Characters>971</Characters>
  <Application>Microsoft Office Word</Application>
  <DocSecurity>0</DocSecurity>
  <Lines>8</Lines>
  <Paragraphs>2</Paragraphs>
  <ScaleCrop>false</ScaleCrop>
  <Company>N.A.O.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謝淑真</cp:lastModifiedBy>
  <cp:revision>13</cp:revision>
  <cp:lastPrinted>2025-06-09T09:00:00Z</cp:lastPrinted>
  <dcterms:created xsi:type="dcterms:W3CDTF">2025-06-03T07:18:00Z</dcterms:created>
  <dcterms:modified xsi:type="dcterms:W3CDTF">2025-07-10T02:07:00Z</dcterms:modified>
</cp:coreProperties>
</file>