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880"/>
        <w:gridCol w:w="14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:rsidRPr="007B6F28" w14:paraId="1A4E0146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22E98FB" w14:textId="77777777" w:rsidR="00975682" w:rsidRPr="007B6F28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C73A" w14:textId="77777777" w:rsidR="00975682" w:rsidRPr="007B6F28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C114" w14:textId="77777777" w:rsidR="00975682" w:rsidRPr="007B6F28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單位</w:t>
            </w:r>
            <w:r w:rsidRPr="007B6F28">
              <w:rPr>
                <w:rFonts w:ascii="標楷體" w:eastAsia="標楷體" w:hAnsi="標楷體"/>
                <w:sz w:val="20"/>
              </w:rPr>
              <w:t>：</w:t>
            </w:r>
            <w:r w:rsidRPr="007B6F28">
              <w:rPr>
                <w:rFonts w:ascii="標楷體" w:eastAsia="標楷體" w:hAnsi="標楷體" w:hint="eastAsia"/>
                <w:sz w:val="20"/>
              </w:rPr>
              <w:t>新臺幣</w:t>
            </w:r>
            <w:r w:rsidR="00C0223F" w:rsidRPr="007B6F2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RPr="007B6F28" w14:paraId="2C7C71B9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3D938836" w14:textId="77777777" w:rsidR="00975682" w:rsidRPr="007B6F28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5FDD58C8" w14:textId="77777777" w:rsidR="00975682" w:rsidRPr="007B6F28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49A3D057" w14:textId="77777777" w:rsidR="00975682" w:rsidRPr="007B6F28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RPr="007B6F28" w14:paraId="2A00E9C5" w14:textId="77777777" w:rsidTr="007B6F28">
        <w:trPr>
          <w:cantSplit/>
          <w:tblHeader/>
        </w:trPr>
        <w:tc>
          <w:tcPr>
            <w:tcW w:w="2240" w:type="dxa"/>
            <w:gridSpan w:val="3"/>
            <w:tcBorders>
              <w:left w:val="nil"/>
            </w:tcBorders>
            <w:vAlign w:val="center"/>
          </w:tcPr>
          <w:p w14:paraId="3D239110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80" w:type="dxa"/>
            <w:vMerge w:val="restart"/>
            <w:vAlign w:val="center"/>
          </w:tcPr>
          <w:p w14:paraId="1880D7E6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21E7582A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432E1348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59A68AB2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6523AAD3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決算審定數與預</w:t>
            </w:r>
          </w:p>
          <w:p w14:paraId="245D4A87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算數比較增減</w:t>
            </w:r>
          </w:p>
        </w:tc>
      </w:tr>
      <w:tr w:rsidR="00975682" w:rsidRPr="007B6F28" w14:paraId="182B1BC2" w14:textId="77777777" w:rsidTr="007B6F28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0150469" w14:textId="77777777" w:rsidR="00975682" w:rsidRPr="007B6F28" w:rsidRDefault="00975682" w:rsidP="009C4E14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880" w:type="dxa"/>
            <w:vAlign w:val="center"/>
          </w:tcPr>
          <w:p w14:paraId="4156DB74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80" w:type="dxa"/>
            <w:vMerge/>
            <w:vAlign w:val="center"/>
          </w:tcPr>
          <w:p w14:paraId="3C2DCA88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43BF9F45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294DE812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2CCCB163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3BDFB4E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6A5EBF18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4FD5DACD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5A37D791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B55C180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13ED0D97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082F1547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14FF9D8" w14:textId="77777777" w:rsidR="00975682" w:rsidRPr="007B6F28" w:rsidRDefault="00975682" w:rsidP="009C4E1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7B6F28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44309E06" w14:textId="77777777" w:rsidR="00975682" w:rsidRPr="007B6F28" w:rsidRDefault="00975682" w:rsidP="009C4E14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C0223F" w:rsidRPr="007B6F28" w14:paraId="27B8B7FF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8D49135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1DD36CC8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資本門合計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300F5E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4,826,397,000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E71A3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2,343,879,159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E6057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1,582,220,364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56BF99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256,788,229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524C5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4,182,887,752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47EB5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1C4FD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- 73,162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3069F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5CECD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2,343,879,159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F5AC2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1,582,147,202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D902D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256,788,229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4DF8C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4,182,814,590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4E810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- 643,582,410</w:t>
            </w:r>
          </w:p>
        </w:tc>
      </w:tr>
      <w:tr w:rsidR="00C0223F" w:rsidRPr="007B6F28" w14:paraId="35A0DB51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776BEE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24746F71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1E3FDC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880,879,000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8B3F7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371,959,759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0F7ED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462,360,136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81F58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38,672,000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B59DA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872,991,895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6DE66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2E175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42A82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3A569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371,959,759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19621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462,360,136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D591E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38,672,000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4C356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872,991,895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AA418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- 7,887,105</w:t>
            </w:r>
          </w:p>
        </w:tc>
      </w:tr>
      <w:tr w:rsidR="00C0223F" w:rsidRPr="007B6F28" w14:paraId="6CAACDF3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70A9541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C0CCEDA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268854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84,237,000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CE711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41,384,051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D4D62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15,443,000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028270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24,292,000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6E0C5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81,119,051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DD16F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C5D62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B524E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568FF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41,384,051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DE820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15,443,000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2E108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24,292,000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3D767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81,119,051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F6A87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- 3,117,949</w:t>
            </w:r>
          </w:p>
        </w:tc>
      </w:tr>
      <w:tr w:rsidR="00C0223F" w:rsidRPr="007B6F28" w14:paraId="066EDD80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ABDDDC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F6B210E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BDFF1B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8,187,000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4925A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5,600,754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36D45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07C981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E3BB0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5,600,754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8B652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50A1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51350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6B2B9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5,600,754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755EC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C3025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3DA6F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5,600,754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3AFFA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- 2,586,246</w:t>
            </w:r>
          </w:p>
        </w:tc>
      </w:tr>
      <w:tr w:rsidR="00C0223F" w:rsidRPr="007B6F28" w14:paraId="32807788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6342893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7A058EA1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23DA0A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556,336,000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495C1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181,311,450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5DEED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359,430,599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CA1635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14,380,000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6CA5E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555,122,049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613B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D0450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F4F1B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E8D19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181,311,450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BDEF3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359,430,599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8FDF6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14,380,000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79A5D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555,122,049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DC10E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- 1,213,951</w:t>
            </w:r>
          </w:p>
        </w:tc>
      </w:tr>
      <w:tr w:rsidR="00C0223F" w:rsidRPr="007B6F28" w14:paraId="6BBE50A3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576768D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CAEA00B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23E8EE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113,457,000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FD03A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101,811,956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818E9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11,069,989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A48BD0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88A4E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112,881,945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2A6F2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F7317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3082B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133EA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101,811,956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588CB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11,069,989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1C7F0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425BA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112,881,945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C2F85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- 575,055</w:t>
            </w:r>
          </w:p>
        </w:tc>
      </w:tr>
      <w:tr w:rsidR="00C0223F" w:rsidRPr="007B6F28" w14:paraId="0C14D15B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28630A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B6C7124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A3D4B5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118,662,000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7F491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41,851,548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23584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76,416,548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8FDCD9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C41B9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118,268,096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63BA5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EF611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6D450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FE709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41,851,548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332B0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76,416,548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0665E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80889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118,268,096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04E6B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- 393,904</w:t>
            </w:r>
          </w:p>
        </w:tc>
      </w:tr>
      <w:tr w:rsidR="00C0223F" w:rsidRPr="007B6F28" w14:paraId="3AC7B049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B04ABB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272FA407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9B46DF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1,187,637,000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9EAA8B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286,245,594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5853F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541,981,534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99A2DD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50,065,834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DDFF7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878,292,962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9DD74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58022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58543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369C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286,245,594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1D6F6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541,981,534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487FA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50,065,834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56792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878,292,962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7258D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- 309,344,038</w:t>
            </w:r>
          </w:p>
        </w:tc>
      </w:tr>
      <w:tr w:rsidR="00C0223F" w:rsidRPr="007B6F28" w14:paraId="20E846B3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9C2BB7C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5E9F4B27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012FF7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1,011,129,000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DF727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232,775,558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36165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472,740,972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C03F7C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37,715,834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453D9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743,232,364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59DCB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76590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41A8D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F66D3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232,775,558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C974A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472,740,972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8E27E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37,715,834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9DA9F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743,232,364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8DB1B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- 267,896,636</w:t>
            </w:r>
          </w:p>
        </w:tc>
      </w:tr>
      <w:tr w:rsidR="00C0223F" w:rsidRPr="007B6F28" w14:paraId="7AEE07A2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9ED0CDC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6130081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20731A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176,508,000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079C0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53,470,036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F93DF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69,240,562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BCA140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12,350,000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6F235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135,060,598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AB8F8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AD2BF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7C965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A0923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53,470,036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166FE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69,240,562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CF803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12,350,000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7626D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135,060,598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4BC67F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- 41,447,402</w:t>
            </w:r>
          </w:p>
        </w:tc>
      </w:tr>
      <w:tr w:rsidR="00C0223F" w:rsidRPr="007B6F28" w14:paraId="7D8F744F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8A7D102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7909F6A4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E47E54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2,268,359,000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334CE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1,461,602,163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1AF72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409,428,695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388E2C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152,696,162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716C1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2,023,727,020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4CD99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36B6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7B9B6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0530C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1,461,602,163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2D404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409,428,695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0697B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152,696,162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F61CD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2,023,727,020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BE5A0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- 244,631,980</w:t>
            </w:r>
          </w:p>
        </w:tc>
      </w:tr>
      <w:tr w:rsidR="00C0223F" w:rsidRPr="007B6F28" w14:paraId="5D0BDC36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36DF164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BD23204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9D58F2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6,475,000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E0D05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4,429,989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A63E6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3B5AFB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23E53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4,429,989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1C421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21776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ED8F1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9750E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4,429,989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06945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74B35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10776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4,429,989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C28F9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- 2,045,011</w:t>
            </w:r>
          </w:p>
        </w:tc>
      </w:tr>
      <w:tr w:rsidR="00C0223F" w:rsidRPr="007B6F28" w14:paraId="51FB7601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0BF895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54C345D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7818B2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11,420,000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C4604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5,778,917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AEB9C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2,781,230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91A827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0B709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8,560,147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EAF92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65B5D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FD12E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CB0B0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5,778,917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73B11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2,781,230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5E72A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60AD8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8,560,147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EE1DD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- 2,859,853</w:t>
            </w:r>
          </w:p>
        </w:tc>
      </w:tr>
      <w:tr w:rsidR="00C0223F" w:rsidRPr="007B6F28" w14:paraId="07E0E85A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EAE758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CB9F2C8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4A3DE5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1,832,377,000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966B6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1,256,484,079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A4260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323,695,234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A54279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48,232,820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80DE5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1,628,412,133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DFB3A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FC295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CBE63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4BE1D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1,256,484,079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23B35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323,695,234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A51B2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48,232,820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107B1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1,628,412,133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500BC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- 203,964,867</w:t>
            </w:r>
          </w:p>
        </w:tc>
      </w:tr>
      <w:tr w:rsidR="00C0223F" w:rsidRPr="007B6F28" w14:paraId="68CD14D9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A3E7F5D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AA8F53E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ED518E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418,087,000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2A07E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194,909,178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7EE20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82,952,231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9B29CC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104,463,342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34935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382,324,751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0675A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DBA4B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9CFC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B5B97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194,909,178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99342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82,952,231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732DF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104,463,342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B7162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382,324,751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D8A8B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- 35,762,249</w:t>
            </w:r>
          </w:p>
        </w:tc>
      </w:tr>
      <w:tr w:rsidR="00C0223F" w:rsidRPr="007B6F28" w14:paraId="290EAD54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A5B4A8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5610531E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B5187A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98,709,000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CEF9A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25,076,006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4B39A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66,352,565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CF097C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1,617,906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FBD01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93,046,477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6BB72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5D81F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- 73,162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EFEA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8C090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25,076,006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446DB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66,279,403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3233F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1,617,906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014C5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92,973,315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D9D6B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- 5,735,685</w:t>
            </w:r>
          </w:p>
        </w:tc>
      </w:tr>
      <w:tr w:rsidR="00C0223F" w:rsidRPr="007B6F28" w14:paraId="72F793D9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31C45C2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5EACFFF0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DE3799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82,396,000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BBB8A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10,897,827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A76D4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66,236,575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81826B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931AB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77,134,402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74DA8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F1985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- 73,162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6ED75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48F1B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10,897,827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6EA92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66,163,413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5C917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44662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77,061,240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0FD8A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- 5,334,760</w:t>
            </w:r>
          </w:p>
        </w:tc>
      </w:tr>
      <w:tr w:rsidR="00C0223F" w:rsidRPr="007B6F28" w14:paraId="2CD70C45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EFDE7A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73369E7F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16B667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16,313,000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46FF0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14,178,179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B1BB6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115,990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36F49C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1,617,906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6EAF6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15,912,075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B3D1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74346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0B86C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3F141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14,178,179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F31B0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115,990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611031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1,617,906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B7258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15,912,075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27A44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- 400,925</w:t>
            </w:r>
          </w:p>
        </w:tc>
      </w:tr>
      <w:tr w:rsidR="00C0223F" w:rsidRPr="007B6F28" w14:paraId="7E2DC44C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0FE74ED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4CD89B56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社區發展及環境保護支出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2CCC1A0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290,813,000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0EFB3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184,283,386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C97A0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100,833,761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65B25B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C3197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285,117,147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B52D1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90C2E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91B3B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A85C3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184,283,386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E71AB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100,833,761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91C7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C7268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285,117,147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1ED71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- 5,695,853</w:t>
            </w:r>
          </w:p>
        </w:tc>
      </w:tr>
      <w:tr w:rsidR="00C0223F" w:rsidRPr="007B6F28" w14:paraId="40EF1EDD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CD093FE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8CA3ED5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1D936C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290,813,000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16B85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184,283,386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AA07C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100,833,761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F8CC35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BEFD9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285,117,147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12AEA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C3ADC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EEE5F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F813E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184,283,386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21997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100,833,761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08EAF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2B71F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285,117,147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C0790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- 5,695,853</w:t>
            </w:r>
          </w:p>
        </w:tc>
      </w:tr>
      <w:tr w:rsidR="00C0223F" w:rsidRPr="007B6F28" w14:paraId="389B6F12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7FD5A9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333471E9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C6878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E02D65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E62B5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14,712,251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18763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1,263,673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F7B701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13,736,327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8751CF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29,712,251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A41EC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9FDEC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31CB7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583C6D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14,712,251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12D60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1,263,673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AA7843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13,736,327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D46F94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29,712,251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C92BA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- 70,287,749</w:t>
            </w:r>
          </w:p>
        </w:tc>
      </w:tr>
      <w:tr w:rsidR="00C0223F" w:rsidRPr="007B6F28" w14:paraId="2AA17E54" w14:textId="77777777" w:rsidTr="007B6F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00C621" w14:textId="77777777" w:rsidR="00C0223F" w:rsidRPr="00FC6878" w:rsidRDefault="00C0223F" w:rsidP="009C4E14">
            <w:pPr>
              <w:snapToGrid w:val="0"/>
              <w:spacing w:line="57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EBDA97E" w14:textId="77777777" w:rsidR="00C0223F" w:rsidRPr="00FC6878" w:rsidRDefault="00C0223F" w:rsidP="009C4E14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FC6878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D1C27E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100,000,000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32CC2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14,712,251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CF308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1,263,673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E85EA57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13,736,327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7BB4AB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29,712,251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CECC48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7F968E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BFD2D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07D1A0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14,712,251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01D366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1,263,673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17B5AA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13,736,327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A10AC9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29,712,251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277432" w14:textId="77777777" w:rsidR="00C0223F" w:rsidRPr="007B6F28" w:rsidRDefault="00C0223F" w:rsidP="009C4E14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B6F28">
              <w:rPr>
                <w:rFonts w:ascii="細明體" w:eastAsia="細明體" w:hAnsi="細明體"/>
                <w:noProof/>
                <w:sz w:val="18"/>
                <w:szCs w:val="18"/>
              </w:rPr>
              <w:t>- 70,287,749</w:t>
            </w:r>
          </w:p>
        </w:tc>
      </w:tr>
    </w:tbl>
    <w:p w14:paraId="10782007" w14:textId="77777777" w:rsidR="005A5C82" w:rsidRPr="00172AA9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  <w:sz w:val="10"/>
          <w:szCs w:val="10"/>
        </w:rPr>
      </w:pPr>
    </w:p>
    <w:sectPr w:rsidR="005A5C82" w:rsidRPr="00172AA9" w:rsidSect="009441A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5332" w14:textId="77777777" w:rsidR="00FC6878" w:rsidRDefault="00FC6878">
      <w:r>
        <w:separator/>
      </w:r>
    </w:p>
  </w:endnote>
  <w:endnote w:type="continuationSeparator" w:id="0">
    <w:p w14:paraId="1508562E" w14:textId="77777777" w:rsidR="00FC6878" w:rsidRDefault="00FC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AAA6B" w14:textId="53D7B779" w:rsidR="009441AF" w:rsidRPr="00436FD7" w:rsidRDefault="00CE0F16" w:rsidP="009441AF">
    <w:pPr>
      <w:pStyle w:val="a4"/>
      <w:jc w:val="center"/>
      <w:rPr>
        <w:rFonts w:ascii="標楷體" w:eastAsia="標楷體" w:hAnsi="標楷體"/>
        <w:sz w:val="24"/>
        <w:szCs w:val="24"/>
      </w:rPr>
    </w:pPr>
    <w:r w:rsidRPr="00436FD7">
      <w:rPr>
        <w:rFonts w:ascii="標楷體" w:eastAsia="標楷體" w:hAnsi="標楷體" w:hint="eastAsia"/>
        <w:sz w:val="24"/>
        <w:szCs w:val="24"/>
      </w:rPr>
      <w:t>10</w:t>
    </w:r>
    <w:r w:rsidR="00355D59" w:rsidRPr="00436FD7">
      <w:rPr>
        <w:rFonts w:ascii="標楷體" w:eastAsia="標楷體" w:hAnsi="標楷體" w:hint="eastAsia"/>
        <w:sz w:val="24"/>
        <w:szCs w:val="24"/>
      </w:rPr>
      <w:t>－</w:t>
    </w:r>
    <w:r w:rsidR="00436FD7" w:rsidRPr="00436FD7">
      <w:rPr>
        <w:rFonts w:ascii="標楷體" w:eastAsia="標楷體" w:hAnsi="標楷體"/>
        <w:sz w:val="24"/>
        <w:szCs w:val="24"/>
      </w:rPr>
      <w:t>3</w:t>
    </w:r>
    <w:proofErr w:type="gramStart"/>
    <w:r w:rsidR="00436FD7" w:rsidRPr="00436FD7">
      <w:rPr>
        <w:rFonts w:ascii="標楷體" w:eastAsia="標楷體" w:hAnsi="標楷體" w:hint="eastAsia"/>
        <w:sz w:val="24"/>
        <w:szCs w:val="24"/>
      </w:rPr>
      <w:t>—</w:t>
    </w:r>
    <w:proofErr w:type="gramEnd"/>
    <w:r w:rsidR="00436FD7" w:rsidRPr="00436FD7">
      <w:rPr>
        <w:rFonts w:ascii="標楷體" w:eastAsia="標楷體" w:hAnsi="標楷體" w:hint="eastAsia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625E7" w14:textId="77777777" w:rsidR="00FC6878" w:rsidRDefault="00FC6878">
      <w:r>
        <w:separator/>
      </w:r>
    </w:p>
  </w:footnote>
  <w:footnote w:type="continuationSeparator" w:id="0">
    <w:p w14:paraId="39FF77FA" w14:textId="77777777" w:rsidR="00FC6878" w:rsidRDefault="00FC6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0C869" w14:textId="77777777" w:rsidR="00FC6878" w:rsidRDefault="009F0CAD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FC687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FC6878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C6878" w:rsidRPr="00E775A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FC6878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FC6878" w:rsidRPr="00E775A8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FC6878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FC6878" w:rsidRPr="00E775A8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FC6878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FC6878" w:rsidRPr="00E775A8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FA124" w14:textId="0C67FDF4" w:rsidR="00FC6878" w:rsidRPr="0032463D" w:rsidRDefault="00FC6878">
    <w:pPr>
      <w:pStyle w:val="a3"/>
      <w:jc w:val="center"/>
      <w:rPr>
        <w:b/>
        <w:sz w:val="28"/>
        <w:szCs w:val="18"/>
      </w:rPr>
    </w:pPr>
    <w:r w:rsidRPr="0032463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Pr="0032463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246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32463D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32463D">
      <w:rPr>
        <w:rFonts w:ascii="標楷體" w:eastAsia="標楷體" w:hint="eastAsia"/>
        <w:b/>
        <w:spacing w:val="60"/>
        <w:sz w:val="32"/>
        <w:u w:val="single"/>
      </w:rPr>
      <w:t>年度</w:t>
    </w:r>
    <w:r w:rsidRPr="0032463D">
      <w:rPr>
        <w:rFonts w:ascii="標楷體" w:eastAsia="標楷體" w:hAnsi="標楷體" w:hint="eastAsia"/>
        <w:b/>
        <w:spacing w:val="60"/>
        <w:sz w:val="32"/>
        <w:u w:val="single"/>
      </w:rPr>
      <w:t>嘉義市</w:t>
    </w:r>
    <w:r w:rsidRPr="0032463D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32463D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Pr="0032463D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23F"/>
    <w:rsid w:val="00044446"/>
    <w:rsid w:val="000E09BC"/>
    <w:rsid w:val="000E72EE"/>
    <w:rsid w:val="00172AA9"/>
    <w:rsid w:val="00187730"/>
    <w:rsid w:val="00215847"/>
    <w:rsid w:val="002B20C7"/>
    <w:rsid w:val="0032463D"/>
    <w:rsid w:val="00355D59"/>
    <w:rsid w:val="00436FD7"/>
    <w:rsid w:val="004B41BD"/>
    <w:rsid w:val="005A5C82"/>
    <w:rsid w:val="005E313E"/>
    <w:rsid w:val="006A11BB"/>
    <w:rsid w:val="00725752"/>
    <w:rsid w:val="007B6F28"/>
    <w:rsid w:val="009441AF"/>
    <w:rsid w:val="00975682"/>
    <w:rsid w:val="009C4E14"/>
    <w:rsid w:val="009F0CAD"/>
    <w:rsid w:val="00A94118"/>
    <w:rsid w:val="00B2087F"/>
    <w:rsid w:val="00B26D79"/>
    <w:rsid w:val="00BF78AA"/>
    <w:rsid w:val="00C0223F"/>
    <w:rsid w:val="00CB7FF9"/>
    <w:rsid w:val="00CE0F16"/>
    <w:rsid w:val="00CF71B6"/>
    <w:rsid w:val="00E05496"/>
    <w:rsid w:val="00E775A8"/>
    <w:rsid w:val="00FC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868D6A3"/>
  <w15:chartTrackingRefBased/>
  <w15:docId w15:val="{A5F0C2E3-15E5-4E07-A008-745EF9A2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FC68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FC6878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9441A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xvxRHeItiL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HxvxRHeItiL歲出政事別總表.dot</Template>
  <TotalTime>85</TotalTime>
  <Pages>1</Pages>
  <Words>515</Words>
  <Characters>2312</Characters>
  <Application>Microsoft Office Word</Application>
  <DocSecurity>0</DocSecurity>
  <Lines>19</Lines>
  <Paragraphs>5</Paragraphs>
  <ScaleCrop>false</ScaleCrop>
  <Company>N.A.O.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12</cp:revision>
  <cp:lastPrinted>2025-06-07T08:32:00Z</cp:lastPrinted>
  <dcterms:created xsi:type="dcterms:W3CDTF">2025-06-07T07:37:00Z</dcterms:created>
  <dcterms:modified xsi:type="dcterms:W3CDTF">2025-07-14T09:18:00Z</dcterms:modified>
</cp:coreProperties>
</file>