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F333" w14:textId="77777777" w:rsidR="00CC222F" w:rsidRPr="00CC222F" w:rsidRDefault="00CC222F" w:rsidP="00CC222F">
      <w:pPr>
        <w:pStyle w:val="a3"/>
        <w:jc w:val="center"/>
        <w:rPr>
          <w:b/>
          <w:sz w:val="36"/>
          <w:szCs w:val="36"/>
        </w:rPr>
      </w:pPr>
      <w:r w:rsidRPr="00C44E7B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二</w:t>
      </w:r>
      <w:r w:rsidRPr="00C44E7B"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 w:rsidRPr="00C44E7B">
        <w:rPr>
          <w:rFonts w:ascii="標楷體" w:eastAsia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Pr="00C44E7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113</w:t>
      </w:r>
      <w:proofErr w:type="gramEnd"/>
      <w:r w:rsidRPr="00C44E7B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Pr="00C44E7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嘉義市</w:t>
      </w:r>
      <w:r w:rsidRPr="00C44E7B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總決算歲出政事別</w:t>
      </w:r>
      <w:r w:rsidRPr="00C44E7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經常門</w:t>
      </w:r>
      <w:r w:rsidRPr="00C44E7B">
        <w:rPr>
          <w:rFonts w:ascii="標楷體" w:eastAsia="標楷體" w:hint="eastAsia"/>
          <w:b/>
          <w:spacing w:val="60"/>
          <w:sz w:val="32"/>
          <w:szCs w:val="32"/>
          <w:u w:val="single"/>
        </w:rPr>
        <w:t>決算審定數總表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022"/>
        <w:gridCol w:w="1338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:rsidRPr="00AF5F60" w14:paraId="60AB868A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49AE78D" w14:textId="77777777" w:rsidR="00975682" w:rsidRPr="00AF5F60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1C04C" w14:textId="77777777" w:rsidR="00975682" w:rsidRPr="00AF5F60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06A9" w14:textId="77777777" w:rsidR="00975682" w:rsidRPr="00AF5F60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單位</w:t>
            </w:r>
            <w:r w:rsidRPr="00AF5F60">
              <w:rPr>
                <w:rFonts w:ascii="標楷體" w:eastAsia="標楷體" w:hAnsi="標楷體"/>
                <w:sz w:val="20"/>
              </w:rPr>
              <w:t>：</w:t>
            </w:r>
            <w:r w:rsidRPr="00AF5F60">
              <w:rPr>
                <w:rFonts w:ascii="標楷體" w:eastAsia="標楷體" w:hAnsi="標楷體" w:hint="eastAsia"/>
                <w:sz w:val="20"/>
              </w:rPr>
              <w:t>新臺幣</w:t>
            </w:r>
            <w:r w:rsidR="00226234" w:rsidRPr="00AF5F6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RPr="00AF5F60" w14:paraId="1DE1823E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2F5553CB" w14:textId="77777777" w:rsidR="00975682" w:rsidRPr="00AF5F60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77C6FA7" w14:textId="77777777" w:rsidR="00975682" w:rsidRPr="00AF5F60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BD462DC" w14:textId="77777777" w:rsidR="00975682" w:rsidRPr="00AF5F60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RPr="00AF5F60" w14:paraId="68409025" w14:textId="77777777" w:rsidTr="00CD1178">
        <w:trPr>
          <w:cantSplit/>
          <w:tblHeader/>
        </w:trPr>
        <w:tc>
          <w:tcPr>
            <w:tcW w:w="2382" w:type="dxa"/>
            <w:gridSpan w:val="3"/>
            <w:tcBorders>
              <w:left w:val="nil"/>
            </w:tcBorders>
            <w:vAlign w:val="center"/>
          </w:tcPr>
          <w:p w14:paraId="6F4E42C9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38" w:type="dxa"/>
            <w:vMerge w:val="restart"/>
            <w:vAlign w:val="center"/>
          </w:tcPr>
          <w:p w14:paraId="2865170D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49321547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2167308B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0EBDFF9E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2A040FF0" w14:textId="77777777" w:rsidR="00024CFD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78E44539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</w:tr>
      <w:tr w:rsidR="00975682" w:rsidRPr="00AF5F60" w14:paraId="026C9D3C" w14:textId="77777777" w:rsidTr="00CD1178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FE6BFC6" w14:textId="77777777" w:rsidR="00975682" w:rsidRPr="00AF5F60" w:rsidRDefault="00975682" w:rsidP="007067C3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22" w:type="dxa"/>
            <w:vAlign w:val="center"/>
          </w:tcPr>
          <w:p w14:paraId="2257CAB9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38" w:type="dxa"/>
            <w:vMerge/>
            <w:vAlign w:val="center"/>
          </w:tcPr>
          <w:p w14:paraId="1D08F31A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7B62E264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1B940E24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19EF3FA4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0A6931C6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00A73F71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2B39829B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585442C2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391F8A3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01FC5372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4819E1CE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3F867D1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0BB38E74" w14:textId="77777777" w:rsidR="00975682" w:rsidRPr="00AF5F60" w:rsidRDefault="00975682" w:rsidP="007067C3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226234" w:rsidRPr="00AF5F60" w14:paraId="71D5A53F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D8B6E7" w14:textId="77777777" w:rsidR="00226234" w:rsidRPr="00B91236" w:rsidRDefault="00226234" w:rsidP="00B36E89">
            <w:pPr>
              <w:snapToGrid w:val="0"/>
              <w:spacing w:line="52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63ED86EC" w14:textId="77777777" w:rsidR="00226234" w:rsidRPr="00B91236" w:rsidRDefault="00226234" w:rsidP="00B36E89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A5DF5C2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15,645,360,000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A9EE23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13,801,108,761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21ACAD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336,982,032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EA3B57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195,408,071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F37848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14,333,498,864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5A4FC6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3552A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- 3,396,082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D71E5F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B514DA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13,801,108,761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EDD039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333,585,950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5A2387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195,408,071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11BF98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14,330,102,782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F003FB" w14:textId="77777777" w:rsidR="00226234" w:rsidRPr="00AF5F60" w:rsidRDefault="00226234" w:rsidP="00B36E89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- 1,315,257,218</w:t>
            </w:r>
          </w:p>
        </w:tc>
      </w:tr>
      <w:tr w:rsidR="00226234" w:rsidRPr="00AF5F60" w14:paraId="0E07EAD3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C3165D6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7E1C97A2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9F21A5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3,341,828,000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E9321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3,118,359,155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33052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21,207,669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85890F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2,765,798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BF171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3,142,332,622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E6D89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106BB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00B77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8B8A0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3,118,359,155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3C008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21,207,669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EDBCF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2,765,798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7671B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3,142,332,622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F4951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- 199,495,378</w:t>
            </w:r>
          </w:p>
        </w:tc>
      </w:tr>
      <w:tr w:rsidR="00226234" w:rsidRPr="00AF5F60" w14:paraId="03CE0FE7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0C849DC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EC67960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F2B4CC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355,035,000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2CBC7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322,889,498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47031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7,046,177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54E455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1,720,332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C83A5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331,656,007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71B8A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C58AE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6D93A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C67D8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322,889,498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CA9AA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7,046,177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9BE71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1,720,332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FE135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331,656,007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388EE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- 23,378,993</w:t>
            </w:r>
          </w:p>
        </w:tc>
      </w:tr>
      <w:tr w:rsidR="00226234" w:rsidRPr="00AF5F60" w14:paraId="2C210D3F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344D34F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26B2EA0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4E8A16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173,697,000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8551E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158,552,269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A4B2A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D66D4C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FD0EB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158,552,269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B309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3F91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A7678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3AA7A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158,552,269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3E080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C60ED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3521D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158,552,269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5FB14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- 15,144,731</w:t>
            </w:r>
          </w:p>
        </w:tc>
      </w:tr>
      <w:tr w:rsidR="00226234" w:rsidRPr="00AF5F60" w14:paraId="6BB53158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05E78F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C910FDE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41ABD5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1,136,965,000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DDCE6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1,075,730,166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450B0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6,030,492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BC601C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561,664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40475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1,082,322,322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FE29C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95883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97866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0C619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1,075,730,166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08592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6,030,492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505C8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561,664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FB2F9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1,082,322,322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5E822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- 54,642,678</w:t>
            </w:r>
          </w:p>
        </w:tc>
      </w:tr>
      <w:tr w:rsidR="00226234" w:rsidRPr="00AF5F60" w14:paraId="2E13BF9E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32E8DE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391C55B4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F10B80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1,441,912,000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71A68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1,341,342,244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0DB6A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7,231,000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723D31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6617B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1,348,573,244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A777D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ADD9E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8C9E5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A2AD3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1,341,342,244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DC19B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7,231,000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D3F35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2B840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1,348,573,244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760E6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- 93,338,756</w:t>
            </w:r>
          </w:p>
        </w:tc>
      </w:tr>
      <w:tr w:rsidR="00226234" w:rsidRPr="00AF5F60" w14:paraId="69482CE9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6AAD256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2540117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BBA8CA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234,219,000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B2861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219,844,978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CFB6C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900,000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8A43C5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483,802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AB070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221,228,780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389CD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E49D2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6E710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F2334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219,844,978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A593D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900,000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266F4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483,802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89047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221,228,780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7C154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- 12,990,220</w:t>
            </w:r>
          </w:p>
        </w:tc>
      </w:tr>
      <w:tr w:rsidR="00226234" w:rsidRPr="00AF5F60" w14:paraId="5669C007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0EFDFBB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5D66D0CA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C64B6A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5,666,463,000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BF829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5,095,015,455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0128C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66,206,038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B8733C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50,699,597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CDA94C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5,211,921,090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89E88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A9C42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D7E35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39572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5,095,015,455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D11ED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66,206,038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99671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50,699,597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13B0C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5,211,921,090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724FB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- 454,541,910</w:t>
            </w:r>
          </w:p>
        </w:tc>
      </w:tr>
      <w:tr w:rsidR="00226234" w:rsidRPr="00AF5F60" w14:paraId="291323A2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1F8B97D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DF0CE4C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A2703F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5,186,232,000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CEEF3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4,715,554,518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BC19C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8,847,379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1369AD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33,540,276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E04F3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4,757,942,173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4B50D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68FE8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F86FC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E4379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4,715,554,518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35C56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8,847,379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E375B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33,540,276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287B4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4,757,942,173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0EEFD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- 428,289,827</w:t>
            </w:r>
          </w:p>
        </w:tc>
      </w:tr>
      <w:tr w:rsidR="00226234" w:rsidRPr="00AF5F60" w14:paraId="4D9B89C4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4AB73F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364CAF8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CCB793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480,231,000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F5124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379,460,937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CA568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57,358,659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65554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17,159,321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844F8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453,978,917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EC526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22EBA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B7273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68D9C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379,460,937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785F5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57,358,659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EF877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17,159,321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BE24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453,978,917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0948AB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- 26,252,083</w:t>
            </w:r>
          </w:p>
        </w:tc>
      </w:tr>
      <w:tr w:rsidR="00226234" w:rsidRPr="00AF5F60" w14:paraId="15A92BEA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3010FE0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3ACADEE4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3D5947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807,195,000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AE5A1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569,919,005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C25C8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79,381,451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5636CE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84,170,210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566C1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733,470,666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7D2D0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34753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2013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4ADD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569,919,005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3CC57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79,381,451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6FB22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84,170,210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12792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733,470,666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EBEB81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- 73,724,334</w:t>
            </w:r>
          </w:p>
        </w:tc>
      </w:tr>
      <w:tr w:rsidR="00226234" w:rsidRPr="00AF5F60" w14:paraId="5EE6DADC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6067685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0FD7CE0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7AC457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100,326,000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F1A08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77,234,931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A81AA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229,241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213810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4A269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77,464,172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B72D0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47F60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B768F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431C4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77,234,931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9FD6D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229,241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02895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5AC8B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77,464,172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D2B14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- 22,861,828</w:t>
            </w:r>
          </w:p>
        </w:tc>
      </w:tr>
      <w:tr w:rsidR="00226234" w:rsidRPr="00AF5F60" w14:paraId="6949018A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967185D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31E9DF2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89E37E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135,429,000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D3CE2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72,380,676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99305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37,085,864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FE183C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14,598,486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8A40C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124,065,026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E36B4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96847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6499A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668B8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72,380,676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02C1C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37,085,864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D1016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14,598,486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2FADE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124,065,026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2F367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- 11,363,974</w:t>
            </w:r>
          </w:p>
        </w:tc>
      </w:tr>
      <w:tr w:rsidR="00226234" w:rsidRPr="00AF5F60" w14:paraId="76AC8661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CCFFA6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3784817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8726A7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184,082,000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6AC4A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107,240,882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06EC5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3,430,323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BA5D63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59,421,724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17EB8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170,092,929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B4457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D96D0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9538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45562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107,240,882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06EB4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3,430,323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7D368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59,421,724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2695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170,092,929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AFD5D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- 13,989,071</w:t>
            </w:r>
          </w:p>
        </w:tc>
      </w:tr>
      <w:tr w:rsidR="00226234" w:rsidRPr="00AF5F60" w14:paraId="734CDDD7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AC242F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DF4FD1D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A9EF37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387,358,000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EDE87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313,062,516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FC738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38,636,023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AE8C86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10,150,000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5CE06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361,848,539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197FB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46A24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D044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2989A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313,062,516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91D90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38,636,023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3FBED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10,150,000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88AA5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361,848,539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DFB0DC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- 25,509,461</w:t>
            </w:r>
          </w:p>
        </w:tc>
      </w:tr>
      <w:tr w:rsidR="00226234" w:rsidRPr="00AF5F60" w14:paraId="54C2F479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6E76AAD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56F46C80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9F35BC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3,192,172,000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1546C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2,790,805,437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49E80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74,171,069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5778A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44,678,212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BBD71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2,909,654,718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383B7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4E2C7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- 3,396,082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0C517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9DBDE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2,790,805,437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8A72C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70,774,987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61F08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44,678,212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54E8F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2,906,258,636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79627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- 285,913,364</w:t>
            </w:r>
          </w:p>
        </w:tc>
      </w:tr>
      <w:tr w:rsidR="00226234" w:rsidRPr="00AF5F60" w14:paraId="2985FC08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629BB38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A003773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55C040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69,213,000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1364C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0EC14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E1A5CA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601BB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376F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C8EDE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5A910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7A8D8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94B25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8B5B5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3C3CB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F170E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- 3,340,533</w:t>
            </w:r>
          </w:p>
        </w:tc>
      </w:tr>
      <w:tr w:rsidR="00226234" w:rsidRPr="00AF5F60" w14:paraId="696FC3F1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2280C5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AB2D272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94020D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109,685,000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382E7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81,707,196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5AA58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1,272,322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A8DFFD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9CD15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82,979,518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17E89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420D8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0D710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B6A90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81,707,196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7E8EC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1,272,322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38A5C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3CF80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82,979,518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003B62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- 26,705,482</w:t>
            </w:r>
          </w:p>
        </w:tc>
      </w:tr>
      <w:tr w:rsidR="00226234" w:rsidRPr="00AF5F60" w14:paraId="6294CBFF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BCE337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C65C00D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6856AF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1,755,218,000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667BE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1,510,588,114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ACEAE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55,797,137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1BD1F9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10,482,827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711AF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1,576,868,078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23C03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27D1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- 3,396,082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D687A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1F859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1,510,588,114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53A20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52,401,055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7ADF2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10,482,827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CF860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1,573,471,996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55907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- 181,746,004</w:t>
            </w:r>
          </w:p>
        </w:tc>
      </w:tr>
      <w:tr w:rsidR="00226234" w:rsidRPr="00AF5F60" w14:paraId="17BBD0C1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62E5A9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A1126B6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F06F54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99,096,000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FD607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76,313,156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6A98B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4,994,431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372468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0887E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82,307,587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52811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2FE0F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D7579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4874E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76,313,156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BA9AF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4,994,431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D7BAA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20E9C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82,307,587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B5E91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- 16,788,413</w:t>
            </w:r>
          </w:p>
        </w:tc>
      </w:tr>
      <w:tr w:rsidR="00226234" w:rsidRPr="00AF5F60" w14:paraId="41061514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4434D7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2ABD37B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4DCD21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1,158,960,000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740C2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1,056,324,504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03FC0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12,107,179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CE9798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33,195,385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E8252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1,101,627,068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E645B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0CB98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3606D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B0888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1,056,324,504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72352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12,107,179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6ED78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33,195,385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4F9AF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1,101,627,068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F869F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- 57,332,932</w:t>
            </w:r>
          </w:p>
        </w:tc>
      </w:tr>
      <w:tr w:rsidR="00226234" w:rsidRPr="00AF5F60" w14:paraId="6CBABD3D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636CC5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7E50867F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社區發展及環境保護支出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244BA8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872,086,000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B4F21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741,726,472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B8FC0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83,862,910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4A8986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13,094,254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EC037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838,683,636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4E71E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73A9A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40D24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D0A1F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741,726,472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E2AAA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83,862,910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BA3A7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13,094,254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61A0B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838,683,636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5ED91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- 33,402,364</w:t>
            </w:r>
          </w:p>
        </w:tc>
      </w:tr>
      <w:tr w:rsidR="00226234" w:rsidRPr="00AF5F60" w14:paraId="1BEEC283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2FAB95B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7A5BCFC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C50031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861,803,000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93406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733,205,886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1B82D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83,562,910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A776BD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13,094,254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71DD9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829,863,050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4DED2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90A79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7A77A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DA1E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733,205,886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49F3E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83,562,910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1E2FC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13,094,254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C60E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829,863,050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BE55C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- 31,939,950</w:t>
            </w:r>
          </w:p>
        </w:tc>
      </w:tr>
      <w:tr w:rsidR="00226234" w:rsidRPr="00AF5F60" w14:paraId="197C91A1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1A8ED0A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389A5D1E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4F3227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10,283,000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7EE00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8,520,586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65B62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300,000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D0AAE5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CE4ED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8,820,586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B359D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8B18E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47107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4E6D3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8,520,586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C05FE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300,000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2BC5A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49B1D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8,820,586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3864B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- 1,462,414</w:t>
            </w:r>
          </w:p>
        </w:tc>
      </w:tr>
      <w:tr w:rsidR="00226234" w:rsidRPr="00AF5F60" w14:paraId="558AA008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AEB9C76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1BDE45F1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92DF7A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1,490,340,000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83B2D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1,404,538,881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70B9C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593A85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ADC90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1,404,538,881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06E17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03B79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A617C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EA3E7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1,404,538,881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6B8F5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67896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0DF04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1,404,538,881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C6D94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- 85,801,119</w:t>
            </w:r>
          </w:p>
        </w:tc>
      </w:tr>
      <w:tr w:rsidR="00226234" w:rsidRPr="00AF5F60" w14:paraId="2B0F9044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2A3CEE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970511F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4E50A3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1,490,340,000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C5FF2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D9675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65E199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09B843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EEB17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AF4E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311CA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240B8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DA247D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B693F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5772A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D6372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- 85,801,119</w:t>
            </w:r>
          </w:p>
        </w:tc>
      </w:tr>
      <w:tr w:rsidR="00226234" w:rsidRPr="00AF5F60" w14:paraId="255490C3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1E4F28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18CF6BD4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86863A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7,100,000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C2F98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4,684,581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EA471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FB621E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3FB85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4,684,581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8FD39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B46C7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B1142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5FD61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4,684,581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A619B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361D2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097BE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4,684,581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E2DD6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- 2,415,419</w:t>
            </w:r>
          </w:p>
        </w:tc>
      </w:tr>
      <w:tr w:rsidR="00226234" w:rsidRPr="00AF5F60" w14:paraId="401F05C9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842423C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0F3D6E1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58762D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7,100,000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E7713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EE99F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E95ED9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C9085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527BF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6AF56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54F9C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FF629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7735F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5F2F0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9B427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5251F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- 2,415,419</w:t>
            </w:r>
          </w:p>
        </w:tc>
      </w:tr>
      <w:tr w:rsidR="00226234" w:rsidRPr="00AF5F60" w14:paraId="1541F8B9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2DCB70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54E22BE0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3BA265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268,176,000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5CAC9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76,059,775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57164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12,152,895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CFE2BF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EA30F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88,212,670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66875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640E1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7D8C9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87E0A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76,059,775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C1AE3F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12,152,895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46895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0FC28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88,212,670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A6421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- 179,963,330</w:t>
            </w:r>
          </w:p>
        </w:tc>
      </w:tr>
      <w:tr w:rsidR="00226234" w:rsidRPr="00AF5F60" w14:paraId="34FA416F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EF8390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596E12F" w14:textId="77777777" w:rsidR="00226234" w:rsidRPr="00B91236" w:rsidRDefault="00226234" w:rsidP="00B36E89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  <w:r w:rsidR="00B36E89">
              <w:rPr>
                <w:rFonts w:ascii="標楷體" w:eastAsia="標楷體" w:hAnsi="標楷體" w:hint="eastAsia"/>
                <w:noProof/>
                <w:sz w:val="20"/>
              </w:rPr>
              <w:t>(註1)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849B8E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253,176,000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47D7F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76,059,775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356C0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12,152,895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67E636B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B8EB04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88,212,670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1CEEE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06679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0EADE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FF066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76,059,775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A5DA1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12,152,895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AC6637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DA3F3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88,212,670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B82F4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- 164,963,330</w:t>
            </w:r>
          </w:p>
        </w:tc>
      </w:tr>
      <w:tr w:rsidR="00226234" w:rsidRPr="00AF5F60" w14:paraId="04CD5763" w14:textId="77777777" w:rsidTr="00CC2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AD1138" w14:textId="77777777" w:rsidR="00226234" w:rsidRPr="00B91236" w:rsidRDefault="00226234" w:rsidP="00114DB1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D7A8B24" w14:textId="77777777" w:rsidR="00226234" w:rsidRPr="00B91236" w:rsidRDefault="00226234" w:rsidP="00114D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第二預備金(註</w:t>
            </w:r>
            <w:r w:rsidR="00B36E89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B91236">
              <w:rPr>
                <w:rFonts w:ascii="標楷體" w:eastAsia="標楷體" w:hAnsi="標楷體" w:hint="eastAsia"/>
                <w:noProof/>
                <w:sz w:val="20"/>
              </w:rPr>
              <w:t>)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138B4A0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15,000,000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764215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D1DEF1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62B00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0896C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8DF32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B6710C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1B8438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AC2E4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788D79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D82476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FBA3FA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CE70E2" w14:textId="77777777" w:rsidR="00226234" w:rsidRPr="00AF5F60" w:rsidRDefault="00226234" w:rsidP="00114DB1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F5F60">
              <w:rPr>
                <w:rFonts w:ascii="細明體" w:eastAsia="細明體" w:hAnsi="細明體"/>
                <w:noProof/>
                <w:sz w:val="18"/>
                <w:szCs w:val="18"/>
              </w:rPr>
              <w:t>- 15,000,000</w:t>
            </w:r>
          </w:p>
        </w:tc>
      </w:tr>
    </w:tbl>
    <w:p w14:paraId="549E16CD" w14:textId="77777777" w:rsidR="00B04402" w:rsidRDefault="00B04402" w:rsidP="00B04402">
      <w:pPr>
        <w:spacing w:line="240" w:lineRule="exact"/>
        <w:ind w:left="600" w:right="6" w:hangingChars="300" w:hanging="600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：1.1</w:t>
      </w:r>
      <w:r>
        <w:rPr>
          <w:rFonts w:ascii="標楷體" w:eastAsia="標楷體" w:hAnsi="標楷體"/>
          <w:sz w:val="20"/>
        </w:rPr>
        <w:t>13</w:t>
      </w:r>
      <w:r>
        <w:rPr>
          <w:rFonts w:ascii="標楷體" w:eastAsia="標楷體" w:hAnsi="標楷體" w:hint="eastAsia"/>
          <w:sz w:val="20"/>
        </w:rPr>
        <w:t>年度其他支出追加減後預算數2億5,755萬餘元，經市政府核准動支第一預備金413萬元、各類員工待遇準備24萬餘元，分別併入相關科目，動支後預算數為2億5</w:t>
      </w:r>
      <w:r>
        <w:rPr>
          <w:rFonts w:ascii="標楷體" w:eastAsia="標楷體" w:hAnsi="標楷體"/>
          <w:sz w:val="20"/>
        </w:rPr>
        <w:t>,3</w:t>
      </w:r>
      <w:r>
        <w:rPr>
          <w:rFonts w:ascii="標楷體" w:eastAsia="標楷體" w:hAnsi="標楷體" w:hint="eastAsia"/>
          <w:sz w:val="20"/>
        </w:rPr>
        <w:t>17萬餘元。</w:t>
      </w:r>
    </w:p>
    <w:p w14:paraId="06264E80" w14:textId="33028D19" w:rsidR="005A5C82" w:rsidRPr="009C2110" w:rsidRDefault="00B04402" w:rsidP="00CC222F">
      <w:pPr>
        <w:pStyle w:val="a3"/>
        <w:tabs>
          <w:tab w:val="clear" w:pos="4153"/>
          <w:tab w:val="clear" w:pos="8306"/>
        </w:tabs>
        <w:snapToGrid/>
        <w:ind w:leftChars="165" w:left="39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2.1</w:t>
      </w:r>
      <w:r>
        <w:rPr>
          <w:rFonts w:ascii="標楷體" w:eastAsia="標楷體" w:hAnsi="標楷體"/>
        </w:rPr>
        <w:t>13年度第二預備金原編列預算數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,500</w:t>
      </w:r>
      <w:r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/>
        </w:rPr>
        <w:t>，</w:t>
      </w:r>
      <w:r>
        <w:rPr>
          <w:rFonts w:ascii="標楷體" w:eastAsia="標楷體" w:hAnsi="標楷體" w:hint="eastAsia"/>
        </w:rPr>
        <w:t>未動支</w:t>
      </w:r>
      <w:r>
        <w:rPr>
          <w:rFonts w:ascii="標楷體" w:eastAsia="標楷體" w:hAnsi="標楷體"/>
        </w:rPr>
        <w:t>，賸餘1</w:t>
      </w:r>
      <w:r>
        <w:rPr>
          <w:rFonts w:ascii="標楷體" w:eastAsia="標楷體" w:hAnsi="標楷體" w:hint="eastAsia"/>
        </w:rPr>
        <w:t>,</w:t>
      </w:r>
      <w:r>
        <w:rPr>
          <w:rFonts w:ascii="標楷體" w:eastAsia="標楷體" w:hAnsi="標楷體"/>
        </w:rPr>
        <w:t>5</w:t>
      </w:r>
      <w:r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/>
        </w:rPr>
        <w:t>0萬元。</w:t>
      </w:r>
    </w:p>
    <w:sectPr w:rsidR="005A5C82" w:rsidRPr="009C2110" w:rsidSect="00CC222F">
      <w:headerReference w:type="default" r:id="rId6"/>
      <w:footerReference w:type="default" r:id="rId7"/>
      <w:footerReference w:type="first" r:id="rId8"/>
      <w:pgSz w:w="23814" w:h="16840" w:orient="landscape" w:code="8"/>
      <w:pgMar w:top="1418" w:right="992" w:bottom="1418" w:left="992" w:header="1021" w:footer="737" w:gutter="284"/>
      <w:pgNumType w:start="2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CA84A" w14:textId="77777777" w:rsidR="009C2110" w:rsidRDefault="009C2110">
      <w:r>
        <w:separator/>
      </w:r>
    </w:p>
  </w:endnote>
  <w:endnote w:type="continuationSeparator" w:id="0">
    <w:p w14:paraId="39AE3911" w14:textId="77777777" w:rsidR="009C2110" w:rsidRDefault="009C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8A05" w14:textId="0E3AE1CA" w:rsidR="00C403C0" w:rsidRPr="00F11550" w:rsidRDefault="003D4657" w:rsidP="00C403C0">
    <w:pPr>
      <w:pStyle w:val="a4"/>
      <w:jc w:val="center"/>
      <w:rPr>
        <w:rFonts w:ascii="標楷體" w:eastAsia="標楷體" w:hAnsi="標楷體"/>
        <w:sz w:val="24"/>
        <w:szCs w:val="24"/>
      </w:rPr>
    </w:pPr>
    <w:r w:rsidRPr="00F11550">
      <w:rPr>
        <w:rFonts w:ascii="標楷體" w:eastAsia="標楷體" w:hAnsi="標楷體" w:hint="eastAsia"/>
        <w:sz w:val="24"/>
        <w:szCs w:val="24"/>
      </w:rPr>
      <w:t>10</w:t>
    </w:r>
    <w:r w:rsidR="00CC222F" w:rsidRPr="00F11550">
      <w:rPr>
        <w:rFonts w:ascii="標楷體" w:eastAsia="標楷體" w:hAnsi="標楷體" w:hint="eastAsia"/>
        <w:sz w:val="24"/>
        <w:szCs w:val="24"/>
      </w:rPr>
      <w:t>－</w:t>
    </w:r>
    <w:r w:rsidR="00F11550" w:rsidRPr="00F11550">
      <w:rPr>
        <w:rFonts w:ascii="標楷體" w:eastAsia="標楷體" w:hAnsi="標楷體"/>
        <w:sz w:val="24"/>
        <w:szCs w:val="24"/>
      </w:rPr>
      <w:t>2</w:t>
    </w:r>
    <w:proofErr w:type="gramStart"/>
    <w:r w:rsidR="00F11550" w:rsidRPr="00F11550">
      <w:rPr>
        <w:rFonts w:ascii="標楷體" w:eastAsia="標楷體" w:hAnsi="標楷體" w:hint="eastAsia"/>
        <w:sz w:val="24"/>
        <w:szCs w:val="24"/>
      </w:rPr>
      <w:t>—</w:t>
    </w:r>
    <w:proofErr w:type="gramEnd"/>
    <w:r w:rsidR="00F11550" w:rsidRPr="00F11550">
      <w:rPr>
        <w:rFonts w:ascii="標楷體" w:eastAsia="標楷體" w:hAnsi="標楷體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063FC" w14:textId="14D62923" w:rsidR="0043666F" w:rsidRPr="00F11550" w:rsidRDefault="003D4657" w:rsidP="0043666F">
    <w:pPr>
      <w:pStyle w:val="a4"/>
      <w:jc w:val="center"/>
      <w:rPr>
        <w:rFonts w:ascii="標楷體" w:eastAsia="標楷體" w:hAnsi="標楷體"/>
        <w:sz w:val="24"/>
        <w:szCs w:val="24"/>
      </w:rPr>
    </w:pPr>
    <w:r w:rsidRPr="00F11550">
      <w:rPr>
        <w:rFonts w:ascii="標楷體" w:eastAsia="標楷體" w:hAnsi="標楷體" w:hint="eastAsia"/>
        <w:sz w:val="24"/>
        <w:szCs w:val="24"/>
      </w:rPr>
      <w:t>10</w:t>
    </w:r>
    <w:r w:rsidR="00CC222F" w:rsidRPr="00F11550">
      <w:rPr>
        <w:rFonts w:ascii="標楷體" w:eastAsia="標楷體" w:hAnsi="標楷體" w:hint="eastAsia"/>
        <w:sz w:val="24"/>
        <w:szCs w:val="24"/>
      </w:rPr>
      <w:t>－</w:t>
    </w:r>
    <w:r w:rsidRPr="00F11550">
      <w:rPr>
        <w:rFonts w:ascii="標楷體" w:eastAsia="標楷體" w:hAnsi="標楷體"/>
        <w:sz w:val="24"/>
        <w:szCs w:val="24"/>
      </w:rPr>
      <w:fldChar w:fldCharType="begin"/>
    </w:r>
    <w:r w:rsidRPr="00F11550">
      <w:rPr>
        <w:rFonts w:ascii="標楷體" w:eastAsia="標楷體" w:hAnsi="標楷體"/>
        <w:sz w:val="24"/>
        <w:szCs w:val="24"/>
      </w:rPr>
      <w:instrText>PAGE   \* MERGEFORMAT</w:instrText>
    </w:r>
    <w:r w:rsidRPr="00F11550">
      <w:rPr>
        <w:rFonts w:ascii="標楷體" w:eastAsia="標楷體" w:hAnsi="標楷體"/>
        <w:sz w:val="24"/>
        <w:szCs w:val="24"/>
      </w:rPr>
      <w:fldChar w:fldCharType="separate"/>
    </w:r>
    <w:r w:rsidR="00F11550" w:rsidRPr="00F11550">
      <w:rPr>
        <w:rFonts w:ascii="標楷體" w:eastAsia="標楷體" w:hAnsi="標楷體"/>
        <w:noProof/>
        <w:sz w:val="24"/>
        <w:szCs w:val="24"/>
        <w:lang w:val="zh-TW"/>
      </w:rPr>
      <w:t>2</w:t>
    </w:r>
    <w:r w:rsidRPr="00F11550">
      <w:rPr>
        <w:rFonts w:ascii="標楷體" w:eastAsia="標楷體" w:hAnsi="標楷體"/>
        <w:sz w:val="24"/>
        <w:szCs w:val="24"/>
      </w:rPr>
      <w:fldChar w:fldCharType="end"/>
    </w:r>
    <w:proofErr w:type="gramStart"/>
    <w:r w:rsidR="00F11550">
      <w:rPr>
        <w:rFonts w:ascii="標楷體" w:eastAsia="標楷體" w:hAnsi="標楷體" w:hint="eastAsia"/>
        <w:sz w:val="24"/>
        <w:szCs w:val="24"/>
      </w:rPr>
      <w:t>—</w:t>
    </w:r>
    <w:proofErr w:type="gramEnd"/>
    <w:r w:rsidR="00F11550">
      <w:rPr>
        <w:rFonts w:ascii="標楷體" w:eastAsia="標楷體" w:hAnsi="標楷體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068CB" w14:textId="77777777" w:rsidR="009C2110" w:rsidRDefault="009C2110">
      <w:r>
        <w:separator/>
      </w:r>
    </w:p>
  </w:footnote>
  <w:footnote w:type="continuationSeparator" w:id="0">
    <w:p w14:paraId="66D4CB2B" w14:textId="77777777" w:rsidR="009C2110" w:rsidRDefault="009C2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3A20" w14:textId="6F3F8518" w:rsidR="009C2110" w:rsidRPr="00AF416B" w:rsidRDefault="009C2110">
    <w:pPr>
      <w:pStyle w:val="a3"/>
      <w:jc w:val="center"/>
      <w:rPr>
        <w:sz w:val="32"/>
        <w:szCs w:val="32"/>
      </w:rPr>
    </w:pPr>
    <w:r w:rsidRPr="00AF416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Pr="00AF416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AF416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F416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AF416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F416B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AF416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AF416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AF416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AF416B">
      <w:rPr>
        <w:rFonts w:ascii="標楷體" w:eastAsia="標楷體" w:hAnsi="標楷體"/>
        <w:bCs/>
        <w:spacing w:val="40"/>
        <w:sz w:val="28"/>
        <w:szCs w:val="28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234"/>
    <w:rsid w:val="00024CFD"/>
    <w:rsid w:val="000E09BC"/>
    <w:rsid w:val="00114DB1"/>
    <w:rsid w:val="00187730"/>
    <w:rsid w:val="002015A8"/>
    <w:rsid w:val="00226234"/>
    <w:rsid w:val="002B20C7"/>
    <w:rsid w:val="003D4657"/>
    <w:rsid w:val="0043666F"/>
    <w:rsid w:val="004B41BD"/>
    <w:rsid w:val="004B44E5"/>
    <w:rsid w:val="004D5311"/>
    <w:rsid w:val="005A5C82"/>
    <w:rsid w:val="0060361A"/>
    <w:rsid w:val="006406E0"/>
    <w:rsid w:val="00682765"/>
    <w:rsid w:val="006A11BB"/>
    <w:rsid w:val="006B05A1"/>
    <w:rsid w:val="007067C3"/>
    <w:rsid w:val="007119DB"/>
    <w:rsid w:val="00725752"/>
    <w:rsid w:val="00825139"/>
    <w:rsid w:val="008360BF"/>
    <w:rsid w:val="00904360"/>
    <w:rsid w:val="00975682"/>
    <w:rsid w:val="009C2110"/>
    <w:rsid w:val="00AF416B"/>
    <w:rsid w:val="00AF5F60"/>
    <w:rsid w:val="00B04402"/>
    <w:rsid w:val="00B26D79"/>
    <w:rsid w:val="00B36E89"/>
    <w:rsid w:val="00B91236"/>
    <w:rsid w:val="00BC5735"/>
    <w:rsid w:val="00C403C0"/>
    <w:rsid w:val="00C44E7B"/>
    <w:rsid w:val="00CB7FF9"/>
    <w:rsid w:val="00CC222F"/>
    <w:rsid w:val="00CD1178"/>
    <w:rsid w:val="00CF71B6"/>
    <w:rsid w:val="00D04D40"/>
    <w:rsid w:val="00E05496"/>
    <w:rsid w:val="00EB03D0"/>
    <w:rsid w:val="00F11550"/>
    <w:rsid w:val="00FA0105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6E7050"/>
  <w15:chartTrackingRefBased/>
  <w15:docId w15:val="{1FDF87A5-4453-43A1-BF7C-B294BF3B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B912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B9123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43666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y1JuIrQu0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ey1JuIrQu0歲出政事別總表.dot</Template>
  <TotalTime>49</TotalTime>
  <Pages>2</Pages>
  <Words>841</Words>
  <Characters>3195</Characters>
  <Application>Microsoft Office Word</Application>
  <DocSecurity>0</DocSecurity>
  <Lines>26</Lines>
  <Paragraphs>8</Paragraphs>
  <ScaleCrop>false</ScaleCrop>
  <Company>N.A.O.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25</cp:revision>
  <cp:lastPrinted>2025-07-14T09:25:00Z</cp:lastPrinted>
  <dcterms:created xsi:type="dcterms:W3CDTF">2025-06-05T08:14:00Z</dcterms:created>
  <dcterms:modified xsi:type="dcterms:W3CDTF">2025-07-14T09:25:00Z</dcterms:modified>
</cp:coreProperties>
</file>