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DE802" w14:textId="77777777" w:rsidR="00311D97" w:rsidRPr="00DD0BC8" w:rsidRDefault="00311D97" w:rsidP="00311D97">
      <w:pPr>
        <w:pStyle w:val="a3"/>
        <w:jc w:val="center"/>
        <w:rPr>
          <w:b/>
          <w:sz w:val="32"/>
          <w:szCs w:val="32"/>
        </w:rPr>
      </w:pP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三、中華民國</w:t>
      </w:r>
      <w:proofErr w:type="gramStart"/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113</w:t>
      </w:r>
      <w:proofErr w:type="gramEnd"/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</w:t>
      </w:r>
      <w:r w:rsidRPr="00DD0BC8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資本門</w:t>
      </w:r>
      <w:r w:rsidRPr="00DD0BC8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RPr="000C0CE8" w14:paraId="6DCAA979" w14:textId="77777777" w:rsidTr="00311D97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EB7B" w14:textId="77777777" w:rsidR="00A82CB1" w:rsidRPr="000C0CE8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FAA00" w14:textId="77777777" w:rsidR="00A82CB1" w:rsidRPr="000C0CE8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6D16" w14:textId="44D0843B" w:rsidR="00A82CB1" w:rsidRPr="000C0CE8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 w:hint="eastAsia"/>
                <w:sz w:val="20"/>
              </w:rPr>
              <w:t>單位</w:t>
            </w:r>
            <w:r w:rsidRPr="000C0CE8">
              <w:rPr>
                <w:rFonts w:ascii="標楷體" w:eastAsia="標楷體" w:hAnsi="標楷體"/>
                <w:sz w:val="20"/>
              </w:rPr>
              <w:t>：</w:t>
            </w:r>
            <w:r w:rsidRPr="000C0CE8">
              <w:rPr>
                <w:rFonts w:ascii="標楷體" w:eastAsia="標楷體" w:hAnsi="標楷體" w:hint="eastAsia"/>
                <w:sz w:val="20"/>
              </w:rPr>
              <w:t>新臺幣</w:t>
            </w:r>
            <w:r w:rsidR="00334AB6" w:rsidRPr="000C0CE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RPr="000C0CE8" w14:paraId="1FF87352" w14:textId="77777777" w:rsidTr="00311D97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12D487E9" w14:textId="77777777" w:rsidR="00A82CB1" w:rsidRPr="000C0CE8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E6EC058" w14:textId="77777777" w:rsidR="00A82CB1" w:rsidRPr="000C0CE8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9D5F3D7" w14:textId="77777777" w:rsidR="00A82CB1" w:rsidRPr="000C0CE8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RPr="000C0CE8" w14:paraId="279D2A86" w14:textId="77777777" w:rsidTr="00334AB6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96CE02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0DF864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A2EB998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0D92BC5D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5150E6F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27BA0D4E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決算審定數與預算數</w:t>
            </w:r>
            <w:r w:rsidRPr="000C0CE8">
              <w:rPr>
                <w:rFonts w:eastAsia="標楷體"/>
                <w:sz w:val="20"/>
              </w:rPr>
              <w:br/>
            </w:r>
            <w:r w:rsidRPr="000C0CE8"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RPr="000C0CE8" w14:paraId="69D75422" w14:textId="77777777" w:rsidTr="00334AB6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3753191" w14:textId="77777777" w:rsidR="00A82CB1" w:rsidRPr="000C0CE8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51FB6E2D" w14:textId="77777777" w:rsidR="00A82CB1" w:rsidRPr="000C0CE8" w:rsidRDefault="00A82CB1">
            <w:pPr>
              <w:jc w:val="center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35BEA0C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6D2A7909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1723573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657934E6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75EF374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5281221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1D4C618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645E397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238DB25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A3BD244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53FE3A8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C0CE8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5B18B70B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E3304F3" w14:textId="77777777" w:rsidR="00A82CB1" w:rsidRPr="000C0CE8" w:rsidRDefault="00A82CB1" w:rsidP="005442FA">
            <w:pPr>
              <w:jc w:val="distribute"/>
              <w:rPr>
                <w:rFonts w:eastAsia="標楷體"/>
                <w:sz w:val="20"/>
              </w:rPr>
            </w:pPr>
            <w:r w:rsidRPr="000C0CE8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651C3F4" w14:textId="77777777" w:rsidR="00A82CB1" w:rsidRPr="000C0CE8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334AB6" w:rsidRPr="000C0CE8" w14:paraId="48C7E265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98D75E8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F11DA0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70A3C84" w14:textId="77777777" w:rsidR="00334AB6" w:rsidRPr="000C0CE8" w:rsidRDefault="00334AB6" w:rsidP="00DB7CD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C09967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C9E228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F5D4EC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F64B02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A86D70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7B0FC5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8C73E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A064B9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44E6D3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57E96C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A293A0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062E3A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E283D63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- 8,858,573</w:t>
            </w:r>
          </w:p>
        </w:tc>
      </w:tr>
      <w:tr w:rsidR="00334AB6" w:rsidRPr="000C0CE8" w14:paraId="7DA4DE48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74517F4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0B4CE9E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3678193" w14:textId="77777777" w:rsidR="00334AB6" w:rsidRPr="000C0CE8" w:rsidRDefault="00334AB6" w:rsidP="00DB7CD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C0CE8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2E01D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BC67BD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E4A82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12FE76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8D41A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ADBE3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6621FB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32A5A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08C65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ACC714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5DFFD7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2CB014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28,141,427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66BB8FE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- 8,858,573</w:t>
            </w:r>
          </w:p>
        </w:tc>
      </w:tr>
      <w:tr w:rsidR="00334AB6" w:rsidRPr="000C0CE8" w14:paraId="06751AE6" w14:textId="77777777" w:rsidTr="00311D9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0"/>
        </w:trPr>
        <w:tc>
          <w:tcPr>
            <w:tcW w:w="299" w:type="dxa"/>
            <w:shd w:val="clear" w:color="auto" w:fill="auto"/>
            <w:vAlign w:val="center"/>
          </w:tcPr>
          <w:p w14:paraId="38F07395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B8EE5AE" w14:textId="77777777" w:rsidR="00334AB6" w:rsidRPr="000C0CE8" w:rsidRDefault="00334AB6" w:rsidP="00DB7CD1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40E3A26" w14:textId="77777777" w:rsidR="00334AB6" w:rsidRPr="000C0CE8" w:rsidRDefault="00334AB6" w:rsidP="00DB7CD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C0CE8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99A0D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37,000,000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79AD2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FB49AC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462E18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6303B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91874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FE75F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FF9AA1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DC0AE5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9AEF6B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DFE25F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FC0BC9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C5CFD7B" w14:textId="77777777" w:rsidR="00334AB6" w:rsidRPr="000C0CE8" w:rsidRDefault="00334AB6" w:rsidP="00DB7CD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C0CE8">
              <w:rPr>
                <w:rFonts w:ascii="細明體" w:eastAsia="細明體" w:hAnsi="細明體"/>
                <w:noProof/>
                <w:sz w:val="18"/>
                <w:szCs w:val="18"/>
              </w:rPr>
              <w:t>- 8,858,573</w:t>
            </w:r>
          </w:p>
        </w:tc>
      </w:tr>
    </w:tbl>
    <w:p w14:paraId="0F7B4F48" w14:textId="77777777" w:rsidR="003C15BB" w:rsidRPr="000C0CE8" w:rsidRDefault="003C15BB">
      <w:pPr>
        <w:ind w:right="414"/>
        <w:rPr>
          <w:rFonts w:eastAsia="標楷體"/>
          <w:sz w:val="22"/>
        </w:rPr>
      </w:pPr>
    </w:p>
    <w:sectPr w:rsidR="003C15BB" w:rsidRPr="000C0CE8" w:rsidSect="004F5C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0470" w14:textId="77777777" w:rsidR="00334AB6" w:rsidRDefault="00334AB6">
      <w:r>
        <w:separator/>
      </w:r>
    </w:p>
  </w:endnote>
  <w:endnote w:type="continuationSeparator" w:id="0">
    <w:p w14:paraId="79235FAA" w14:textId="77777777" w:rsidR="00334AB6" w:rsidRDefault="0033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65F6" w14:textId="77777777" w:rsidR="00311D97" w:rsidRDefault="00311D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15D9" w14:textId="77777777" w:rsidR="00311D97" w:rsidRDefault="00311D9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116C" w14:textId="668BBCA3" w:rsidR="008034E4" w:rsidRPr="00F9455E" w:rsidRDefault="00DD0BC8" w:rsidP="008034E4">
    <w:pPr>
      <w:pStyle w:val="a4"/>
      <w:jc w:val="center"/>
      <w:rPr>
        <w:rFonts w:ascii="標楷體" w:eastAsia="標楷體" w:hAnsi="標楷體"/>
        <w:sz w:val="24"/>
        <w:szCs w:val="24"/>
      </w:rPr>
    </w:pPr>
    <w:sdt>
      <w:sdtPr>
        <w:id w:val="-1402589671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  <w:szCs w:val="24"/>
        </w:rPr>
      </w:sdtEndPr>
      <w:sdtContent>
        <w:r w:rsidR="008034E4" w:rsidRPr="00F9455E">
          <w:rPr>
            <w:rFonts w:ascii="標楷體" w:eastAsia="標楷體" w:hAnsi="標楷體" w:hint="eastAsia"/>
            <w:sz w:val="24"/>
            <w:szCs w:val="24"/>
          </w:rPr>
          <w:t>9</w:t>
        </w:r>
        <w:r w:rsidR="00311D97" w:rsidRPr="00F9455E">
          <w:rPr>
            <w:rFonts w:ascii="標楷體" w:eastAsia="標楷體" w:hAnsi="標楷體" w:hint="eastAsia"/>
            <w:sz w:val="24"/>
            <w:szCs w:val="24"/>
          </w:rPr>
          <w:t>－</w:t>
        </w:r>
        <w:r w:rsidR="008034E4" w:rsidRPr="00F9455E">
          <w:rPr>
            <w:rFonts w:ascii="標楷體" w:eastAsia="標楷體" w:hAnsi="標楷體" w:hint="eastAsia"/>
            <w:sz w:val="24"/>
            <w:szCs w:val="24"/>
          </w:rPr>
          <w:t>3</w:t>
        </w:r>
      </w:sdtContent>
    </w:sdt>
    <w:proofErr w:type="gramStart"/>
    <w:r w:rsidR="00F9455E" w:rsidRPr="00F9455E">
      <w:rPr>
        <w:rFonts w:ascii="標楷體" w:eastAsia="標楷體" w:hAnsi="標楷體" w:hint="eastAsia"/>
        <w:sz w:val="24"/>
        <w:szCs w:val="24"/>
      </w:rPr>
      <w:t>—</w:t>
    </w:r>
    <w:proofErr w:type="gramEnd"/>
    <w:r w:rsidR="00F9455E" w:rsidRPr="00F9455E">
      <w:rPr>
        <w:rFonts w:ascii="標楷體" w:eastAsia="標楷體" w:hAnsi="標楷體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AEDD" w14:textId="77777777" w:rsidR="00334AB6" w:rsidRDefault="00334AB6">
      <w:r>
        <w:separator/>
      </w:r>
    </w:p>
  </w:footnote>
  <w:footnote w:type="continuationSeparator" w:id="0">
    <w:p w14:paraId="5B2864D4" w14:textId="77777777" w:rsidR="00334AB6" w:rsidRDefault="00334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9C44" w14:textId="77777777" w:rsidR="00311D97" w:rsidRDefault="00311D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6377" w14:textId="1461F823" w:rsidR="00A82CB1" w:rsidRDefault="00666D4C">
    <w:pPr>
      <w:pStyle w:val="a3"/>
      <w:jc w:val="center"/>
    </w:pP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666D4C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66D4C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ABDB0" w14:textId="77777777" w:rsidR="00311D97" w:rsidRDefault="00311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AB6"/>
    <w:rsid w:val="00075FA5"/>
    <w:rsid w:val="000A154B"/>
    <w:rsid w:val="000C0CE8"/>
    <w:rsid w:val="000E0216"/>
    <w:rsid w:val="00183F3F"/>
    <w:rsid w:val="002C1EC6"/>
    <w:rsid w:val="00311D97"/>
    <w:rsid w:val="00334AB6"/>
    <w:rsid w:val="00366B58"/>
    <w:rsid w:val="003C15BB"/>
    <w:rsid w:val="004F5C10"/>
    <w:rsid w:val="0051238B"/>
    <w:rsid w:val="005442FA"/>
    <w:rsid w:val="00575985"/>
    <w:rsid w:val="00666D4C"/>
    <w:rsid w:val="007219A4"/>
    <w:rsid w:val="00725F64"/>
    <w:rsid w:val="008034E4"/>
    <w:rsid w:val="008872FB"/>
    <w:rsid w:val="009C47CC"/>
    <w:rsid w:val="00A30FC5"/>
    <w:rsid w:val="00A564AA"/>
    <w:rsid w:val="00A82CB1"/>
    <w:rsid w:val="00C153AF"/>
    <w:rsid w:val="00CB0F10"/>
    <w:rsid w:val="00DD0BC8"/>
    <w:rsid w:val="00DF667B"/>
    <w:rsid w:val="00E14B32"/>
    <w:rsid w:val="00EA4E7C"/>
    <w:rsid w:val="00F9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BD7BB"/>
  <w15:chartTrackingRefBased/>
  <w15:docId w15:val="{8A96D391-5BC2-4188-89E0-B4611011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034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zQcRrlAvGPK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ozQcRrlAvGPK歲入來源別總表.dot</Template>
  <TotalTime>3</TotalTime>
  <Pages>1</Pages>
  <Words>158</Words>
  <Characters>250</Characters>
  <Application>Microsoft Office Word</Application>
  <DocSecurity>0</DocSecurity>
  <Lines>2</Lines>
  <Paragraphs>1</Paragraphs>
  <ScaleCrop>false</ScaleCrop>
  <Company>N.A.O.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11</cp:revision>
  <cp:lastPrinted>2025-06-06T00:10:00Z</cp:lastPrinted>
  <dcterms:created xsi:type="dcterms:W3CDTF">2025-06-03T07:01:00Z</dcterms:created>
  <dcterms:modified xsi:type="dcterms:W3CDTF">2025-07-14T09:21:00Z</dcterms:modified>
</cp:coreProperties>
</file>